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F4D" w:rsidRPr="00684B74" w:rsidRDefault="006A7F4D" w:rsidP="00684B74"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Pr="00684B74">
        <w:rPr>
          <w:sz w:val="24"/>
          <w:szCs w:val="24"/>
        </w:rPr>
        <w:t xml:space="preserve"> ÖĞRETİM YILI İNGİLİZCE DERSİ</w:t>
      </w:r>
    </w:p>
    <w:p w:rsidR="006A7F4D" w:rsidRPr="00684B74" w:rsidRDefault="006A7F4D" w:rsidP="00684B74">
      <w:pPr>
        <w:pStyle w:val="NoSpacing"/>
        <w:jc w:val="center"/>
        <w:rPr>
          <w:sz w:val="24"/>
          <w:szCs w:val="24"/>
        </w:rPr>
      </w:pPr>
      <w:r w:rsidRPr="00684B74">
        <w:rPr>
          <w:sz w:val="24"/>
          <w:szCs w:val="24"/>
        </w:rPr>
        <w:t>1.DÖNEM II. YAZILI SINAVI</w:t>
      </w:r>
    </w:p>
    <w:p w:rsidR="006A7F4D" w:rsidRPr="00684B74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Name-surname:…………..………………………………….Number:………………Mark:……………..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84B74">
        <w:rPr>
          <w:rFonts w:ascii="Times New Roman" w:hAnsi="Times New Roman" w:cs="Times New Roman"/>
          <w:sz w:val="24"/>
          <w:szCs w:val="24"/>
        </w:rPr>
        <w:t xml:space="preserve">1.May  I  come in?  </w:t>
      </w:r>
      <w:r>
        <w:rPr>
          <w:rFonts w:ascii="Times New Roman" w:hAnsi="Times New Roman" w:cs="Times New Roman"/>
          <w:sz w:val="24"/>
          <w:szCs w:val="24"/>
        </w:rPr>
        <w:t xml:space="preserve"> sorusuna hangisi cevap olamaz?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a)Yes, of course         b) Yes you may.            C) Yes  It is              d) Sorry not right now.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2.Hangi eşleştirme doğru değildir?  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a)Raise your hand: Ellerini yıka         b) Listen to me:Beni dinle                           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c)Look at the board:Tahtaya bak                   d)Open your book:Kitabını aç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3.Hangi sayının yazımı doğru değildir?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33=Thirty  three              b) 46:Fourty Seven            c) 58= Fifty eight        d) 100= One hundred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4.(Scissors-eraser-brush-pencil case-ruler-pen-paper clip-bag) Aşağıdaki seçeneklerin hangisinde parantez içinde  olmayan araç-gereçler vardır?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a)Fırça-cetvel              b) Makas-çanta           c)Kalem kutusu-silgi        d) Kalemtraş-defter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5.Where is Jack from? Sorusunun cevabı hangisi olamaz?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a)He is from Spanish      b)He is from Germany         c)He is from the USA           d)He is from France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6.What nationality are you? Cevabı hangisi olamaz?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I am Japanese             b) I am Italian            c) I am Turkey          d) I am French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7.Where is the China ? Sorusuna en kötü-en yanlış cevap hangisidir?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a)It is in Asia         b) It is in Europe           c) It is in  Africa            d) It is in  England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‘‘I like playing marbles.’’   Cümlesinin olumsuz hali hangisidir?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I can’t  like playing marbles    b) I don’t like playing marbles     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c) I am not like playing marbles         d)I isn’t like playing marbles   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   Hangi eşleşme yanlıştır? 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a) Flying kite=Uçurtma uçurma         b) Riding a bicycle=Bisiklet sürme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c)Reading comics= Film izleme               d) Drawing:Çizme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10.Do you like coloring books?   Cevapları hangileri olabilir?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a)Yes I am/No I am not     b)Yes I can/ No I can’t       c)Yes I are /No I aren’t     d)Yes I do / No I don’t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You(I)  like  ……………………..  Boşluğa hangisi gelemez?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Play  football         b) Swimming        c) Listening  to music        d)Eating hamburger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12.Hangi cümle anlam olarak doğru değildir?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a)Monkey can climb a tree      b)Cat can drink milk    c)Horse can paint pictures     d)The dog  can run fast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Can your mother  speak   English?  Cevabı olamaz? 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a)Yes She can.          b) No My mother isn’t           c) No She can’t         d)Yes  my mother  can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Cenk ……………… do puzzles. Boşluğa hangisi gelebilir?  a) is         b) are         c) am          d) can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15.Saat kaç?İngilizcesi nedir?    a)What is this?   b)Where are you? c)What time is it?   d)How many cats?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8:30=?   A)It is half past eight    b)It is eight o’clock    c) It is half past nine    d) It is seven thirty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 I ……… lunch at one o’clock.I ……….. from school at three o’clock.I …...to home at five o’clock.</w:t>
      </w:r>
    </w:p>
    <w:p w:rsidR="006A7F4D" w:rsidRDefault="006A7F4D" w:rsidP="00684B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Boş bırakılan yerlere  hangi sözcüklerin </w:t>
      </w:r>
      <w:r w:rsidRPr="00747180">
        <w:rPr>
          <w:rFonts w:ascii="Times New Roman" w:hAnsi="Times New Roman" w:cs="Times New Roman"/>
          <w:sz w:val="24"/>
          <w:szCs w:val="24"/>
          <w:u w:val="single"/>
        </w:rPr>
        <w:t>sırasıyla</w:t>
      </w:r>
      <w:r>
        <w:rPr>
          <w:rFonts w:ascii="Times New Roman" w:hAnsi="Times New Roman" w:cs="Times New Roman"/>
          <w:sz w:val="24"/>
          <w:szCs w:val="24"/>
        </w:rPr>
        <w:t xml:space="preserve"> getirilmesi uygundur?  </w:t>
      </w:r>
    </w:p>
    <w:p w:rsidR="006A7F4D" w:rsidRDefault="006A7F4D" w:rsidP="0074718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74718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Go-arrive-have     b) Have- leave—arrive       c) Leave-have- arrive       d)Eat-go-swim</w:t>
      </w:r>
    </w:p>
    <w:p w:rsidR="006A7F4D" w:rsidRDefault="006A7F4D" w:rsidP="0074718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 (  eat—do---everymorning—you-what- ) Anlamlı-kurallı cümle hali?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a)Do you eat what everymorning            b) What you do eat everymorning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c)What eat do you everymorning                           d)What do you eat  everymorning?   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  I …………………….at eight o’clock,in the morning.Boşluğa hangi aktivite getirilemez?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Wake  up          b) Get up           c)Have dinner               d)Get dressed </w:t>
      </w: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74718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I  …………………. at ten o’clock in the evening. Boşluğa hangi aktivite getirilemez?                                                                                     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take the school bus          b) watch television          c) do homework               d) have a shower 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21.How are you today?  Cevabı hangisidir?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a)I am a teacher          b) I am fine,thank you        c) I like doing puzzle        d) I can  speak English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22.Hangisi sınıfta yaşanacak durumlardan biri değildir?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Clean the board      b) Listen to teacher     c)Raise your hand           d)Playing  marbles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23.Hangi soru cevap eşleşmesi  yanlıştır? 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a)Are you student?Yes I am.                  b) Can She swim?Yes She can</w:t>
      </w:r>
    </w:p>
    <w:p w:rsidR="006A7F4D" w:rsidRDefault="006A7F4D" w:rsidP="001D331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c)Do you play chess?Yes I Don’t               d) Is Ali a teacher?Yes He is</w:t>
      </w:r>
    </w:p>
    <w:p w:rsidR="006A7F4D" w:rsidRPr="008D4894" w:rsidRDefault="006A7F4D" w:rsidP="001D331B">
      <w:pPr>
        <w:rPr>
          <w:rFonts w:ascii="Times New Roman" w:hAnsi="Times New Roman" w:cs="Times New Roman"/>
        </w:rPr>
      </w:pPr>
    </w:p>
    <w:p w:rsidR="006A7F4D" w:rsidRDefault="006A7F4D" w:rsidP="008D4894">
      <w:pPr>
        <w:rPr>
          <w:rFonts w:ascii="Times New Roman" w:hAnsi="Times New Roman" w:cs="Times New Roman"/>
        </w:rPr>
      </w:pPr>
      <w:r w:rsidRPr="008D4894">
        <w:rPr>
          <w:rFonts w:ascii="Times New Roman" w:hAnsi="Times New Roman" w:cs="Times New Roman"/>
        </w:rPr>
        <w:t xml:space="preserve">B.Aşağıda İngilizcesi  verilen ikili sözcüklerin yanlarına Türkçelerini yazınız? </w:t>
      </w:r>
    </w:p>
    <w:p w:rsidR="006A7F4D" w:rsidRDefault="006A7F4D" w:rsidP="008D4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1.Leave  home:…………………….……….……………    7.Go to bed:………………………………………..</w:t>
      </w:r>
    </w:p>
    <w:p w:rsidR="006A7F4D" w:rsidRDefault="006A7F4D" w:rsidP="008D4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2.Arrive school:………………………..………………..     8.Get up:……………………………………….</w:t>
      </w:r>
    </w:p>
    <w:p w:rsidR="006A7F4D" w:rsidRDefault="006A7F4D" w:rsidP="008D4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3.Brush your teeth:………………………………..               9.Meet friends:………………..……………………… </w:t>
      </w:r>
    </w:p>
    <w:p w:rsidR="006A7F4D" w:rsidRDefault="006A7F4D" w:rsidP="008D4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4.Wash your hands:………………………………              10.Go shopping:……………………………………….</w:t>
      </w:r>
    </w:p>
    <w:p w:rsidR="006A7F4D" w:rsidRDefault="006A7F4D" w:rsidP="003C0FCA">
      <w:pPr>
        <w:tabs>
          <w:tab w:val="left" w:pos="63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5.Have breakfast:…………………………………….</w:t>
      </w:r>
      <w:r>
        <w:rPr>
          <w:rFonts w:ascii="Times New Roman" w:hAnsi="Times New Roman" w:cs="Times New Roman"/>
        </w:rPr>
        <w:tab/>
      </w:r>
      <w:bookmarkStart w:id="0" w:name="_GoBack"/>
      <w:bookmarkEnd w:id="0"/>
    </w:p>
    <w:p w:rsidR="006A7F4D" w:rsidRDefault="006A7F4D" w:rsidP="008D4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6.Watch cartoon:………………………………………..</w:t>
      </w:r>
    </w:p>
    <w:p w:rsidR="006A7F4D" w:rsidRPr="000845D0" w:rsidRDefault="006A7F4D" w:rsidP="000845D0">
      <w:pPr>
        <w:tabs>
          <w:tab w:val="left" w:pos="3525"/>
          <w:tab w:val="left" w:pos="7845"/>
        </w:tabs>
        <w:rPr>
          <w:rFonts w:ascii="Monotype Corsiva" w:hAnsi="Monotype Corsiva" w:cs="Monotype Corsiva"/>
        </w:rPr>
      </w:pPr>
      <w:r>
        <w:rPr>
          <w:rFonts w:ascii="Times New Roman" w:hAnsi="Times New Roman" w:cs="Times New Roman"/>
        </w:rPr>
        <w:tab/>
      </w:r>
      <w:r w:rsidRPr="000845D0">
        <w:rPr>
          <w:rFonts w:ascii="Monotype Corsiva" w:hAnsi="Monotype Corsiva" w:cs="Monotype Corsiva"/>
        </w:rPr>
        <w:t>GOOD LUCK</w:t>
      </w:r>
      <w:r w:rsidRPr="000845D0">
        <w:rPr>
          <w:rFonts w:ascii="Monotype Corsiva" w:hAnsi="Monotype Corsiva" w:cs="Monotype Corsiva"/>
        </w:rPr>
        <w:tab/>
      </w:r>
    </w:p>
    <w:sectPr w:rsidR="006A7F4D" w:rsidRPr="000845D0" w:rsidSect="00684B74">
      <w:pgSz w:w="11906" w:h="16838"/>
      <w:pgMar w:top="107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E7494"/>
    <w:multiLevelType w:val="hybridMultilevel"/>
    <w:tmpl w:val="7CB0D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4B74"/>
    <w:rsid w:val="000845D0"/>
    <w:rsid w:val="000B3E7D"/>
    <w:rsid w:val="000D0AA0"/>
    <w:rsid w:val="001D331B"/>
    <w:rsid w:val="00287CBF"/>
    <w:rsid w:val="00295C50"/>
    <w:rsid w:val="002C026C"/>
    <w:rsid w:val="00352963"/>
    <w:rsid w:val="003A39C9"/>
    <w:rsid w:val="003B00B5"/>
    <w:rsid w:val="003B494F"/>
    <w:rsid w:val="003C0FCA"/>
    <w:rsid w:val="00463321"/>
    <w:rsid w:val="00486168"/>
    <w:rsid w:val="005455B1"/>
    <w:rsid w:val="00584AD3"/>
    <w:rsid w:val="00644F90"/>
    <w:rsid w:val="00654A86"/>
    <w:rsid w:val="00684B74"/>
    <w:rsid w:val="006A7F4D"/>
    <w:rsid w:val="006D1475"/>
    <w:rsid w:val="0071426F"/>
    <w:rsid w:val="00747180"/>
    <w:rsid w:val="007A0408"/>
    <w:rsid w:val="007C0ED9"/>
    <w:rsid w:val="00830854"/>
    <w:rsid w:val="008876DF"/>
    <w:rsid w:val="008D4894"/>
    <w:rsid w:val="008F0BF1"/>
    <w:rsid w:val="009255A9"/>
    <w:rsid w:val="00934212"/>
    <w:rsid w:val="00A22F25"/>
    <w:rsid w:val="00A43D0B"/>
    <w:rsid w:val="00AC7350"/>
    <w:rsid w:val="00B04AC1"/>
    <w:rsid w:val="00B37616"/>
    <w:rsid w:val="00C2591F"/>
    <w:rsid w:val="00D02BFB"/>
    <w:rsid w:val="00E23FE2"/>
    <w:rsid w:val="00E36350"/>
    <w:rsid w:val="00E403E7"/>
    <w:rsid w:val="00F621A0"/>
    <w:rsid w:val="00FA2DE8"/>
    <w:rsid w:val="00FB5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ED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84B74"/>
    <w:rPr>
      <w:rFonts w:cs="Calibri"/>
    </w:rPr>
  </w:style>
  <w:style w:type="character" w:styleId="Hyperlink">
    <w:name w:val="Hyperlink"/>
    <w:basedOn w:val="DefaultParagraphFont"/>
    <w:uiPriority w:val="99"/>
    <w:semiHidden/>
    <w:rsid w:val="003C0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720</Words>
  <Characters>4106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ÖĞRETİM YILI İNGİLİZCE DERSİ</dc:title>
  <dc:subject/>
  <dc:creator>Pc</dc:creator>
  <cp:keywords/>
  <dc:description/>
  <cp:lastModifiedBy>edanur</cp:lastModifiedBy>
  <cp:revision>2</cp:revision>
  <dcterms:created xsi:type="dcterms:W3CDTF">2017-12-16T11:10:00Z</dcterms:created>
  <dcterms:modified xsi:type="dcterms:W3CDTF">2017-12-16T11:10:00Z</dcterms:modified>
</cp:coreProperties>
</file>