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42" w:rsidRDefault="009A6842" w:rsidP="00DF0BF5">
      <w:pPr>
        <w:pStyle w:val="Heading2"/>
      </w:pPr>
      <w:r>
        <w:t>Adı Soyadı:</w:t>
      </w:r>
      <w:r w:rsidRPr="002B5957">
        <w:rPr>
          <w:sz w:val="18"/>
        </w:rPr>
        <w:t>..............................................................................................................</w:t>
      </w:r>
      <w:r>
        <w:rPr>
          <w:sz w:val="18"/>
        </w:rPr>
        <w:t xml:space="preserve">  </w:t>
      </w:r>
      <w:r w:rsidRPr="002B5957">
        <w:rPr>
          <w:sz w:val="24"/>
        </w:rPr>
        <w:t>Tarih</w:t>
      </w:r>
      <w:r>
        <w:rPr>
          <w:sz w:val="18"/>
        </w:rPr>
        <w:t xml:space="preserve">:...........................   </w:t>
      </w:r>
      <w:r w:rsidRPr="002B5957">
        <w:t>Puan:</w:t>
      </w:r>
    </w:p>
    <w:p w:rsidR="009A6842" w:rsidRPr="00DF0BF5" w:rsidRDefault="009A6842" w:rsidP="00DF0BF5">
      <w:pPr>
        <w:rPr>
          <w:sz w:val="2"/>
        </w:rPr>
      </w:pPr>
    </w:p>
    <w:p w:rsidR="009A6842" w:rsidRPr="007A29BB" w:rsidRDefault="009A6842" w:rsidP="001A78A7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/>
        <w:jc w:val="center"/>
      </w:pPr>
      <w:r>
        <w:t>YEŞİLGİRESUN</w:t>
      </w:r>
      <w:r w:rsidRPr="007A29BB">
        <w:t xml:space="preserve"> İLKOKULU 2015-2016 EĞİTİM-ÖĞRETİM YILI</w:t>
      </w:r>
    </w:p>
    <w:p w:rsidR="009A6842" w:rsidRDefault="009A6842" w:rsidP="00E06F0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/>
        <w:jc w:val="center"/>
      </w:pPr>
      <w:r>
        <w:t xml:space="preserve">4. SINIF TRAFİK GÜVENLİĞİ  </w:t>
      </w:r>
      <w:r w:rsidRPr="007A29BB">
        <w:t>1. DÖNEM 2. ÖLÇME-DEĞERLENDİRME SINAVI</w:t>
      </w:r>
    </w:p>
    <w:p w:rsidR="009A6842" w:rsidRPr="00E06F0C" w:rsidRDefault="009A6842" w:rsidP="00E06F0C">
      <w:pPr>
        <w:rPr>
          <w:sz w:val="12"/>
        </w:rPr>
      </w:pPr>
    </w:p>
    <w:p w:rsidR="009A6842" w:rsidRPr="00F35022" w:rsidRDefault="009A6842" w:rsidP="00F35022">
      <w:pPr>
        <w:pStyle w:val="Quote"/>
        <w:rPr>
          <w:b/>
          <w:sz w:val="24"/>
          <w:lang w:eastAsia="tr-TR"/>
        </w:rPr>
      </w:pPr>
      <w:r w:rsidRPr="00CA11E6">
        <w:rPr>
          <w:b/>
          <w:sz w:val="26"/>
          <w:szCs w:val="26"/>
          <w:lang w:eastAsia="tr-TR"/>
        </w:rPr>
        <w:t xml:space="preserve">A- Aşağıdaki bilgilerden doğru olanların başına (D), yanlış olanların başına (Y) yazınız. </w:t>
      </w:r>
      <w:r>
        <w:rPr>
          <w:sz w:val="24"/>
          <w:lang w:eastAsia="tr-TR"/>
        </w:rPr>
        <w:t>( 18 P</w:t>
      </w:r>
      <w:r w:rsidRPr="00CA11E6">
        <w:rPr>
          <w:sz w:val="24"/>
          <w:lang w:eastAsia="tr-TR"/>
        </w:rPr>
        <w:t>)</w:t>
      </w:r>
    </w:p>
    <w:p w:rsidR="009A6842" w:rsidRPr="001A78A7" w:rsidRDefault="009A6842" w:rsidP="001A78A7">
      <w:pPr>
        <w:pStyle w:val="Quote"/>
        <w:ind w:left="567" w:hanging="567"/>
        <w:rPr>
          <w:sz w:val="24"/>
        </w:rPr>
      </w:pPr>
      <w:r w:rsidRPr="001A78A7">
        <w:rPr>
          <w:sz w:val="24"/>
        </w:rPr>
        <w:t xml:space="preserve">[......] Okulların çevresinde özellikle öğrencilerin geçmesi için taşıt yolunda ayrılmış trafik işareti ile belirlenmiş </w:t>
      </w:r>
      <w:r>
        <w:rPr>
          <w:sz w:val="24"/>
        </w:rPr>
        <w:t xml:space="preserve"> </w:t>
      </w:r>
      <w:r w:rsidRPr="001A78A7">
        <w:rPr>
          <w:sz w:val="24"/>
        </w:rPr>
        <w:t>alanlara “okul geçidi” denir.</w:t>
      </w:r>
    </w:p>
    <w:p w:rsidR="009A6842" w:rsidRPr="001A78A7" w:rsidRDefault="009A6842" w:rsidP="001A78A7">
      <w:pPr>
        <w:pStyle w:val="Quote"/>
        <w:rPr>
          <w:sz w:val="24"/>
        </w:rPr>
      </w:pPr>
      <w:r w:rsidRPr="001A78A7">
        <w:rPr>
          <w:sz w:val="24"/>
        </w:rPr>
        <w:t>[......] Kara yolunda motorlu ve motorsuz araçları kullanan kişilere “yolcu” denir.</w:t>
      </w:r>
    </w:p>
    <w:p w:rsidR="009A6842" w:rsidRPr="001A78A7" w:rsidRDefault="009A6842" w:rsidP="001A78A7">
      <w:pPr>
        <w:pStyle w:val="Quote"/>
        <w:rPr>
          <w:sz w:val="24"/>
        </w:rPr>
      </w:pPr>
      <w:r w:rsidRPr="001A78A7">
        <w:rPr>
          <w:sz w:val="24"/>
        </w:rPr>
        <w:t>[......] Trafikte düzeni ve güvenliği sağlayan kişiye “trafik polisi” denir.</w:t>
      </w:r>
    </w:p>
    <w:p w:rsidR="009A6842" w:rsidRPr="001A78A7" w:rsidRDefault="009A6842" w:rsidP="001A78A7">
      <w:pPr>
        <w:pStyle w:val="Quote"/>
        <w:ind w:left="567" w:hanging="567"/>
        <w:rPr>
          <w:sz w:val="24"/>
        </w:rPr>
      </w:pPr>
      <w:r w:rsidRPr="001A78A7">
        <w:rPr>
          <w:sz w:val="24"/>
        </w:rPr>
        <w:t>[......] Taşıt yolunda yayaların güvenli geçebilmelerini sağlamak üzere, trafik işaretleri ile belirlenmiş alanlara    “yaya kaldırımı” denir.</w:t>
      </w:r>
    </w:p>
    <w:p w:rsidR="009A6842" w:rsidRPr="001A78A7" w:rsidRDefault="009A6842" w:rsidP="001A78A7">
      <w:pPr>
        <w:pStyle w:val="Quote"/>
        <w:rPr>
          <w:sz w:val="24"/>
        </w:rPr>
      </w:pPr>
      <w:r w:rsidRPr="001A78A7">
        <w:rPr>
          <w:sz w:val="24"/>
        </w:rPr>
        <w:t>[......] Trafik levhalarında üçgen şeklinde olanlar uyarı amaçlı kullanılır.</w:t>
      </w:r>
    </w:p>
    <w:p w:rsidR="009A6842" w:rsidRPr="001A78A7" w:rsidRDefault="009A6842" w:rsidP="001A78A7">
      <w:pPr>
        <w:pStyle w:val="Quote"/>
        <w:rPr>
          <w:sz w:val="24"/>
        </w:rPr>
      </w:pPr>
      <w:r w:rsidRPr="001A78A7">
        <w:rPr>
          <w:sz w:val="24"/>
        </w:rPr>
        <w:t>[......] Trafik levhalarından daire şeklinde olanlar yasaklayıcı amaçlı kullanılır.</w:t>
      </w:r>
    </w:p>
    <w:p w:rsidR="009A6842" w:rsidRPr="00E06F0C" w:rsidRDefault="009A6842" w:rsidP="0052152B">
      <w:pPr>
        <w:jc w:val="left"/>
        <w:rPr>
          <w:rStyle w:val="Emphasis"/>
          <w:bCs/>
          <w:iCs/>
          <w:sz w:val="2"/>
          <w:szCs w:val="26"/>
        </w:rPr>
      </w:pPr>
    </w:p>
    <w:p w:rsidR="009A6842" w:rsidRDefault="009A6842" w:rsidP="0052152B">
      <w:pPr>
        <w:jc w:val="left"/>
        <w:rPr>
          <w:rStyle w:val="Emphasis"/>
          <w:b w:val="0"/>
          <w:bCs/>
          <w:iCs/>
          <w:sz w:val="22"/>
        </w:rPr>
      </w:pPr>
      <w:r w:rsidRPr="00CA11E6">
        <w:rPr>
          <w:rStyle w:val="Emphasis"/>
          <w:bCs/>
          <w:iCs/>
          <w:sz w:val="26"/>
          <w:szCs w:val="26"/>
        </w:rPr>
        <w:t>B- Aşağıdaki kelimeleri cümlelerdeki boşluklara uygun olacak şekilde yazınız.</w:t>
      </w:r>
      <w:r w:rsidRPr="00F35022">
        <w:rPr>
          <w:rStyle w:val="Emphasis"/>
          <w:bCs/>
          <w:iCs/>
          <w:sz w:val="24"/>
        </w:rPr>
        <w:t xml:space="preserve"> </w:t>
      </w:r>
      <w:r>
        <w:rPr>
          <w:rStyle w:val="Emphasis"/>
          <w:b w:val="0"/>
          <w:bCs/>
          <w:iCs/>
          <w:sz w:val="22"/>
        </w:rPr>
        <w:t>( 21 P</w:t>
      </w:r>
      <w:r w:rsidRPr="00CA11E6">
        <w:rPr>
          <w:rStyle w:val="Emphasis"/>
          <w:b w:val="0"/>
          <w:bCs/>
          <w:iCs/>
          <w:sz w:val="22"/>
        </w:rPr>
        <w:t>)</w:t>
      </w:r>
    </w:p>
    <w:p w:rsidR="009A6842" w:rsidRPr="00E06F0C" w:rsidRDefault="009A6842" w:rsidP="0052152B">
      <w:pPr>
        <w:jc w:val="left"/>
        <w:rPr>
          <w:rStyle w:val="Emphasis"/>
          <w:b w:val="0"/>
          <w:bCs/>
          <w:iCs/>
          <w:sz w:val="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8" o:spid="_x0000_s1026" type="#_x0000_t202" style="position:absolute;margin-left:2.05pt;margin-top:.2pt;width:526.5pt;height:27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" fillcolor="#191200" strokecolor="#ffc000" strokeweight="1pt">
            <v:fill color2="#0c0900" rotate="t" colors="0 #ffdd9c;.5 #ffd78e;1 #ffd479" focus="100%" type="gradient">
              <o:fill v:ext="view" type="gradientUnscaled"/>
            </v:fill>
            <v:textbox>
              <w:txbxContent>
                <w:p w:rsidR="009A6842" w:rsidRPr="00DF0BF5" w:rsidRDefault="009A6842" w:rsidP="00DF0BF5">
                  <w:pPr>
                    <w:jc w:val="center"/>
                    <w:rPr>
                      <w:rStyle w:val="SubtleEmphasis"/>
                      <w:rFonts w:ascii="Palatino Linotype" w:hAnsi="Palatino Linotype"/>
                      <w:b/>
                      <w:iCs/>
                      <w:sz w:val="22"/>
                      <w:szCs w:val="26"/>
                    </w:rPr>
                  </w:pPr>
                  <w:r w:rsidRPr="00DF0BF5">
                    <w:rPr>
                      <w:rStyle w:val="SubtleEmphasis"/>
                      <w:rFonts w:ascii="Palatino Linotype" w:hAnsi="Palatino Linotype"/>
                      <w:b/>
                      <w:iCs/>
                      <w:sz w:val="22"/>
                      <w:szCs w:val="26"/>
                    </w:rPr>
                    <w:t xml:space="preserve">Yaya - güvenli - çocuk parkları - yaya geçidi - sürücü – yaya </w:t>
                  </w:r>
                  <w:r>
                    <w:rPr>
                      <w:rStyle w:val="SubtleEmphasis"/>
                      <w:rFonts w:ascii="Palatino Linotype" w:hAnsi="Palatino Linotype"/>
                      <w:b/>
                      <w:iCs/>
                      <w:sz w:val="22"/>
                      <w:szCs w:val="26"/>
                    </w:rPr>
                    <w:t xml:space="preserve">kaldırımı </w:t>
                  </w:r>
                  <w:r w:rsidRPr="00DF0BF5">
                    <w:rPr>
                      <w:rStyle w:val="SubtleEmphasis"/>
                      <w:rFonts w:ascii="Palatino Linotype" w:hAnsi="Palatino Linotype"/>
                      <w:b/>
                      <w:iCs/>
                      <w:sz w:val="22"/>
                      <w:szCs w:val="26"/>
                    </w:rPr>
                    <w:t xml:space="preserve"> - emniyet kemeri</w:t>
                  </w:r>
                </w:p>
              </w:txbxContent>
            </v:textbox>
          </v:shape>
        </w:pict>
      </w:r>
    </w:p>
    <w:p w:rsidR="009A6842" w:rsidRPr="00DF0BF5" w:rsidRDefault="009A6842" w:rsidP="0052152B">
      <w:pPr>
        <w:jc w:val="left"/>
        <w:rPr>
          <w:rStyle w:val="Emphasis"/>
          <w:bCs/>
          <w:iCs/>
          <w:sz w:val="2"/>
        </w:rPr>
      </w:pPr>
    </w:p>
    <w:p w:rsidR="009A6842" w:rsidRPr="00E06F0C" w:rsidRDefault="009A6842" w:rsidP="00C21056">
      <w:pPr>
        <w:tabs>
          <w:tab w:val="left" w:pos="1020"/>
        </w:tabs>
        <w:rPr>
          <w:rFonts w:ascii="Arial" w:hAnsi="Arial" w:cs="Arial"/>
          <w:sz w:val="14"/>
        </w:rPr>
      </w:pPr>
      <w:r w:rsidRPr="007A29BB">
        <w:rPr>
          <w:rFonts w:ascii="Arial" w:hAnsi="Arial" w:cs="Arial"/>
        </w:rPr>
        <w:tab/>
      </w:r>
    </w:p>
    <w:p w:rsidR="009A6842" w:rsidRPr="00217D61" w:rsidRDefault="009A6842" w:rsidP="00217D61">
      <w:pPr>
        <w:pStyle w:val="Quote"/>
        <w:numPr>
          <w:ilvl w:val="0"/>
          <w:numId w:val="9"/>
        </w:numPr>
        <w:ind w:left="426"/>
        <w:rPr>
          <w:sz w:val="24"/>
        </w:rPr>
      </w:pPr>
      <w:r w:rsidRPr="00217D61">
        <w:rPr>
          <w:sz w:val="24"/>
        </w:rPr>
        <w:t xml:space="preserve">Kara yolunda motorlu veya motorsuz bir aracı kullanan kişiye </w:t>
      </w:r>
      <w:r w:rsidRPr="00217D61">
        <w:rPr>
          <w:color w:val="808080"/>
          <w:szCs w:val="16"/>
        </w:rPr>
        <w:t>………………….............................…………</w:t>
      </w:r>
      <w:r w:rsidRPr="00217D61">
        <w:rPr>
          <w:sz w:val="24"/>
        </w:rPr>
        <w:t xml:space="preserve"> denir.</w:t>
      </w:r>
    </w:p>
    <w:p w:rsidR="009A6842" w:rsidRPr="00217D61" w:rsidRDefault="009A6842" w:rsidP="00217D61">
      <w:pPr>
        <w:pStyle w:val="Quote"/>
        <w:numPr>
          <w:ilvl w:val="0"/>
          <w:numId w:val="9"/>
        </w:numPr>
        <w:ind w:left="426"/>
        <w:rPr>
          <w:sz w:val="24"/>
        </w:rPr>
      </w:pPr>
      <w:r w:rsidRPr="00217D61">
        <w:rPr>
          <w:sz w:val="24"/>
        </w:rPr>
        <w:t xml:space="preserve">Araçta olmayan, kara yolunda hareketsiz veya hareket halinde bulunan insanlara </w:t>
      </w:r>
      <w:r w:rsidRPr="00217D61">
        <w:rPr>
          <w:color w:val="808080"/>
        </w:rPr>
        <w:t>…….......…………………</w:t>
      </w:r>
      <w:r w:rsidRPr="00217D61">
        <w:rPr>
          <w:sz w:val="24"/>
        </w:rPr>
        <w:t xml:space="preserve">  denir.</w:t>
      </w:r>
    </w:p>
    <w:p w:rsidR="009A6842" w:rsidRDefault="009A6842" w:rsidP="00217D61">
      <w:pPr>
        <w:pStyle w:val="Quote"/>
        <w:numPr>
          <w:ilvl w:val="0"/>
          <w:numId w:val="9"/>
        </w:numPr>
        <w:ind w:left="426"/>
        <w:rPr>
          <w:b/>
          <w:color w:val="C00000"/>
          <w:sz w:val="24"/>
        </w:rPr>
      </w:pPr>
      <w:r w:rsidRPr="00217D61">
        <w:rPr>
          <w:sz w:val="24"/>
        </w:rPr>
        <w:t xml:space="preserve">Yayaların karşıya güvenle geçmesi için ayrılmış beyaz çizgili alana </w:t>
      </w:r>
      <w:r w:rsidRPr="00217D61">
        <w:rPr>
          <w:sz w:val="18"/>
        </w:rPr>
        <w:t>…………...........................………………….</w:t>
      </w:r>
      <w:r w:rsidRPr="00217D61">
        <w:rPr>
          <w:sz w:val="24"/>
        </w:rPr>
        <w:t>.denir.</w:t>
      </w:r>
    </w:p>
    <w:p w:rsidR="009A6842" w:rsidRPr="00217D61" w:rsidRDefault="009A6842" w:rsidP="00217D61">
      <w:pPr>
        <w:pStyle w:val="Quote"/>
        <w:numPr>
          <w:ilvl w:val="0"/>
          <w:numId w:val="9"/>
        </w:numPr>
        <w:ind w:left="426"/>
        <w:rPr>
          <w:b/>
          <w:color w:val="C00000"/>
          <w:sz w:val="24"/>
        </w:rPr>
      </w:pPr>
      <w:r w:rsidRPr="00217D61">
        <w:rPr>
          <w:sz w:val="24"/>
        </w:rPr>
        <w:t xml:space="preserve">Yaya geçidi, ışıklı işaret cihazı, alt ve üst geçit </w:t>
      </w:r>
      <w:r w:rsidRPr="00217D61">
        <w:rPr>
          <w:color w:val="808080"/>
          <w:sz w:val="18"/>
        </w:rPr>
        <w:t>………………………………….................……………</w:t>
      </w:r>
      <w:r w:rsidRPr="00217D61">
        <w:rPr>
          <w:sz w:val="24"/>
        </w:rPr>
        <w:t xml:space="preserve"> geçiş </w:t>
      </w:r>
      <w:r>
        <w:rPr>
          <w:sz w:val="24"/>
        </w:rPr>
        <w:t xml:space="preserve"> </w:t>
      </w:r>
      <w:r w:rsidRPr="00217D61">
        <w:rPr>
          <w:sz w:val="24"/>
        </w:rPr>
        <w:t>yerleridir.</w:t>
      </w:r>
    </w:p>
    <w:p w:rsidR="009A6842" w:rsidRPr="00217D61" w:rsidRDefault="009A6842" w:rsidP="00217D61">
      <w:pPr>
        <w:pStyle w:val="Quote"/>
        <w:numPr>
          <w:ilvl w:val="0"/>
          <w:numId w:val="9"/>
        </w:numPr>
        <w:ind w:left="426"/>
        <w:rPr>
          <w:sz w:val="24"/>
        </w:rPr>
      </w:pPr>
      <w:r w:rsidRPr="00217D61">
        <w:rPr>
          <w:sz w:val="24"/>
        </w:rPr>
        <w:t>Kazalarda yaralanma riskini azaltmak için</w:t>
      </w:r>
      <w:r w:rsidRPr="00217D61">
        <w:rPr>
          <w:color w:val="808080"/>
          <w:sz w:val="18"/>
        </w:rPr>
        <w:t xml:space="preserve"> ……………………………...................................................</w:t>
      </w:r>
      <w:r>
        <w:rPr>
          <w:color w:val="808080"/>
          <w:sz w:val="18"/>
        </w:rPr>
        <w:t>………</w:t>
      </w:r>
      <w:r w:rsidRPr="00217D61">
        <w:rPr>
          <w:color w:val="808080"/>
          <w:sz w:val="18"/>
        </w:rPr>
        <w:t xml:space="preserve">…… </w:t>
      </w:r>
      <w:r w:rsidRPr="00217D61">
        <w:rPr>
          <w:sz w:val="24"/>
        </w:rPr>
        <w:t>takarız.</w:t>
      </w:r>
    </w:p>
    <w:p w:rsidR="009A6842" w:rsidRPr="00217D61" w:rsidRDefault="009A6842" w:rsidP="00217D61">
      <w:pPr>
        <w:pStyle w:val="Quote"/>
        <w:numPr>
          <w:ilvl w:val="0"/>
          <w:numId w:val="9"/>
        </w:numPr>
        <w:ind w:left="426"/>
        <w:rPr>
          <w:rStyle w:val="SubtleEmphasis"/>
          <w:i/>
          <w:sz w:val="24"/>
        </w:rPr>
      </w:pPr>
      <w:r w:rsidRPr="00217D61">
        <w:rPr>
          <w:sz w:val="24"/>
        </w:rPr>
        <w:t>Karayolunun taşıt yolu kenarında kalan ve yalnız yayaların kullanımına ayrılmış olan kısmına</w:t>
      </w:r>
    </w:p>
    <w:p w:rsidR="009A6842" w:rsidRPr="00217D61" w:rsidRDefault="009A6842" w:rsidP="00217D61">
      <w:pPr>
        <w:pStyle w:val="Quote"/>
        <w:ind w:left="426"/>
        <w:rPr>
          <w:sz w:val="24"/>
        </w:rPr>
      </w:pPr>
      <w:r w:rsidRPr="00217D61">
        <w:rPr>
          <w:sz w:val="24"/>
        </w:rPr>
        <w:t xml:space="preserve"> </w:t>
      </w:r>
      <w:r w:rsidRPr="00217D61">
        <w:rPr>
          <w:color w:val="808080"/>
          <w:sz w:val="16"/>
        </w:rPr>
        <w:t>…………………………………………............................................……………</w:t>
      </w:r>
      <w:r w:rsidRPr="00217D61">
        <w:rPr>
          <w:sz w:val="24"/>
        </w:rPr>
        <w:t xml:space="preserve">  denir.</w:t>
      </w:r>
    </w:p>
    <w:p w:rsidR="009A6842" w:rsidRDefault="009A6842" w:rsidP="00217D61">
      <w:pPr>
        <w:pStyle w:val="Quote"/>
        <w:numPr>
          <w:ilvl w:val="0"/>
          <w:numId w:val="9"/>
        </w:numPr>
        <w:ind w:left="426"/>
        <w:rPr>
          <w:sz w:val="24"/>
        </w:rPr>
      </w:pPr>
      <w:r w:rsidRPr="00217D61">
        <w:rPr>
          <w:sz w:val="24"/>
        </w:rPr>
        <w:t xml:space="preserve">Oyun oynamak için </w:t>
      </w:r>
      <w:r w:rsidRPr="00217D61">
        <w:rPr>
          <w:color w:val="808080"/>
          <w:sz w:val="18"/>
        </w:rPr>
        <w:t>…………………………………………...................................................………………………</w:t>
      </w:r>
      <w:r w:rsidRPr="00217D61">
        <w:rPr>
          <w:sz w:val="24"/>
        </w:rPr>
        <w:t xml:space="preserve"> gibi güvenli yerleri seçeriz.</w:t>
      </w:r>
    </w:p>
    <w:p w:rsidR="009A6842" w:rsidRPr="00527009" w:rsidRDefault="009A6842" w:rsidP="008B2CB7">
      <w:pPr>
        <w:rPr>
          <w:sz w:val="2"/>
        </w:rPr>
      </w:pPr>
    </w:p>
    <w:p w:rsidR="009A6842" w:rsidRDefault="009A6842" w:rsidP="00C03AE4">
      <w:pPr>
        <w:tabs>
          <w:tab w:val="left" w:pos="1020"/>
        </w:tabs>
        <w:rPr>
          <w:rStyle w:val="SubtleEmphasis"/>
          <w:iCs/>
          <w:sz w:val="24"/>
          <w:szCs w:val="26"/>
        </w:rPr>
      </w:pPr>
      <w:r w:rsidRPr="00CA11E6">
        <w:rPr>
          <w:rStyle w:val="SubtleEmphasis"/>
          <w:b/>
          <w:iCs/>
          <w:sz w:val="26"/>
          <w:szCs w:val="26"/>
        </w:rPr>
        <w:t xml:space="preserve">C- Aşağıdaki güvenli geçiş yerlerinin isimlerini altlarına yazınız. </w:t>
      </w:r>
      <w:r>
        <w:rPr>
          <w:rStyle w:val="SubtleEmphasis"/>
          <w:iCs/>
          <w:sz w:val="24"/>
          <w:szCs w:val="26"/>
        </w:rPr>
        <w:t xml:space="preserve">( 8 </w:t>
      </w:r>
      <w:r w:rsidRPr="00CA11E6">
        <w:rPr>
          <w:rStyle w:val="SubtleEmphasis"/>
          <w:iCs/>
          <w:sz w:val="24"/>
          <w:szCs w:val="26"/>
        </w:rPr>
        <w:t>Puan)</w:t>
      </w:r>
    </w:p>
    <w:p w:rsidR="009A6842" w:rsidRPr="008B2CB7" w:rsidRDefault="009A6842" w:rsidP="00C03AE4">
      <w:pPr>
        <w:tabs>
          <w:tab w:val="left" w:pos="1020"/>
        </w:tabs>
        <w:rPr>
          <w:rStyle w:val="SubtleEmphasis"/>
          <w:b/>
          <w:iCs/>
          <w:sz w:val="6"/>
          <w:szCs w:val="26"/>
        </w:rPr>
      </w:pPr>
    </w:p>
    <w:p w:rsidR="009A6842" w:rsidRPr="00C90F3F" w:rsidRDefault="009A6842" w:rsidP="001A78A7">
      <w:pPr>
        <w:tabs>
          <w:tab w:val="left" w:pos="1020"/>
        </w:tabs>
        <w:jc w:val="center"/>
        <w:rPr>
          <w:rFonts w:ascii="Arial" w:hAnsi="Arial" w:cs="Arial"/>
          <w:sz w:val="2"/>
          <w:szCs w:val="24"/>
        </w:rPr>
      </w:pPr>
      <w:r w:rsidRPr="000B6788">
        <w:rPr>
          <w:rFonts w:ascii="Arial" w:hAnsi="Arial" w:cs="Arial"/>
          <w:b/>
          <w:noProof/>
          <w:color w:val="C00000"/>
          <w:sz w:val="26"/>
          <w:szCs w:val="2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güvenli geçiş yerleri2" style="width:514.5pt;height:121.5pt;visibility:visible">
            <v:imagedata r:id="rId7" o:title="" croptop="2367f" cropbottom="4733f"/>
          </v:shape>
        </w:pict>
      </w:r>
    </w:p>
    <w:p w:rsidR="009A6842" w:rsidRPr="00C90F3F" w:rsidRDefault="009A6842" w:rsidP="00C90F3F">
      <w:pPr>
        <w:pStyle w:val="NoSpacing"/>
        <w:spacing w:line="276" w:lineRule="auto"/>
        <w:rPr>
          <w:rStyle w:val="SubtleEmphasis"/>
          <w:iCs/>
          <w:sz w:val="24"/>
        </w:rPr>
      </w:pPr>
      <w:r>
        <w:rPr>
          <w:rStyle w:val="SubtleEmphasis"/>
          <w:b/>
          <w:iCs/>
          <w:sz w:val="26"/>
          <w:szCs w:val="26"/>
        </w:rPr>
        <w:t xml:space="preserve">D- </w:t>
      </w:r>
      <w:r w:rsidRPr="002B5957">
        <w:rPr>
          <w:rStyle w:val="SubtleEmphasis"/>
          <w:b/>
          <w:iCs/>
          <w:sz w:val="26"/>
          <w:szCs w:val="26"/>
        </w:rPr>
        <w:t>Aşağıdaki trafik levhalarını anlamları ile eşleştirip, numarasını yuvarlağın içine yazınız.</w:t>
      </w:r>
      <w:r w:rsidRPr="00C90F3F">
        <w:rPr>
          <w:rStyle w:val="SubtleEmphasis"/>
          <w:iCs/>
          <w:sz w:val="24"/>
        </w:rPr>
        <w:t xml:space="preserve"> (</w:t>
      </w:r>
      <w:r>
        <w:rPr>
          <w:rStyle w:val="SubtleEmphasis"/>
          <w:iCs/>
          <w:sz w:val="24"/>
        </w:rPr>
        <w:t xml:space="preserve"> 20 P</w:t>
      </w:r>
      <w:r w:rsidRPr="00C90F3F">
        <w:rPr>
          <w:rStyle w:val="SubtleEmphasis"/>
          <w:iCs/>
          <w:sz w:val="24"/>
        </w:rPr>
        <w:t>)</w:t>
      </w:r>
    </w:p>
    <w:tbl>
      <w:tblPr>
        <w:tblW w:w="0" w:type="auto"/>
        <w:tblLook w:val="00A0"/>
      </w:tblPr>
      <w:tblGrid>
        <w:gridCol w:w="5244"/>
        <w:gridCol w:w="5244"/>
      </w:tblGrid>
      <w:tr w:rsidR="009A6842" w:rsidRPr="000B6788" w:rsidTr="008D54F5">
        <w:tc>
          <w:tcPr>
            <w:tcW w:w="5244" w:type="dxa"/>
          </w:tcPr>
          <w:p w:rsidR="009A6842" w:rsidRPr="000B6788" w:rsidRDefault="009A6842" w:rsidP="002B5957">
            <w:pPr>
              <w:pStyle w:val="NoSpacing"/>
              <w:ind w:left="360"/>
              <w:jc w:val="left"/>
              <w:rPr>
                <w:rStyle w:val="SubtleEmphasis"/>
                <w:iCs/>
                <w:sz w:val="14"/>
              </w:rPr>
            </w:pPr>
          </w:p>
          <w:p w:rsidR="009A6842" w:rsidRPr="000B6788" w:rsidRDefault="009A6842" w:rsidP="001A78A7">
            <w:pPr>
              <w:pStyle w:val="NoSpacing"/>
              <w:numPr>
                <w:ilvl w:val="0"/>
                <w:numId w:val="3"/>
              </w:numPr>
              <w:ind w:firstLine="66"/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Bisiklet Giremez</w:t>
            </w:r>
          </w:p>
          <w:p w:rsidR="009A6842" w:rsidRPr="000B6788" w:rsidRDefault="009A6842" w:rsidP="001A78A7">
            <w:pPr>
              <w:pStyle w:val="NoSpacing"/>
              <w:numPr>
                <w:ilvl w:val="0"/>
                <w:numId w:val="3"/>
              </w:numPr>
              <w:ind w:left="709" w:hanging="283"/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Hastane</w:t>
            </w:r>
          </w:p>
          <w:p w:rsidR="009A6842" w:rsidRPr="000B6788" w:rsidRDefault="009A6842" w:rsidP="001A78A7">
            <w:pPr>
              <w:pStyle w:val="NoSpacing"/>
              <w:numPr>
                <w:ilvl w:val="0"/>
                <w:numId w:val="3"/>
              </w:numPr>
              <w:ind w:left="709" w:hanging="283"/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Kontrollü  Demir Yolu Geçidi</w:t>
            </w:r>
          </w:p>
          <w:p w:rsidR="009A6842" w:rsidRPr="000B6788" w:rsidRDefault="009A6842" w:rsidP="001A78A7">
            <w:pPr>
              <w:pStyle w:val="NoSpacing"/>
              <w:numPr>
                <w:ilvl w:val="0"/>
                <w:numId w:val="3"/>
              </w:numPr>
              <w:ind w:left="709" w:hanging="283"/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Yaya Geçidi</w:t>
            </w:r>
            <w:r w:rsidRPr="000B6788">
              <w:rPr>
                <w:rStyle w:val="SubtleEmphasis"/>
                <w:iCs/>
                <w:sz w:val="24"/>
              </w:rPr>
              <w:tab/>
            </w:r>
          </w:p>
          <w:p w:rsidR="009A6842" w:rsidRPr="000B6788" w:rsidRDefault="009A6842" w:rsidP="001A78A7">
            <w:pPr>
              <w:pStyle w:val="NoSpacing"/>
              <w:numPr>
                <w:ilvl w:val="0"/>
                <w:numId w:val="3"/>
              </w:numPr>
              <w:ind w:left="709" w:hanging="283"/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Işıklı İşaret Cihazı</w:t>
            </w:r>
          </w:p>
        </w:tc>
        <w:tc>
          <w:tcPr>
            <w:tcW w:w="5244" w:type="dxa"/>
          </w:tcPr>
          <w:p w:rsidR="009A6842" w:rsidRPr="000B6788" w:rsidRDefault="009A6842" w:rsidP="002B5957">
            <w:pPr>
              <w:pStyle w:val="NoSpacing"/>
              <w:ind w:left="360"/>
              <w:jc w:val="left"/>
              <w:rPr>
                <w:rStyle w:val="SubtleEmphasis"/>
                <w:iCs/>
                <w:sz w:val="14"/>
              </w:rPr>
            </w:pPr>
          </w:p>
          <w:p w:rsidR="009A6842" w:rsidRPr="000B6788" w:rsidRDefault="009A6842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Okul Geçidi</w:t>
            </w:r>
          </w:p>
          <w:p w:rsidR="009A6842" w:rsidRPr="000B6788" w:rsidRDefault="009A6842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Engelli Park Yeri</w:t>
            </w:r>
          </w:p>
          <w:p w:rsidR="009A6842" w:rsidRPr="000B6788" w:rsidRDefault="009A6842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Kontrolsüz  Demir Yolu Geçidi</w:t>
            </w:r>
          </w:p>
          <w:p w:rsidR="009A6842" w:rsidRPr="000B6788" w:rsidRDefault="009A6842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Yolda Çalışma Var</w:t>
            </w:r>
          </w:p>
          <w:p w:rsidR="009A6842" w:rsidRPr="000B6788" w:rsidRDefault="009A6842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Taşıt Giremez</w:t>
            </w:r>
          </w:p>
        </w:tc>
      </w:tr>
    </w:tbl>
    <w:p w:rsidR="009A6842" w:rsidRPr="00527009" w:rsidRDefault="009A6842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10"/>
          <w:szCs w:val="26"/>
        </w:rPr>
      </w:pPr>
    </w:p>
    <w:tbl>
      <w:tblPr>
        <w:tblW w:w="0" w:type="auto"/>
        <w:tblLook w:val="00A0"/>
      </w:tblPr>
      <w:tblGrid>
        <w:gridCol w:w="2091"/>
        <w:gridCol w:w="2091"/>
        <w:gridCol w:w="2091"/>
        <w:gridCol w:w="2091"/>
        <w:gridCol w:w="2092"/>
      </w:tblGrid>
      <w:tr w:rsidR="009A6842" w:rsidRPr="000B6788" w:rsidTr="008D54F5">
        <w:trPr>
          <w:trHeight w:val="1412"/>
        </w:trPr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46" o:spid="_x0000_s1027" style="position:absolute;left:0;text-align:left;margin-left:32.65pt;margin-top:57.2pt;width:23.25pt;height:1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6" o:spid="_x0000_i1026" type="#_x0000_t75" alt="http://www.trafikmarket.com/userfiles/images/product/Okul-Gecidi-Levhasi_464.jpg" style="width:59.25pt;height:54.75pt;visibility:visible">
                  <v:imagedata r:id="rId8" o:title=""/>
                </v:shape>
              </w:pict>
            </w: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5" o:spid="_x0000_s1028" style="position:absolute;left:0;text-align:left;margin-left:36.85pt;margin-top:57.95pt;width:23.25pt;height:18.7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5" o:spid="_x0000_i1027" type="#_x0000_t75" alt="http://www.extrahaber.com/images/haber/14444.jpg" style="width:73.5pt;height:54.75pt;visibility:visible">
                  <v:imagedata r:id="rId9" o:title=""/>
                </v:shape>
              </w:pict>
            </w: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4" o:spid="_x0000_s1029" style="position:absolute;left:0;text-align:left;margin-left:35.5pt;margin-top:55.7pt;width:23.25pt;height:18.7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Bf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4" o:spid="_x0000_i1028" type="#_x0000_t75" alt="http://www.trafikmarket.com/image/cache/data/Trafik-isaret-levhalari/Kontrolsuz-Demiryolu-Gecidi_375-500x500.jpg" style="width:55.5pt;height:51.75pt;visibility:visible">
                  <v:imagedata r:id="rId10" o:title=""/>
                </v:shape>
              </w:pict>
            </w: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3" o:spid="_x0000_s1030" style="position:absolute;left:0;text-align:left;margin-left:36.1pt;margin-top:48.95pt;width:23.25pt;height:18.7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8n4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3" o:spid="_x0000_i1029" type="#_x0000_t75" alt="http://t0.gstatic.com/images?q=tbn:ANd9GcT1kjFVPjsnDoSpE7Ne1aQz13aZ5ICPXUJn-V_MNQ3vbZlK8S4nFw" style="width:48pt;height:45pt;visibility:visible">
                  <v:imagedata r:id="rId11" o:title=""/>
                </v:shape>
              </w:pict>
            </w:r>
          </w:p>
        </w:tc>
        <w:tc>
          <w:tcPr>
            <w:tcW w:w="2092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2" o:spid="_x0000_s1031" style="position:absolute;left:0;text-align:left;margin-left:37.5pt;margin-top:49.7pt;width:23.25pt;height:18.7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6wN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i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2" o:spid="_x0000_i1030" type="#_x0000_t75" alt="http://www.azemreklam.com.tr/Products/dfb9c5a7-e0cd-4ad2-b6c7-3787229dda02.jpg" style="width:43.5pt;height:45pt;visibility:visible">
                  <v:imagedata r:id="rId12" o:title=""/>
                </v:shape>
              </w:pict>
            </w:r>
          </w:p>
        </w:tc>
      </w:tr>
      <w:tr w:rsidR="009A6842" w:rsidRPr="000B6788" w:rsidTr="008D54F5"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2092" w:type="dxa"/>
          </w:tcPr>
          <w:p w:rsidR="009A6842" w:rsidRPr="000B6788" w:rsidRDefault="009A6842" w:rsidP="00C90F3F">
            <w:pPr>
              <w:rPr>
                <w:rFonts w:ascii="Arial" w:hAnsi="Arial" w:cs="Arial"/>
                <w:noProof/>
                <w:sz w:val="12"/>
              </w:rPr>
            </w:pPr>
          </w:p>
        </w:tc>
      </w:tr>
      <w:tr w:rsidR="009A6842" w:rsidRPr="000B6788" w:rsidTr="008D54F5">
        <w:trPr>
          <w:trHeight w:val="1419"/>
        </w:trPr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1" o:spid="_x0000_s1032" style="position:absolute;left:0;text-align:left;margin-left:36.4pt;margin-top:56.7pt;width:23.25pt;height:18.7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1" o:spid="_x0000_i1031" type="#_x0000_t75" style="width:51pt;height:50.25pt;visibility:visible">
                  <v:imagedata r:id="rId13" o:title="" cropbottom="-116f" cropright="73f"/>
                </v:shape>
              </w:pict>
            </w: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40" o:spid="_x0000_s1033" style="position:absolute;left:0;text-align:left;margin-left:36.85pt;margin-top:56.7pt;width:23.25pt;height:18.7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Rc8Fw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20" o:spid="_x0000_i1032" type="#_x0000_t75" alt="http://www.bakimliyiz.com/resim/tasit-giremez1.jpg" style="width:46.5pt;height:50.25pt;visibility:visible">
                  <v:imagedata r:id="rId14" o:title=""/>
                </v:shape>
              </w:pict>
            </w: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9" o:spid="_x0000_s1034" style="position:absolute;left:0;text-align:left;margin-left:37pt;margin-top:56.7pt;width:23.25pt;height:18.7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19" o:spid="_x0000_i1033" type="#_x0000_t75" alt="kontrollü demiryolu" style="width:48.75pt;height:50.25pt;visibility:visible">
                  <v:imagedata r:id="rId15" o:title=""/>
                </v:shape>
              </w:pict>
            </w:r>
          </w:p>
        </w:tc>
        <w:tc>
          <w:tcPr>
            <w:tcW w:w="2091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8" o:spid="_x0000_s1035" style="position:absolute;left:0;text-align:left;margin-left:36.1pt;margin-top:56.7pt;width:23.25pt;height:18.7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zSA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18" o:spid="_x0000_i1034" type="#_x0000_t75" alt="engelli park yeri" style="width:50.25pt;height:50.25pt;visibility:visible">
                  <v:imagedata r:id="rId16" o:title=""/>
                </v:shape>
              </w:pict>
            </w:r>
          </w:p>
        </w:tc>
        <w:tc>
          <w:tcPr>
            <w:tcW w:w="2092" w:type="dxa"/>
          </w:tcPr>
          <w:p w:rsidR="009A6842" w:rsidRPr="000B6788" w:rsidRDefault="009A6842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7" o:spid="_x0000_s1036" style="position:absolute;left:0;text-align:left;margin-left:36.75pt;margin-top:56.7pt;width:23.25pt;height:18.7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HPh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"/>
              </w:pict>
            </w: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17" o:spid="_x0000_i1035" type="#_x0000_t75" alt="http://img10.imageshack.us/img10/6165/ikltrafikaretcihazlar.jpg" style="width:57pt;height:50.25pt;visibility:visible">
                  <v:imagedata r:id="rId17" o:title=""/>
                </v:shape>
              </w:pict>
            </w:r>
          </w:p>
        </w:tc>
      </w:tr>
      <w:tr w:rsidR="009A6842" w:rsidRPr="000B6788" w:rsidTr="008D54F5">
        <w:trPr>
          <w:trHeight w:val="279"/>
        </w:trPr>
        <w:tc>
          <w:tcPr>
            <w:tcW w:w="2091" w:type="dxa"/>
          </w:tcPr>
          <w:p w:rsidR="009A6842" w:rsidRPr="000B6788" w:rsidRDefault="009A6842" w:rsidP="008D54F5">
            <w:pPr>
              <w:pStyle w:val="NoSpacing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9A6842" w:rsidRPr="000B6788" w:rsidRDefault="009A6842" w:rsidP="008D54F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9A6842" w:rsidRPr="000B6788" w:rsidRDefault="009A6842" w:rsidP="008D54F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9A6842" w:rsidRPr="000B6788" w:rsidRDefault="009A6842" w:rsidP="008D54F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2" w:type="dxa"/>
          </w:tcPr>
          <w:p w:rsidR="009A6842" w:rsidRPr="000B6788" w:rsidRDefault="009A6842" w:rsidP="008D54F5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9A6842" w:rsidRPr="00527009" w:rsidRDefault="009A6842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4"/>
          <w:szCs w:val="26"/>
        </w:rPr>
      </w:pPr>
    </w:p>
    <w:p w:rsidR="009A6842" w:rsidRPr="00CA11E6" w:rsidRDefault="009A6842" w:rsidP="007721E9">
      <w:pPr>
        <w:pStyle w:val="NoSpacing"/>
        <w:spacing w:line="276" w:lineRule="auto"/>
        <w:rPr>
          <w:rStyle w:val="SubtleEmphasis"/>
          <w:iCs/>
          <w:sz w:val="24"/>
        </w:rPr>
      </w:pPr>
      <w:r>
        <w:rPr>
          <w:rStyle w:val="SubtleEmphasis"/>
          <w:b/>
          <w:iCs/>
          <w:sz w:val="26"/>
          <w:szCs w:val="26"/>
        </w:rPr>
        <w:t xml:space="preserve">E- </w:t>
      </w:r>
      <w:r w:rsidRPr="002B5957">
        <w:rPr>
          <w:rStyle w:val="SubtleEmphasis"/>
          <w:b/>
          <w:iCs/>
          <w:sz w:val="26"/>
          <w:szCs w:val="26"/>
        </w:rPr>
        <w:t>Aşağıda veri</w:t>
      </w:r>
      <w:r>
        <w:rPr>
          <w:rStyle w:val="SubtleEmphasis"/>
          <w:b/>
          <w:iCs/>
          <w:sz w:val="26"/>
          <w:szCs w:val="26"/>
        </w:rPr>
        <w:t>len taşıtlar ile</w:t>
      </w:r>
      <w:r w:rsidRPr="002B5957">
        <w:rPr>
          <w:rStyle w:val="SubtleEmphasis"/>
          <w:b/>
          <w:iCs/>
          <w:sz w:val="26"/>
          <w:szCs w:val="26"/>
        </w:rPr>
        <w:t xml:space="preserve"> ulaşım türlerini eşleştirip, numarasını yuvarlağın içine yazınız</w:t>
      </w:r>
      <w:r w:rsidRPr="00CA11E6">
        <w:rPr>
          <w:rStyle w:val="SubtleEmphasis"/>
          <w:iCs/>
          <w:sz w:val="24"/>
        </w:rPr>
        <w:t>.</w:t>
      </w:r>
      <w:r>
        <w:rPr>
          <w:rStyle w:val="SubtleEmphasis"/>
          <w:iCs/>
          <w:sz w:val="24"/>
        </w:rPr>
        <w:t xml:space="preserve"> (20</w:t>
      </w:r>
      <w:r w:rsidRPr="00CA11E6">
        <w:rPr>
          <w:rStyle w:val="SubtleEmphasis"/>
          <w:iCs/>
          <w:sz w:val="24"/>
        </w:rPr>
        <w:t xml:space="preserve"> P)</w:t>
      </w:r>
    </w:p>
    <w:p w:rsidR="009A6842" w:rsidRPr="00CA11E6" w:rsidRDefault="009A6842" w:rsidP="007721E9">
      <w:pPr>
        <w:pStyle w:val="NoSpacing"/>
        <w:spacing w:line="276" w:lineRule="auto"/>
        <w:rPr>
          <w:rStyle w:val="SubtleEmphasis"/>
          <w:iCs/>
          <w:sz w:val="10"/>
        </w:rPr>
      </w:pPr>
    </w:p>
    <w:tbl>
      <w:tblPr>
        <w:tblW w:w="0" w:type="auto"/>
        <w:tblLook w:val="00A0"/>
      </w:tblPr>
      <w:tblGrid>
        <w:gridCol w:w="2097"/>
        <w:gridCol w:w="525"/>
        <w:gridCol w:w="1572"/>
        <w:gridCol w:w="1050"/>
        <w:gridCol w:w="1048"/>
        <w:gridCol w:w="1574"/>
        <w:gridCol w:w="524"/>
        <w:gridCol w:w="2098"/>
      </w:tblGrid>
      <w:tr w:rsidR="009A6842" w:rsidRPr="000B6788" w:rsidTr="008D54F5">
        <w:tc>
          <w:tcPr>
            <w:tcW w:w="2622" w:type="dxa"/>
            <w:gridSpan w:val="2"/>
          </w:tcPr>
          <w:p w:rsidR="009A6842" w:rsidRPr="000B6788" w:rsidRDefault="009A6842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Kara yolu</w:t>
            </w:r>
          </w:p>
        </w:tc>
        <w:tc>
          <w:tcPr>
            <w:tcW w:w="2622" w:type="dxa"/>
            <w:gridSpan w:val="2"/>
          </w:tcPr>
          <w:p w:rsidR="009A6842" w:rsidRPr="000B6788" w:rsidRDefault="009A6842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Hava yolu</w:t>
            </w:r>
          </w:p>
        </w:tc>
        <w:tc>
          <w:tcPr>
            <w:tcW w:w="2622" w:type="dxa"/>
            <w:gridSpan w:val="2"/>
          </w:tcPr>
          <w:p w:rsidR="009A6842" w:rsidRPr="000B6788" w:rsidRDefault="009A6842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Deniz yolu</w:t>
            </w:r>
          </w:p>
        </w:tc>
        <w:tc>
          <w:tcPr>
            <w:tcW w:w="2622" w:type="dxa"/>
            <w:gridSpan w:val="2"/>
          </w:tcPr>
          <w:p w:rsidR="009A6842" w:rsidRPr="000B6788" w:rsidRDefault="009A6842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Style w:val="SubtleEmphasis"/>
                <w:iCs/>
                <w:sz w:val="24"/>
              </w:rPr>
            </w:pPr>
            <w:r w:rsidRPr="000B6788">
              <w:rPr>
                <w:rStyle w:val="SubtleEmphasis"/>
                <w:iCs/>
                <w:sz w:val="24"/>
              </w:rPr>
              <w:t>Demir yolu</w:t>
            </w:r>
          </w:p>
          <w:p w:rsidR="009A6842" w:rsidRPr="000B6788" w:rsidRDefault="009A6842" w:rsidP="007721E9">
            <w:pPr>
              <w:pStyle w:val="NoSpacing"/>
              <w:spacing w:line="360" w:lineRule="auto"/>
              <w:ind w:left="360"/>
              <w:rPr>
                <w:rStyle w:val="SubtleEmphasis"/>
                <w:iCs/>
                <w:sz w:val="12"/>
              </w:rPr>
            </w:pPr>
          </w:p>
        </w:tc>
      </w:tr>
      <w:tr w:rsidR="009A6842" w:rsidRPr="000B6788" w:rsidTr="008D54F5">
        <w:tc>
          <w:tcPr>
            <w:tcW w:w="2097" w:type="dxa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16" o:spid="_x0000_i1036" type="#_x0000_t75" alt="rayli04" style="width:86.25pt;height:57.75pt;visibility:visible">
                  <v:imagedata r:id="rId18" o:title=""/>
                </v:shape>
              </w:pict>
            </w:r>
          </w:p>
        </w:tc>
        <w:tc>
          <w:tcPr>
            <w:tcW w:w="2097" w:type="dxa"/>
            <w:gridSpan w:val="2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15" o:spid="_x0000_i1037" type="#_x0000_t75" alt="L_MINA_MOTIVADORA_DE_LOS_MEDIOS_DE_TRANSPORTE" style="width:78pt;height:57.75pt;visibility:visible">
                  <v:imagedata r:id="rId19" o:title=""/>
                </v:shape>
              </w:pict>
            </w:r>
          </w:p>
        </w:tc>
        <w:tc>
          <w:tcPr>
            <w:tcW w:w="2098" w:type="dxa"/>
            <w:gridSpan w:val="2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</w:rPr>
              <w:pict>
                <v:shape id="_x0000_i1038" type="#_x0000_t75" alt="" style="width:64.5pt;height:57pt">
                  <v:imagedata r:id="rId20" r:href="rId21"/>
                </v:shape>
              </w:pict>
            </w:r>
          </w:p>
        </w:tc>
        <w:tc>
          <w:tcPr>
            <w:tcW w:w="2098" w:type="dxa"/>
            <w:gridSpan w:val="2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noProof/>
                <w:lang w:eastAsia="tr-TR"/>
              </w:rPr>
              <w:pict>
                <v:shape id="Resim 14" o:spid="_x0000_i1039" type="#_x0000_t75" alt="14306" style="width:75pt;height:57pt;visibility:visible">
                  <v:imagedata r:id="rId22" o:title=""/>
                </v:shape>
              </w:pict>
            </w:r>
          </w:p>
        </w:tc>
        <w:tc>
          <w:tcPr>
            <w:tcW w:w="2098" w:type="dxa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13" o:spid="_x0000_i1040" type="#_x0000_t75" alt="http://trwat.com/images/ucak-biletleri-ucuz-wat.jpg" style="width:70.5pt;height:59.25pt;visibility:visible">
                  <v:imagedata r:id="rId23" o:title=""/>
                </v:shape>
              </w:pict>
            </w:r>
          </w:p>
        </w:tc>
      </w:tr>
      <w:tr w:rsidR="009A6842" w:rsidRPr="000B6788" w:rsidTr="008D54F5">
        <w:trPr>
          <w:trHeight w:val="760"/>
        </w:trPr>
        <w:tc>
          <w:tcPr>
            <w:tcW w:w="10488" w:type="dxa"/>
            <w:gridSpan w:val="8"/>
            <w:vAlign w:val="center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oval id="Oval 36" o:spid="_x0000_s1037" style="position:absolute;left:0;text-align:left;margin-left:454.95pt;margin-top:5.9pt;width:23.25pt;height:18.7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"/>
              </w:pict>
            </w:r>
            <w:r>
              <w:rPr>
                <w:noProof/>
                <w:lang w:eastAsia="tr-TR"/>
              </w:rPr>
              <w:pict>
                <v:oval id="Oval 35" o:spid="_x0000_s1038" style="position:absolute;left:0;text-align:left;margin-left:349.75pt;margin-top:2.15pt;width:23.25pt;height:18.7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jQ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"/>
              </w:pict>
            </w:r>
            <w:r>
              <w:rPr>
                <w:noProof/>
                <w:lang w:eastAsia="tr-TR"/>
              </w:rPr>
              <w:pict>
                <v:oval id="Oval 34" o:spid="_x0000_s1039" style="position:absolute;left:0;text-align:left;margin-left:245.95pt;margin-top:1.8pt;width:23.25pt;height:18.7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q0l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"/>
              </w:pict>
            </w:r>
            <w:r>
              <w:rPr>
                <w:noProof/>
                <w:lang w:eastAsia="tr-TR"/>
              </w:rPr>
              <w:pict>
                <v:oval id="Oval 33" o:spid="_x0000_s1040" style="position:absolute;left:0;text-align:left;margin-left:34.75pt;margin-top:1.8pt;width:23.25pt;height:18.7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"/>
              </w:pict>
            </w:r>
            <w:r>
              <w:rPr>
                <w:noProof/>
                <w:lang w:eastAsia="tr-TR"/>
              </w:rPr>
              <w:pict>
                <v:oval id="Oval 32" o:spid="_x0000_s1041" style="position:absolute;left:0;text-align:left;margin-left:143.5pt;margin-top:2.15pt;width:23.25pt;height:18.7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F3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"/>
              </w:pict>
            </w:r>
          </w:p>
        </w:tc>
      </w:tr>
      <w:tr w:rsidR="009A6842" w:rsidRPr="000B6788" w:rsidTr="008D54F5">
        <w:tc>
          <w:tcPr>
            <w:tcW w:w="2097" w:type="dxa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12" o:spid="_x0000_i1041" type="#_x0000_t75" alt="http://www.sondakikahaberleri.info.tr/images/haberresim/87848-tcdd-yht-tren-maketi-alacak.jpg" style="width:73.5pt;height:60.75pt;visibility:visible">
                  <v:imagedata r:id="rId24" o:title=""/>
                </v:shape>
              </w:pict>
            </w:r>
          </w:p>
        </w:tc>
        <w:tc>
          <w:tcPr>
            <w:tcW w:w="2097" w:type="dxa"/>
            <w:gridSpan w:val="2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11" o:spid="_x0000_i1042" type="#_x0000_t75" alt="http://www.resimbulmaca.com/orj/tatil-gemi-fotolari-425.jpg" style="width:72.75pt;height:60.75pt;visibility:visible">
                  <v:imagedata r:id="rId25" o:title=""/>
                </v:shape>
              </w:pict>
            </w:r>
          </w:p>
        </w:tc>
        <w:tc>
          <w:tcPr>
            <w:tcW w:w="2098" w:type="dxa"/>
            <w:gridSpan w:val="2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9" o:spid="_x0000_i1043" type="#_x0000_t75" alt="http://www.donmezhidrolik.com/upload/images/Toyota-Yaris.jpg" style="width:83.25pt;height:63pt;visibility:visible">
                  <v:imagedata r:id="rId26" o:title=""/>
                </v:shape>
              </w:pict>
            </w:r>
          </w:p>
        </w:tc>
        <w:tc>
          <w:tcPr>
            <w:tcW w:w="2098" w:type="dxa"/>
            <w:gridSpan w:val="2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b/>
                <w:noProof/>
                <w:lang w:eastAsia="tr-TR"/>
              </w:rPr>
              <w:pict>
                <v:shape id="Resim 7" o:spid="_x0000_i1044" type="#_x0000_t75" alt="helikopter" style="width:73.5pt;height:60.75pt;visibility:visible">
                  <v:imagedata r:id="rId27" o:title=""/>
                </v:shape>
              </w:pict>
            </w:r>
          </w:p>
        </w:tc>
        <w:tc>
          <w:tcPr>
            <w:tcW w:w="2098" w:type="dxa"/>
          </w:tcPr>
          <w:p w:rsidR="009A6842" w:rsidRPr="007A29BB" w:rsidRDefault="009A6842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0B6788">
              <w:rPr>
                <w:rFonts w:ascii="Arial" w:hAnsi="Arial" w:cs="Arial"/>
                <w:b/>
                <w:noProof/>
                <w:lang w:eastAsia="tr-TR"/>
              </w:rPr>
              <w:pict>
                <v:shape id="Resim 6" o:spid="_x0000_i1045" type="#_x0000_t75" alt="kamyon" style="width:90.75pt;height:60.75pt;visibility:visible">
                  <v:imagedata r:id="rId28" o:title=""/>
                </v:shape>
              </w:pict>
            </w:r>
          </w:p>
        </w:tc>
      </w:tr>
    </w:tbl>
    <w:p w:rsidR="009A6842" w:rsidRPr="007A29BB" w:rsidRDefault="009A6842" w:rsidP="007721E9">
      <w:pPr>
        <w:pStyle w:val="NoSpacing"/>
        <w:rPr>
          <w:rFonts w:ascii="Arial" w:hAnsi="Arial" w:cs="Arial"/>
          <w:b/>
          <w:color w:val="C00000"/>
          <w:sz w:val="26"/>
          <w:szCs w:val="26"/>
        </w:rPr>
      </w:pPr>
      <w:r>
        <w:rPr>
          <w:noProof/>
          <w:lang w:eastAsia="tr-TR"/>
        </w:rPr>
        <w:pict>
          <v:oval id="Oval 31" o:spid="_x0000_s1042" style="position:absolute;left:0;text-align:left;margin-left:34.9pt;margin-top:2.3pt;width:23.25pt;height:18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"/>
        </w:pict>
      </w:r>
      <w:r>
        <w:rPr>
          <w:noProof/>
          <w:lang w:eastAsia="tr-TR"/>
        </w:rPr>
        <w:pict>
          <v:oval id="Oval 30" o:spid="_x0000_s1043" style="position:absolute;left:0;text-align:left;margin-left:458.7pt;margin-top:2.3pt;width:23.25pt;height:18.7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pG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"/>
        </w:pict>
      </w:r>
      <w:r>
        <w:rPr>
          <w:noProof/>
          <w:lang w:eastAsia="tr-TR"/>
        </w:rPr>
        <w:pict>
          <v:oval id="Oval 29" o:spid="_x0000_s1044" style="position:absolute;left:0;text-align:left;margin-left:352.75pt;margin-top:2.3pt;width:23.25pt;height:18.7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"/>
        </w:pict>
      </w:r>
      <w:r>
        <w:rPr>
          <w:noProof/>
          <w:lang w:eastAsia="tr-TR"/>
        </w:rPr>
        <w:pict>
          <v:oval id="Oval 28" o:spid="_x0000_s1045" style="position:absolute;left:0;text-align:left;margin-left:249.1pt;margin-top:2.3pt;width:23.25pt;height:18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q2T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"/>
        </w:pict>
      </w:r>
      <w:r>
        <w:rPr>
          <w:noProof/>
          <w:lang w:eastAsia="tr-TR"/>
        </w:rPr>
        <w:pict>
          <v:oval id="Oval 27" o:spid="_x0000_s1046" style="position:absolute;left:0;text-align:left;margin-left:143.65pt;margin-top:2.3pt;width:23.25pt;height:18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"/>
        </w:pict>
      </w:r>
    </w:p>
    <w:p w:rsidR="009A6842" w:rsidRPr="001A78A7" w:rsidRDefault="009A6842" w:rsidP="007721E9">
      <w:pPr>
        <w:rPr>
          <w:rFonts w:ascii="Arial" w:hAnsi="Arial" w:cs="Arial"/>
          <w:sz w:val="10"/>
          <w:szCs w:val="24"/>
        </w:rPr>
      </w:pPr>
    </w:p>
    <w:p w:rsidR="009A6842" w:rsidRPr="00D61EB6" w:rsidRDefault="009A6842" w:rsidP="00D61EB6">
      <w:pPr>
        <w:pStyle w:val="Quote"/>
        <w:rPr>
          <w:b/>
          <w:sz w:val="28"/>
        </w:rPr>
      </w:pPr>
      <w:r w:rsidRPr="00D61EB6">
        <w:rPr>
          <w:b/>
          <w:sz w:val="28"/>
        </w:rPr>
        <w:t>F-</w:t>
      </w:r>
      <w:r>
        <w:rPr>
          <w:b/>
          <w:sz w:val="28"/>
        </w:rPr>
        <w:t xml:space="preserve"> </w:t>
      </w:r>
      <w:r w:rsidRPr="00D61EB6">
        <w:rPr>
          <w:b/>
          <w:sz w:val="28"/>
        </w:rPr>
        <w:t>Aşağıdaki çoktan seçmeli soruları cevaplayınız</w:t>
      </w:r>
    </w:p>
    <w:p w:rsidR="009A6842" w:rsidRPr="00D61EB6" w:rsidRDefault="009A6842" w:rsidP="00D61EB6">
      <w:pPr>
        <w:pStyle w:val="Quote"/>
        <w:rPr>
          <w:b/>
          <w:sz w:val="24"/>
        </w:rPr>
      </w:pPr>
      <w:r w:rsidRPr="00D61EB6">
        <w:rPr>
          <w:b/>
          <w:sz w:val="24"/>
        </w:rPr>
        <w:t>1.</w:t>
      </w:r>
      <w:r w:rsidRPr="00D61EB6">
        <w:rPr>
          <w:sz w:val="24"/>
        </w:rPr>
        <w:t xml:space="preserve"> </w:t>
      </w:r>
      <w:r w:rsidRPr="00D61EB6">
        <w:rPr>
          <w:b/>
          <w:sz w:val="24"/>
        </w:rPr>
        <w:t>Taşıtların ve yayaların kavşaklardan geçişini düzenleyen ışık sistemine ne ad verilir?</w:t>
      </w:r>
      <w:r>
        <w:rPr>
          <w:b/>
          <w:sz w:val="24"/>
        </w:rPr>
        <w:t xml:space="preserve"> (4p)</w:t>
      </w:r>
    </w:p>
    <w:p w:rsidR="009A6842" w:rsidRDefault="009A6842" w:rsidP="00D61EB6">
      <w:pPr>
        <w:pStyle w:val="Quote"/>
        <w:rPr>
          <w:sz w:val="24"/>
        </w:rPr>
      </w:pPr>
      <w:r w:rsidRPr="00D61EB6">
        <w:rPr>
          <w:b/>
          <w:sz w:val="24"/>
        </w:rPr>
        <w:t xml:space="preserve">  </w:t>
      </w:r>
      <w:r>
        <w:rPr>
          <w:b/>
          <w:sz w:val="24"/>
        </w:rPr>
        <w:t xml:space="preserve">   </w:t>
      </w:r>
      <w:r w:rsidRPr="00D61EB6">
        <w:rPr>
          <w:b/>
          <w:sz w:val="24"/>
        </w:rPr>
        <w:t>A)</w:t>
      </w:r>
      <w:r w:rsidRPr="00D61EB6">
        <w:rPr>
          <w:sz w:val="24"/>
        </w:rPr>
        <w:t xml:space="preserve"> trafik levhası           </w:t>
      </w:r>
      <w:r w:rsidRPr="00D61EB6">
        <w:rPr>
          <w:b/>
          <w:sz w:val="24"/>
        </w:rPr>
        <w:t>B)</w:t>
      </w:r>
      <w:r w:rsidRPr="00D61EB6">
        <w:rPr>
          <w:sz w:val="24"/>
        </w:rPr>
        <w:t xml:space="preserve"> yaya geçidi          </w:t>
      </w:r>
      <w:r w:rsidRPr="00D61EB6">
        <w:rPr>
          <w:b/>
          <w:sz w:val="24"/>
        </w:rPr>
        <w:t>C)</w:t>
      </w:r>
      <w:r w:rsidRPr="00D61EB6">
        <w:rPr>
          <w:sz w:val="24"/>
        </w:rPr>
        <w:t xml:space="preserve"> ışıklı trafik işaret cihazı          </w:t>
      </w:r>
      <w:r w:rsidRPr="00D61EB6">
        <w:rPr>
          <w:b/>
          <w:sz w:val="24"/>
        </w:rPr>
        <w:t>D)</w:t>
      </w:r>
      <w:r w:rsidRPr="00D61EB6">
        <w:rPr>
          <w:sz w:val="24"/>
        </w:rPr>
        <w:t xml:space="preserve"> yaya kaldırımı</w:t>
      </w:r>
    </w:p>
    <w:p w:rsidR="009A6842" w:rsidRPr="00D61EB6" w:rsidRDefault="009A6842" w:rsidP="00D61EB6">
      <w:pPr>
        <w:rPr>
          <w:sz w:val="2"/>
        </w:rPr>
      </w:pPr>
    </w:p>
    <w:p w:rsidR="009A6842" w:rsidRPr="00D61EB6" w:rsidRDefault="009A6842" w:rsidP="00D61EB6">
      <w:pPr>
        <w:pStyle w:val="Quote"/>
        <w:rPr>
          <w:sz w:val="24"/>
        </w:rPr>
      </w:pPr>
      <w:r>
        <w:rPr>
          <w:b/>
          <w:sz w:val="24"/>
        </w:rPr>
        <w:t>2</w:t>
      </w:r>
      <w:r w:rsidRPr="00D61EB6">
        <w:rPr>
          <w:b/>
          <w:sz w:val="24"/>
        </w:rPr>
        <w:t>.</w:t>
      </w:r>
      <w:r w:rsidRPr="00D61EB6">
        <w:rPr>
          <w:sz w:val="24"/>
        </w:rPr>
        <w:t xml:space="preserve"> </w:t>
      </w:r>
      <w:r w:rsidRPr="00D61EB6">
        <w:rPr>
          <w:b/>
          <w:sz w:val="24"/>
        </w:rPr>
        <w:t>Trafikte en önemli şey nedir?</w:t>
      </w:r>
      <w:r>
        <w:rPr>
          <w:b/>
          <w:sz w:val="24"/>
        </w:rPr>
        <w:t xml:space="preserve">  (4 p)</w:t>
      </w:r>
    </w:p>
    <w:p w:rsidR="009A6842" w:rsidRDefault="009A6842" w:rsidP="00D61EB6">
      <w:pPr>
        <w:pStyle w:val="Quote"/>
        <w:tabs>
          <w:tab w:val="left" w:pos="284"/>
        </w:tabs>
        <w:jc w:val="left"/>
        <w:rPr>
          <w:sz w:val="24"/>
        </w:rPr>
      </w:pPr>
      <w:r w:rsidRPr="00D61EB6">
        <w:rPr>
          <w:sz w:val="24"/>
        </w:rPr>
        <w:t xml:space="preserve"> </w:t>
      </w:r>
      <w:r>
        <w:rPr>
          <w:sz w:val="24"/>
        </w:rPr>
        <w:t xml:space="preserve">    </w:t>
      </w:r>
      <w:r w:rsidRPr="00D61EB6">
        <w:rPr>
          <w:b/>
          <w:sz w:val="24"/>
        </w:rPr>
        <w:t>A)</w:t>
      </w:r>
      <w:r w:rsidRPr="00D61EB6">
        <w:rPr>
          <w:sz w:val="24"/>
        </w:rPr>
        <w:t xml:space="preserve"> Arabaların lük</w:t>
      </w:r>
      <w:r>
        <w:rPr>
          <w:sz w:val="24"/>
        </w:rPr>
        <w:t xml:space="preserve">s olması      </w:t>
      </w:r>
      <w:r w:rsidRPr="00D61EB6">
        <w:rPr>
          <w:b/>
          <w:sz w:val="24"/>
        </w:rPr>
        <w:t>B)</w:t>
      </w:r>
      <w:r w:rsidRPr="00D61EB6">
        <w:rPr>
          <w:sz w:val="24"/>
        </w:rPr>
        <w:t xml:space="preserve"> </w:t>
      </w:r>
      <w:r>
        <w:rPr>
          <w:sz w:val="24"/>
        </w:rPr>
        <w:t xml:space="preserve">İnsan ve insan hayatı      </w:t>
      </w:r>
      <w:r w:rsidRPr="00D61EB6">
        <w:rPr>
          <w:b/>
          <w:sz w:val="24"/>
        </w:rPr>
        <w:t>C)</w:t>
      </w:r>
      <w:r w:rsidRPr="00D61EB6">
        <w:rPr>
          <w:sz w:val="24"/>
        </w:rPr>
        <w:t xml:space="preserve"> Yo</w:t>
      </w:r>
      <w:r>
        <w:rPr>
          <w:sz w:val="24"/>
        </w:rPr>
        <w:t xml:space="preserve">lların güzel olması       </w:t>
      </w:r>
      <w:r w:rsidRPr="00D61EB6">
        <w:rPr>
          <w:b/>
          <w:sz w:val="24"/>
        </w:rPr>
        <w:t>D)</w:t>
      </w:r>
      <w:r w:rsidRPr="00D61EB6">
        <w:rPr>
          <w:sz w:val="24"/>
        </w:rPr>
        <w:t xml:space="preserve"> Kuralların çok olması</w:t>
      </w:r>
    </w:p>
    <w:p w:rsidR="009A6842" w:rsidRPr="00527009" w:rsidRDefault="009A6842" w:rsidP="00527009">
      <w:pPr>
        <w:rPr>
          <w:sz w:val="2"/>
        </w:rPr>
      </w:pPr>
    </w:p>
    <w:p w:rsidR="009A6842" w:rsidRPr="001A78A7" w:rsidRDefault="009A6842" w:rsidP="001A78A7">
      <w:pPr>
        <w:pStyle w:val="Quote"/>
        <w:rPr>
          <w:b/>
          <w:sz w:val="24"/>
        </w:rPr>
      </w:pPr>
      <w:r w:rsidRPr="001A78A7">
        <w:rPr>
          <w:b/>
          <w:sz w:val="24"/>
        </w:rPr>
        <w:t>3. Kara yolunda insan, hayvan ve yük taşımaya yarayan araçlara ne denir?</w:t>
      </w:r>
      <w:r>
        <w:rPr>
          <w:b/>
          <w:sz w:val="24"/>
        </w:rPr>
        <w:t xml:space="preserve"> (4p)</w:t>
      </w:r>
    </w:p>
    <w:p w:rsidR="009A6842" w:rsidRDefault="009A6842" w:rsidP="008B2CB7">
      <w:pPr>
        <w:pStyle w:val="Quote"/>
        <w:rPr>
          <w:sz w:val="24"/>
        </w:rPr>
      </w:pPr>
      <w:r>
        <w:rPr>
          <w:sz w:val="24"/>
        </w:rPr>
        <w:t xml:space="preserve">     </w:t>
      </w:r>
      <w:r w:rsidRPr="001A78A7">
        <w:rPr>
          <w:b/>
          <w:sz w:val="24"/>
        </w:rPr>
        <w:t>A)</w:t>
      </w:r>
      <w:r w:rsidRPr="001A78A7">
        <w:rPr>
          <w:sz w:val="24"/>
        </w:rPr>
        <w:t xml:space="preserve"> Sürücü             </w:t>
      </w:r>
      <w:r w:rsidRPr="001A78A7">
        <w:rPr>
          <w:b/>
          <w:sz w:val="24"/>
        </w:rPr>
        <w:t>B)</w:t>
      </w:r>
      <w:r w:rsidRPr="001A78A7">
        <w:rPr>
          <w:sz w:val="24"/>
        </w:rPr>
        <w:t xml:space="preserve"> Yaya               </w:t>
      </w:r>
      <w:r w:rsidRPr="001A78A7">
        <w:rPr>
          <w:b/>
          <w:sz w:val="24"/>
        </w:rPr>
        <w:t>C)</w:t>
      </w:r>
      <w:r w:rsidRPr="001A78A7">
        <w:rPr>
          <w:sz w:val="24"/>
        </w:rPr>
        <w:t xml:space="preserve"> Yolcu              </w:t>
      </w:r>
      <w:r w:rsidRPr="001A78A7">
        <w:rPr>
          <w:b/>
          <w:sz w:val="24"/>
        </w:rPr>
        <w:t>D)</w:t>
      </w:r>
      <w:r w:rsidRPr="001A78A7">
        <w:rPr>
          <w:sz w:val="24"/>
        </w:rPr>
        <w:t xml:space="preserve"> Taşıt</w:t>
      </w:r>
    </w:p>
    <w:p w:rsidR="009A6842" w:rsidRPr="002A780A" w:rsidRDefault="009A6842" w:rsidP="002A780A">
      <w:pPr>
        <w:rPr>
          <w:sz w:val="2"/>
        </w:rPr>
      </w:pPr>
      <w:bookmarkStart w:id="0" w:name="_GoBack"/>
      <w:bookmarkEnd w:id="0"/>
    </w:p>
    <w:p w:rsidR="009A6842" w:rsidRDefault="009A6842" w:rsidP="00B91B4A">
      <w:pPr>
        <w:rPr>
          <w:rFonts w:ascii="Comic Sans MS" w:hAnsi="Comic Sans MS"/>
          <w:sz w:val="22"/>
          <w:szCs w:val="22"/>
        </w:rPr>
      </w:pPr>
      <w:r w:rsidRPr="008B2CB7">
        <w:rPr>
          <w:b/>
          <w:sz w:val="24"/>
          <w:szCs w:val="24"/>
        </w:rPr>
        <w:t>4.</w:t>
      </w:r>
      <w:r w:rsidRPr="008B2CB7">
        <w:rPr>
          <w:sz w:val="24"/>
          <w:szCs w:val="24"/>
        </w:rPr>
        <w:t xml:space="preserve"> </w:t>
      </w:r>
      <w:r w:rsidRPr="008B2CB7">
        <w:rPr>
          <w:sz w:val="24"/>
          <w:shd w:val="clear" w:color="auto" w:fill="FFFFFF"/>
        </w:rPr>
        <w:t>Yayaların, hayv</w:t>
      </w:r>
      <w:r>
        <w:rPr>
          <w:sz w:val="24"/>
          <w:shd w:val="clear" w:color="auto" w:fill="FFFFFF"/>
        </w:rPr>
        <w:t>anların ve araçların ulaşım yolları</w:t>
      </w:r>
      <w:r w:rsidRPr="008B2CB7">
        <w:rPr>
          <w:sz w:val="24"/>
          <w:shd w:val="clear" w:color="auto" w:fill="FFFFFF"/>
        </w:rPr>
        <w:t xml:space="preserve"> üzerindeki </w:t>
      </w:r>
      <w:r>
        <w:rPr>
          <w:sz w:val="24"/>
          <w:shd w:val="clear" w:color="auto" w:fill="FFFFFF"/>
        </w:rPr>
        <w:t xml:space="preserve"> gidiş- geliş </w:t>
      </w:r>
      <w:r w:rsidRPr="008B2CB7">
        <w:rPr>
          <w:sz w:val="24"/>
          <w:shd w:val="clear" w:color="auto" w:fill="FFFFFF"/>
        </w:rPr>
        <w:t xml:space="preserve">hal ve hareketlerine </w:t>
      </w:r>
      <w:r w:rsidRPr="008B2CB7">
        <w:rPr>
          <w:color w:val="808080"/>
          <w:sz w:val="14"/>
          <w:shd w:val="clear" w:color="auto" w:fill="FFFFFF"/>
        </w:rPr>
        <w:t>.........................</w:t>
      </w:r>
      <w:r>
        <w:rPr>
          <w:color w:val="808080"/>
          <w:sz w:val="14"/>
          <w:shd w:val="clear" w:color="auto" w:fill="FFFFFF"/>
        </w:rPr>
        <w:t>....................................</w:t>
      </w:r>
      <w:r w:rsidRPr="008B2CB7">
        <w:rPr>
          <w:color w:val="808080"/>
          <w:sz w:val="14"/>
          <w:shd w:val="clear" w:color="auto" w:fill="FFFFFF"/>
        </w:rPr>
        <w:t>...</w:t>
      </w:r>
      <w:r>
        <w:rPr>
          <w:color w:val="808080"/>
          <w:sz w:val="14"/>
          <w:shd w:val="clear" w:color="auto" w:fill="FFFFFF"/>
        </w:rPr>
        <w:t>......</w:t>
      </w:r>
      <w:r w:rsidRPr="008B2CB7">
        <w:rPr>
          <w:color w:val="808080"/>
          <w:sz w:val="14"/>
          <w:shd w:val="clear" w:color="auto" w:fill="FFFFFF"/>
        </w:rPr>
        <w:t>....</w:t>
      </w:r>
      <w:r>
        <w:rPr>
          <w:color w:val="808080"/>
          <w:sz w:val="14"/>
          <w:shd w:val="clear" w:color="auto" w:fill="FFFFFF"/>
        </w:rPr>
        <w:t xml:space="preserve"> </w:t>
      </w:r>
      <w:r w:rsidRPr="008B2CB7">
        <w:rPr>
          <w:sz w:val="24"/>
          <w:shd w:val="clear" w:color="auto" w:fill="FFFFFF"/>
        </w:rPr>
        <w:t>denir.</w:t>
      </w:r>
      <w:r>
        <w:rPr>
          <w:sz w:val="24"/>
          <w:shd w:val="clear" w:color="auto" w:fill="FFFFFF"/>
        </w:rPr>
        <w:t>(</w:t>
      </w:r>
      <w:r>
        <w:rPr>
          <w:sz w:val="22"/>
          <w:shd w:val="clear" w:color="auto" w:fill="FFFFFF"/>
        </w:rPr>
        <w:t xml:space="preserve">1p) </w:t>
      </w:r>
      <w:hyperlink r:id="rId29" w:history="1">
        <w:r>
          <w:rPr>
            <w:rStyle w:val="Hyperlink"/>
            <w:rFonts w:ascii="Comic Sans MS" w:hAnsi="Comic Sans MS"/>
            <w:sz w:val="22"/>
            <w:szCs w:val="22"/>
          </w:rPr>
          <w:t>http://www.sorubak.com/sinav/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9A6842" w:rsidRPr="008B2CB7" w:rsidRDefault="009A6842" w:rsidP="00091300">
      <w:pPr>
        <w:pStyle w:val="Quote"/>
        <w:ind w:left="284" w:hanging="284"/>
        <w:jc w:val="left"/>
        <w:rPr>
          <w:sz w:val="40"/>
          <w:szCs w:val="24"/>
        </w:rPr>
        <w:sectPr w:rsidR="009A6842" w:rsidRPr="008B2CB7" w:rsidSect="00DF0BF5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9A6842" w:rsidRPr="00527009" w:rsidRDefault="009A6842" w:rsidP="00527009">
      <w:pPr>
        <w:tabs>
          <w:tab w:val="left" w:pos="10050"/>
        </w:tabs>
        <w:rPr>
          <w:rFonts w:ascii="Arial" w:hAnsi="Arial" w:cs="Arial"/>
          <w:sz w:val="10"/>
          <w:szCs w:val="24"/>
        </w:rPr>
      </w:pPr>
    </w:p>
    <w:sectPr w:rsidR="009A6842" w:rsidRPr="00527009" w:rsidSect="00E06F0C">
      <w:type w:val="continuous"/>
      <w:pgSz w:w="11906" w:h="16838"/>
      <w:pgMar w:top="227" w:right="284" w:bottom="227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842" w:rsidRDefault="009A6842" w:rsidP="00061910">
      <w:pPr>
        <w:spacing w:after="0" w:line="240" w:lineRule="auto"/>
      </w:pPr>
      <w:r>
        <w:separator/>
      </w:r>
    </w:p>
  </w:endnote>
  <w:endnote w:type="continuationSeparator" w:id="0">
    <w:p w:rsidR="009A6842" w:rsidRDefault="009A6842" w:rsidP="00061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842" w:rsidRDefault="009A6842" w:rsidP="00061910">
      <w:pPr>
        <w:spacing w:after="0" w:line="240" w:lineRule="auto"/>
      </w:pPr>
      <w:r>
        <w:separator/>
      </w:r>
    </w:p>
  </w:footnote>
  <w:footnote w:type="continuationSeparator" w:id="0">
    <w:p w:rsidR="009A6842" w:rsidRDefault="009A6842" w:rsidP="00061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507"/>
    <w:multiLevelType w:val="hybridMultilevel"/>
    <w:tmpl w:val="63DC6ECC"/>
    <w:lvl w:ilvl="0" w:tplc="0E925BA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04545"/>
    <w:multiLevelType w:val="hybridMultilevel"/>
    <w:tmpl w:val="BDBA0432"/>
    <w:lvl w:ilvl="0" w:tplc="417C916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4358B3"/>
    <w:multiLevelType w:val="hybridMultilevel"/>
    <w:tmpl w:val="DD84B21C"/>
    <w:lvl w:ilvl="0" w:tplc="73AAC2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8E1BBF"/>
    <w:multiLevelType w:val="hybridMultilevel"/>
    <w:tmpl w:val="DE8A038C"/>
    <w:lvl w:ilvl="0" w:tplc="4C769B8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50161B"/>
    <w:multiLevelType w:val="hybridMultilevel"/>
    <w:tmpl w:val="5456BDDA"/>
    <w:lvl w:ilvl="0" w:tplc="4C769B8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B63466"/>
    <w:multiLevelType w:val="hybridMultilevel"/>
    <w:tmpl w:val="F83E0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0F65F2"/>
    <w:multiLevelType w:val="hybridMultilevel"/>
    <w:tmpl w:val="6180D96A"/>
    <w:lvl w:ilvl="0" w:tplc="477E1A1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044070"/>
    <w:multiLevelType w:val="hybridMultilevel"/>
    <w:tmpl w:val="8F7AD9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D94B4F"/>
    <w:multiLevelType w:val="hybridMultilevel"/>
    <w:tmpl w:val="A476F188"/>
    <w:lvl w:ilvl="0" w:tplc="87B4858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52B"/>
    <w:rsid w:val="00061910"/>
    <w:rsid w:val="00091300"/>
    <w:rsid w:val="000B6788"/>
    <w:rsid w:val="000C1A74"/>
    <w:rsid w:val="001A78A7"/>
    <w:rsid w:val="001B27F2"/>
    <w:rsid w:val="001C6993"/>
    <w:rsid w:val="00217D61"/>
    <w:rsid w:val="002A780A"/>
    <w:rsid w:val="002B5957"/>
    <w:rsid w:val="002E1395"/>
    <w:rsid w:val="0034227B"/>
    <w:rsid w:val="004D68EB"/>
    <w:rsid w:val="004D7A8A"/>
    <w:rsid w:val="0052152B"/>
    <w:rsid w:val="00527009"/>
    <w:rsid w:val="006B5064"/>
    <w:rsid w:val="0070512A"/>
    <w:rsid w:val="0071568F"/>
    <w:rsid w:val="007721E9"/>
    <w:rsid w:val="0079582B"/>
    <w:rsid w:val="007A29BB"/>
    <w:rsid w:val="008B2CB7"/>
    <w:rsid w:val="008D54F5"/>
    <w:rsid w:val="00914919"/>
    <w:rsid w:val="009A6842"/>
    <w:rsid w:val="00AF7441"/>
    <w:rsid w:val="00B91B4A"/>
    <w:rsid w:val="00C03AE4"/>
    <w:rsid w:val="00C159F7"/>
    <w:rsid w:val="00C21056"/>
    <w:rsid w:val="00C90F3F"/>
    <w:rsid w:val="00CA11E6"/>
    <w:rsid w:val="00D61EB6"/>
    <w:rsid w:val="00DF0BF5"/>
    <w:rsid w:val="00E04AC5"/>
    <w:rsid w:val="00E05428"/>
    <w:rsid w:val="00E06F0C"/>
    <w:rsid w:val="00F22E38"/>
    <w:rsid w:val="00F35022"/>
    <w:rsid w:val="00F4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2152B"/>
    <w:pPr>
      <w:spacing w:after="200" w:line="276" w:lineRule="auto"/>
      <w:jc w:val="both"/>
    </w:pPr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152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152B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152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52B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152B"/>
    <w:pPr>
      <w:spacing w:after="0"/>
      <w:jc w:val="left"/>
      <w:outlineLvl w:val="4"/>
    </w:pPr>
    <w:rPr>
      <w:smallCaps/>
      <w:color w:val="538135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152B"/>
    <w:pPr>
      <w:spacing w:after="0"/>
      <w:jc w:val="left"/>
      <w:outlineLvl w:val="5"/>
    </w:pPr>
    <w:rPr>
      <w:smallCaps/>
      <w:color w:val="70AD47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152B"/>
    <w:pPr>
      <w:spacing w:after="0"/>
      <w:jc w:val="left"/>
      <w:outlineLvl w:val="6"/>
    </w:pPr>
    <w:rPr>
      <w:b/>
      <w:bCs/>
      <w:smallCaps/>
      <w:color w:val="70AD47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52B"/>
    <w:pPr>
      <w:spacing w:after="0"/>
      <w:jc w:val="left"/>
      <w:outlineLvl w:val="7"/>
    </w:pPr>
    <w:rPr>
      <w:b/>
      <w:bCs/>
      <w:i/>
      <w:iCs/>
      <w:smallCaps/>
      <w:color w:val="53813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2152B"/>
    <w:pPr>
      <w:spacing w:after="0"/>
      <w:jc w:val="left"/>
      <w:outlineLvl w:val="8"/>
    </w:pPr>
    <w:rPr>
      <w:b/>
      <w:bCs/>
      <w:i/>
      <w:iCs/>
      <w:smallCaps/>
      <w:color w:val="3856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52B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2152B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2152B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152B"/>
    <w:rPr>
      <w:rFonts w:cs="Times New Roman"/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2152B"/>
    <w:rPr>
      <w:rFonts w:cs="Times New Roman"/>
      <w:smallCaps/>
      <w:color w:val="538135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2152B"/>
    <w:rPr>
      <w:rFonts w:cs="Times New Roman"/>
      <w:smallCaps/>
      <w:color w:val="70AD47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152B"/>
    <w:rPr>
      <w:rFonts w:cs="Times New Roman"/>
      <w:b/>
      <w:bCs/>
      <w:smallCaps/>
      <w:color w:val="70AD47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2152B"/>
    <w:rPr>
      <w:rFonts w:cs="Times New Roman"/>
      <w:b/>
      <w:bCs/>
      <w:i/>
      <w:iCs/>
      <w:smallCaps/>
      <w:color w:val="538135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2152B"/>
    <w:rPr>
      <w:rFonts w:cs="Times New Roman"/>
      <w:b/>
      <w:bCs/>
      <w:i/>
      <w:iCs/>
      <w:smallCaps/>
      <w:color w:val="385623"/>
    </w:rPr>
  </w:style>
  <w:style w:type="paragraph" w:styleId="Caption">
    <w:name w:val="caption"/>
    <w:basedOn w:val="Normal"/>
    <w:next w:val="Normal"/>
    <w:uiPriority w:val="99"/>
    <w:qFormat/>
    <w:rsid w:val="0052152B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52152B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2152B"/>
    <w:rPr>
      <w:rFonts w:cs="Times New Roman"/>
      <w:smallCaps/>
      <w:color w:val="262626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152B"/>
    <w:pPr>
      <w:spacing w:after="720" w:line="240" w:lineRule="auto"/>
      <w:jc w:val="right"/>
    </w:pPr>
    <w:rPr>
      <w:rFonts w:ascii="Calibri Light" w:hAnsi="Calibri Ligh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2152B"/>
    <w:rPr>
      <w:rFonts w:ascii="Calibri Light" w:hAnsi="Calibri Light" w:cs="Times New Roman"/>
    </w:rPr>
  </w:style>
  <w:style w:type="character" w:styleId="Strong">
    <w:name w:val="Strong"/>
    <w:basedOn w:val="DefaultParagraphFont"/>
    <w:uiPriority w:val="99"/>
    <w:qFormat/>
    <w:rsid w:val="0052152B"/>
    <w:rPr>
      <w:rFonts w:cs="Times New Roman"/>
      <w:b/>
      <w:color w:val="70AD47"/>
    </w:rPr>
  </w:style>
  <w:style w:type="character" w:styleId="Emphasis">
    <w:name w:val="Emphasis"/>
    <w:basedOn w:val="DefaultParagraphFont"/>
    <w:uiPriority w:val="99"/>
    <w:qFormat/>
    <w:rsid w:val="0052152B"/>
    <w:rPr>
      <w:rFonts w:cs="Times New Roman"/>
      <w:b/>
      <w:i/>
      <w:spacing w:val="10"/>
    </w:rPr>
  </w:style>
  <w:style w:type="paragraph" w:styleId="NoSpacing">
    <w:name w:val="No Spacing"/>
    <w:link w:val="NoSpacingChar"/>
    <w:uiPriority w:val="99"/>
    <w:qFormat/>
    <w:rsid w:val="0052152B"/>
    <w:pPr>
      <w:jc w:val="both"/>
    </w:pPr>
    <w:rPr>
      <w:sz w:val="20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52152B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52152B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152B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2152B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52152B"/>
    <w:rPr>
      <w:i/>
    </w:rPr>
  </w:style>
  <w:style w:type="character" w:styleId="IntenseEmphasis">
    <w:name w:val="Intense Emphasis"/>
    <w:basedOn w:val="DefaultParagraphFont"/>
    <w:uiPriority w:val="99"/>
    <w:qFormat/>
    <w:rsid w:val="0052152B"/>
    <w:rPr>
      <w:b/>
      <w:i/>
      <w:color w:val="70AD47"/>
      <w:spacing w:val="10"/>
    </w:rPr>
  </w:style>
  <w:style w:type="character" w:styleId="SubtleReference">
    <w:name w:val="Subtle Reference"/>
    <w:basedOn w:val="DefaultParagraphFont"/>
    <w:uiPriority w:val="99"/>
    <w:qFormat/>
    <w:rsid w:val="0052152B"/>
    <w:rPr>
      <w:b/>
    </w:rPr>
  </w:style>
  <w:style w:type="character" w:styleId="IntenseReference">
    <w:name w:val="Intense Reference"/>
    <w:basedOn w:val="DefaultParagraphFont"/>
    <w:uiPriority w:val="99"/>
    <w:qFormat/>
    <w:rsid w:val="0052152B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52152B"/>
    <w:rPr>
      <w:rFonts w:ascii="Calibri Light" w:hAnsi="Calibri Light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52152B"/>
    <w:pPr>
      <w:outlineLvl w:val="9"/>
    </w:pPr>
  </w:style>
  <w:style w:type="character" w:customStyle="1" w:styleId="NoSpacingChar">
    <w:name w:val="No Spacing Char"/>
    <w:link w:val="NoSpacing"/>
    <w:uiPriority w:val="99"/>
    <w:locked/>
    <w:rsid w:val="0052152B"/>
    <w:rPr>
      <w:lang w:val="tr-TR" w:eastAsia="en-US"/>
    </w:rPr>
  </w:style>
  <w:style w:type="paragraph" w:styleId="ListParagraph">
    <w:name w:val="List Paragraph"/>
    <w:basedOn w:val="Normal"/>
    <w:uiPriority w:val="99"/>
    <w:qFormat/>
    <w:rsid w:val="00C03AE4"/>
    <w:pPr>
      <w:ind w:left="720"/>
      <w:contextualSpacing/>
      <w:jc w:val="left"/>
    </w:pPr>
    <w:rPr>
      <w:sz w:val="22"/>
      <w:szCs w:val="22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91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491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8B2CB7"/>
    <w:rPr>
      <w:rFonts w:cs="Times New Roman"/>
    </w:rPr>
  </w:style>
  <w:style w:type="character" w:styleId="Hyperlink">
    <w:name w:val="Hyperlink"/>
    <w:basedOn w:val="DefaultParagraphFont"/>
    <w:uiPriority w:val="99"/>
    <w:rsid w:val="00B91B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8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http://www.trafikkurallari.net/images/tasit_nedir.gif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yperlink" Target="http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590</Words>
  <Characters>3365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BİRSEN</cp:lastModifiedBy>
  <cp:revision>4</cp:revision>
  <dcterms:created xsi:type="dcterms:W3CDTF">2015-12-26T18:40:00Z</dcterms:created>
  <dcterms:modified xsi:type="dcterms:W3CDTF">2016-01-02T12:10:00Z</dcterms:modified>
</cp:coreProperties>
</file>