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63" w:rsidRPr="00F21D36" w:rsidRDefault="002F6463" w:rsidP="007562F1">
      <w:pPr>
        <w:pStyle w:val="Header"/>
        <w:tabs>
          <w:tab w:val="left" w:pos="1620"/>
        </w:tabs>
        <w:jc w:val="center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2016-2017</w:t>
      </w:r>
      <w:r w:rsidRPr="00F21D36">
        <w:rPr>
          <w:rFonts w:ascii="Comic Sans MS" w:hAnsi="Comic Sans MS" w:cs="Comic Sans MS"/>
          <w:sz w:val="22"/>
          <w:szCs w:val="22"/>
        </w:rPr>
        <w:t xml:space="preserve"> EĞİTİM ÖĞRETİM YILI</w:t>
      </w:r>
      <w:r>
        <w:rPr>
          <w:rFonts w:ascii="Comic Sans MS" w:hAnsi="Comic Sans MS" w:cs="Comic Sans MS"/>
          <w:sz w:val="22"/>
          <w:szCs w:val="22"/>
        </w:rPr>
        <w:t xml:space="preserve"> …..</w:t>
      </w:r>
      <w:r w:rsidRPr="00F21D36">
        <w:rPr>
          <w:rFonts w:ascii="Comic Sans MS" w:hAnsi="Comic Sans MS" w:cs="Comic Sans MS"/>
          <w:sz w:val="22"/>
          <w:szCs w:val="22"/>
        </w:rPr>
        <w:t xml:space="preserve"> İLKOKULU</w:t>
      </w:r>
    </w:p>
    <w:p w:rsidR="002F6463" w:rsidRPr="00F21D36" w:rsidRDefault="002F6463" w:rsidP="007562F1">
      <w:pPr>
        <w:pStyle w:val="Header"/>
        <w:tabs>
          <w:tab w:val="left" w:pos="1620"/>
        </w:tabs>
        <w:jc w:val="center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4. SINIF  I. DÖNEM 1</w:t>
      </w:r>
      <w:r w:rsidRPr="00F21D36">
        <w:rPr>
          <w:rFonts w:ascii="Comic Sans MS" w:hAnsi="Comic Sans MS" w:cs="Comic Sans MS"/>
          <w:sz w:val="22"/>
          <w:szCs w:val="22"/>
        </w:rPr>
        <w:t>. TÜRKÇE YAZILI SORULARI</w:t>
      </w:r>
    </w:p>
    <w:p w:rsidR="002F6463" w:rsidRPr="00F21D36" w:rsidRDefault="002F6463" w:rsidP="008916A3">
      <w:pPr>
        <w:pStyle w:val="Header"/>
        <w:tabs>
          <w:tab w:val="left" w:pos="1620"/>
        </w:tabs>
        <w:rPr>
          <w:rFonts w:ascii="Comic Sans MS" w:hAnsi="Comic Sans MS" w:cs="Comic Sans MS"/>
          <w:sz w:val="22"/>
          <w:szCs w:val="22"/>
        </w:rPr>
      </w:pPr>
      <w:r w:rsidRPr="00F21D36">
        <w:rPr>
          <w:rFonts w:ascii="Comic Sans MS" w:hAnsi="Comic Sans MS" w:cs="Comic Sans MS"/>
          <w:sz w:val="22"/>
          <w:szCs w:val="22"/>
        </w:rPr>
        <w:t>ADI:</w:t>
      </w:r>
      <w:r w:rsidRPr="00F21D36">
        <w:rPr>
          <w:rFonts w:ascii="Comic Sans MS" w:hAnsi="Comic Sans MS" w:cs="Comic Sans MS"/>
          <w:sz w:val="22"/>
          <w:szCs w:val="22"/>
        </w:rPr>
        <w:tab/>
      </w:r>
      <w:r w:rsidRPr="00F21D36">
        <w:rPr>
          <w:rFonts w:ascii="Comic Sans MS" w:hAnsi="Comic Sans MS" w:cs="Comic Sans MS"/>
          <w:sz w:val="22"/>
          <w:szCs w:val="22"/>
        </w:rPr>
        <w:tab/>
        <w:t>NUMARA:</w:t>
      </w:r>
      <w:r w:rsidRPr="00F21D36">
        <w:rPr>
          <w:rFonts w:ascii="Comic Sans MS" w:hAnsi="Comic Sans MS" w:cs="Comic Sans MS"/>
          <w:sz w:val="22"/>
          <w:szCs w:val="22"/>
        </w:rPr>
        <w:tab/>
        <w:t>ALDIĞI PUAN:</w:t>
      </w:r>
    </w:p>
    <w:p w:rsidR="002F6463" w:rsidRPr="00F21D36" w:rsidRDefault="002F6463" w:rsidP="008916A3">
      <w:pPr>
        <w:pStyle w:val="Header"/>
        <w:tabs>
          <w:tab w:val="left" w:pos="1620"/>
        </w:tabs>
        <w:rPr>
          <w:rFonts w:ascii="Comic Sans MS" w:hAnsi="Comic Sans MS" w:cs="Comic Sans MS"/>
          <w:sz w:val="22"/>
          <w:szCs w:val="22"/>
        </w:rPr>
      </w:pPr>
      <w:r w:rsidRPr="00F21D36">
        <w:rPr>
          <w:rFonts w:ascii="Comic Sans MS" w:hAnsi="Comic Sans MS" w:cs="Comic Sans MS"/>
          <w:sz w:val="22"/>
          <w:szCs w:val="22"/>
        </w:rPr>
        <w:t>SOYADI:</w:t>
      </w:r>
      <w:r w:rsidRPr="00F21D36">
        <w:rPr>
          <w:rFonts w:ascii="Comic Sans MS" w:hAnsi="Comic Sans MS" w:cs="Comic Sans MS"/>
          <w:sz w:val="22"/>
          <w:szCs w:val="22"/>
        </w:rPr>
        <w:tab/>
      </w:r>
      <w:r w:rsidRPr="00F21D36">
        <w:rPr>
          <w:rFonts w:ascii="Comic Sans MS" w:hAnsi="Comic Sans MS" w:cs="Comic Sans MS"/>
          <w:sz w:val="22"/>
          <w:szCs w:val="22"/>
        </w:rPr>
        <w:tab/>
      </w:r>
      <w:r w:rsidRPr="00F21D36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 20.10.2016</w:t>
      </w:r>
    </w:p>
    <w:p w:rsidR="002F6463" w:rsidRPr="00F21D36" w:rsidRDefault="002F6463" w:rsidP="0082541F">
      <w:pPr>
        <w:pStyle w:val="NoSpacing"/>
        <w:jc w:val="center"/>
        <w:rPr>
          <w:rFonts w:ascii="Comic Sans MS" w:hAnsi="Comic Sans MS" w:cs="Comic Sans MS"/>
          <w:b/>
          <w:bCs/>
          <w:u w:val="single"/>
        </w:rPr>
      </w:pPr>
      <w:r w:rsidRPr="00F21D36">
        <w:rPr>
          <w:rFonts w:ascii="Comic Sans MS" w:hAnsi="Comic Sans MS" w:cs="Comic Sans MS"/>
          <w:b/>
          <w:bCs/>
          <w:u w:val="single"/>
        </w:rPr>
        <w:t>CUMHURİYET</w:t>
      </w:r>
    </w:p>
    <w:p w:rsidR="002F6463" w:rsidRDefault="002F6463" w:rsidP="0082541F">
      <w:pPr>
        <w:pStyle w:val="NoSpacing"/>
        <w:spacing w:line="276" w:lineRule="auto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ab/>
        <w:t xml:space="preserve">Kurtuluş Savaşı’nın sonunda imzalanan </w:t>
      </w:r>
      <w:r w:rsidRPr="007562F1">
        <w:rPr>
          <w:rStyle w:val="Strong"/>
          <w:rFonts w:ascii="Comic Sans MS" w:hAnsi="Comic Sans MS" w:cs="Comic Sans MS"/>
          <w:b w:val="0"/>
          <w:bCs w:val="0"/>
          <w:color w:val="000000"/>
        </w:rPr>
        <w:t>Lozan Barış Antlaşması</w:t>
      </w:r>
      <w:r w:rsidRPr="00F21D36">
        <w:rPr>
          <w:rFonts w:ascii="Comic Sans MS" w:hAnsi="Comic Sans MS" w:cs="Comic Sans MS"/>
        </w:rPr>
        <w:t xml:space="preserve"> ile yeni bir devlet doğdu. </w:t>
      </w:r>
    </w:p>
    <w:p w:rsidR="002F6463" w:rsidRPr="00F21D36" w:rsidRDefault="002F6463" w:rsidP="0082541F">
      <w:pPr>
        <w:pStyle w:val="NoSpacing"/>
        <w:spacing w:line="276" w:lineRule="auto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 xml:space="preserve">13 Ekim 1923′te Ankara başkent oldu. Fakat devletin yönetim biçimi henüz belirlenmemişti. Atatürk; düşmanın ülkeden atılıp sınırlarımızın belirlenmesinden sonra, cumhuriyetin ilanı ile ilgili hazırlıklar yapmaya başladı. </w:t>
      </w:r>
      <w:r w:rsidRPr="007562F1">
        <w:rPr>
          <w:rStyle w:val="Strong"/>
          <w:rFonts w:ascii="Comic Sans MS" w:hAnsi="Comic Sans MS" w:cs="Comic Sans MS"/>
          <w:b w:val="0"/>
          <w:bCs w:val="0"/>
          <w:color w:val="000000"/>
        </w:rPr>
        <w:t>28 Ekim 1923</w:t>
      </w:r>
      <w:r w:rsidRPr="00F21D36">
        <w:rPr>
          <w:rFonts w:ascii="Comic Sans MS" w:hAnsi="Comic Sans MS" w:cs="Comic Sans MS"/>
        </w:rPr>
        <w:t xml:space="preserve"> akşamı yakın arkadaşlarını Çankaya’da yemeğe çağırdı. Onlara, “Yarın Cumhuriyet’i ilan edeceğiz.” dedi. </w:t>
      </w:r>
    </w:p>
    <w:p w:rsidR="002F6463" w:rsidRPr="00F21D36" w:rsidRDefault="002F6463" w:rsidP="0082541F">
      <w:pPr>
        <w:pStyle w:val="NoSpacing"/>
        <w:spacing w:line="276" w:lineRule="auto"/>
        <w:ind w:firstLine="708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29 Ekim 1923 günü cumhuriyeti ilan etti. Böylece ülkemizde cumhuriyet yönetimi kuruldu. Atatürk kurulan Türkiye Cumhuriyeti’nin ilk cumhurbaşkanı oldu. Cumhuriyetin ilanı yurtta sevinç ve coşku ile karşılandı. Cumhuriyet; yurttaşların seçme ve seçilme hakkının olduğu bir yönetimdir. Ulus temsilcilerinin kabul ettiği yasalarla ülkenin yönetilmesidir. Cumhuriyet yönetiminde söz ulusundur. Cumhuriyet’i korumak, kollamak, yaşatmak her yurttaşın ödevidir.</w:t>
      </w:r>
    </w:p>
    <w:p w:rsidR="002F6463" w:rsidRPr="007562F1" w:rsidRDefault="002F6463" w:rsidP="007562F1">
      <w:pPr>
        <w:pStyle w:val="NoSpacing"/>
        <w:spacing w:line="276" w:lineRule="auto"/>
        <w:rPr>
          <w:rFonts w:ascii="Comic Sans MS" w:hAnsi="Comic Sans MS" w:cs="Comic Sans MS"/>
          <w:b/>
          <w:bCs/>
        </w:rPr>
      </w:pPr>
      <w:r w:rsidRPr="00F21D36">
        <w:rPr>
          <w:rFonts w:ascii="Comic Sans MS" w:hAnsi="Comic Sans MS" w:cs="Comic Sans MS"/>
          <w:b/>
          <w:bCs/>
        </w:rPr>
        <w:t>Metni dikkatle okuyup aşağıdaki soruları soru kalıbına uygun cümlelerle yanıtlayın.</w:t>
      </w:r>
    </w:p>
    <w:p w:rsidR="002F6463" w:rsidRPr="00F21D36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 xml:space="preserve">1) Kurtuluş Savaşı’ndan sonraki hangi olayla yeni bir devlet doğdu? </w:t>
      </w:r>
      <w:r>
        <w:rPr>
          <w:rFonts w:ascii="Comic Sans MS" w:hAnsi="Comic Sans MS" w:cs="Comic Sans MS"/>
        </w:rPr>
        <w:t>(6</w:t>
      </w:r>
      <w:r w:rsidRPr="00F21D36">
        <w:rPr>
          <w:rFonts w:ascii="Comic Sans MS" w:hAnsi="Comic Sans MS" w:cs="Comic Sans MS"/>
        </w:rPr>
        <w:t xml:space="preserve"> puan)</w:t>
      </w:r>
    </w:p>
    <w:p w:rsidR="002F6463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</w:p>
    <w:p w:rsidR="002F6463" w:rsidRDefault="002F6463" w:rsidP="00F21D36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</w:p>
    <w:p w:rsidR="002F6463" w:rsidRPr="00F21D36" w:rsidRDefault="002F6463" w:rsidP="00F21D36">
      <w:pPr>
        <w:pStyle w:val="NoSpacing"/>
        <w:rPr>
          <w:rFonts w:ascii="Comic Sans MS" w:hAnsi="Comic Sans MS" w:cs="Comic Sans MS"/>
        </w:rPr>
      </w:pPr>
    </w:p>
    <w:p w:rsidR="002F6463" w:rsidRPr="00F21D36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 xml:space="preserve">2) Ankara ne zaman başkent oldu? </w:t>
      </w:r>
      <w:r>
        <w:rPr>
          <w:rFonts w:ascii="Comic Sans MS" w:hAnsi="Comic Sans MS" w:cs="Comic Sans MS"/>
        </w:rPr>
        <w:t>(6</w:t>
      </w:r>
      <w:r w:rsidRPr="00F21D36">
        <w:rPr>
          <w:rFonts w:ascii="Comic Sans MS" w:hAnsi="Comic Sans MS" w:cs="Comic Sans MS"/>
        </w:rPr>
        <w:t xml:space="preserve"> puan)</w:t>
      </w:r>
    </w:p>
    <w:p w:rsidR="002F6463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</w:t>
      </w:r>
    </w:p>
    <w:p w:rsidR="002F6463" w:rsidRPr="00F21D36" w:rsidRDefault="002F6463" w:rsidP="00F21D36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</w:p>
    <w:p w:rsidR="002F6463" w:rsidRDefault="002F6463" w:rsidP="007458AE">
      <w:pPr>
        <w:pStyle w:val="NoSpacing"/>
        <w:rPr>
          <w:rFonts w:ascii="Comic Sans MS" w:hAnsi="Comic Sans MS" w:cs="Comic Sans MS"/>
        </w:rPr>
      </w:pPr>
    </w:p>
    <w:p w:rsidR="002F6463" w:rsidRPr="00F21D36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3) Atatürk, Cumhuriyetin ilanı ile ilgili hazırlıkları ne zaman yapmaya başladı? (</w:t>
      </w:r>
      <w:r>
        <w:rPr>
          <w:rFonts w:ascii="Comic Sans MS" w:hAnsi="Comic Sans MS" w:cs="Comic Sans MS"/>
        </w:rPr>
        <w:t xml:space="preserve">6 </w:t>
      </w:r>
      <w:r w:rsidRPr="00F21D36">
        <w:rPr>
          <w:rFonts w:ascii="Comic Sans MS" w:hAnsi="Comic Sans MS" w:cs="Comic Sans MS"/>
        </w:rPr>
        <w:t>puan)</w:t>
      </w:r>
    </w:p>
    <w:p w:rsidR="002F6463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</w:p>
    <w:p w:rsidR="002F6463" w:rsidRPr="00F21D36" w:rsidRDefault="002F6463" w:rsidP="00F21D36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………………………………………………………………………………………………………………………………………………………………………….</w:t>
      </w:r>
    </w:p>
    <w:p w:rsidR="002F6463" w:rsidRDefault="002F6463" w:rsidP="007458AE">
      <w:pPr>
        <w:pStyle w:val="NoSpacing"/>
        <w:rPr>
          <w:rFonts w:ascii="Comic Sans MS" w:hAnsi="Comic Sans MS" w:cs="Comic Sans MS"/>
        </w:rPr>
      </w:pPr>
    </w:p>
    <w:p w:rsidR="002F6463" w:rsidRPr="00F21D36" w:rsidRDefault="002F6463" w:rsidP="007458AE">
      <w:pPr>
        <w:pStyle w:val="NoSpacing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 xml:space="preserve">4) Cumhuriyetin nasıl bir yönetimdir? </w:t>
      </w:r>
      <w:r>
        <w:rPr>
          <w:rFonts w:ascii="Comic Sans MS" w:hAnsi="Comic Sans MS" w:cs="Comic Sans MS"/>
        </w:rPr>
        <w:t>(6</w:t>
      </w:r>
      <w:r w:rsidRPr="00F21D36">
        <w:rPr>
          <w:rFonts w:ascii="Comic Sans MS" w:hAnsi="Comic Sans MS" w:cs="Comic Sans MS"/>
        </w:rPr>
        <w:t xml:space="preserve"> puan)</w:t>
      </w:r>
    </w:p>
    <w:p w:rsidR="002F6463" w:rsidRDefault="002F6463" w:rsidP="007458AE">
      <w:pPr>
        <w:spacing w:after="0"/>
        <w:rPr>
          <w:rFonts w:ascii="Comic Sans MS" w:hAnsi="Comic Sans MS" w:cs="Comic Sans MS"/>
        </w:rPr>
      </w:pPr>
      <w:r w:rsidRPr="00F21D36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</w:t>
      </w:r>
    </w:p>
    <w:p w:rsidR="002F6463" w:rsidRDefault="002F6463" w:rsidP="004E26D1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2F6463" w:rsidRPr="004E26D1" w:rsidRDefault="002F6463" w:rsidP="004E26D1">
      <w:pPr>
        <w:spacing w:after="0"/>
        <w:rPr>
          <w:rFonts w:ascii="Comic Sans MS" w:hAnsi="Comic Sans MS" w:cs="Comic Sans MS"/>
          <w:sz w:val="24"/>
          <w:szCs w:val="24"/>
        </w:rPr>
      </w:pPr>
      <w:r w:rsidRPr="0082541F">
        <w:rPr>
          <w:rFonts w:ascii="Comic Sans MS" w:hAnsi="Comic Sans MS" w:cs="Comic Sans MS"/>
          <w:sz w:val="24"/>
          <w:szCs w:val="24"/>
        </w:rPr>
        <w:t>5.Aşağıdaki metinde bırakılan boşluklara uygun noktalama işaretlerini koyunuz.(10p)</w:t>
      </w:r>
    </w:p>
    <w:p w:rsidR="002F6463" w:rsidRPr="00143A11" w:rsidRDefault="002F6463" w:rsidP="00143A11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</w:rPr>
      </w:pPr>
      <w:r>
        <w:rPr>
          <w:rFonts w:ascii="Times New Roman" w:eastAsia="ZapfDingbats" w:hAnsi="Times New Roman"/>
          <w:b/>
          <w:bCs/>
          <w:color w:val="808080"/>
        </w:rPr>
        <w:tab/>
      </w:r>
      <w:r w:rsidRPr="00143A11">
        <w:rPr>
          <w:rFonts w:ascii="Comic Sans MS" w:eastAsia="ZapfDingbats" w:hAnsi="Comic Sans MS" w:cs="Comic Sans MS"/>
        </w:rPr>
        <w:t xml:space="preserve">Okulun ilk günü öğretmenimiz dikkatlice bizlere baktı (    ) Betül (    ) Eren (    ) Çınar ve ben </w:t>
      </w:r>
    </w:p>
    <w:p w:rsidR="002F6463" w:rsidRPr="00143A11" w:rsidRDefault="002F6463" w:rsidP="00143A11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</w:rPr>
      </w:pPr>
      <w:r w:rsidRPr="00143A11">
        <w:rPr>
          <w:rFonts w:ascii="Comic Sans MS" w:eastAsia="ZapfDingbats" w:hAnsi="Comic Sans MS" w:cs="Comic Sans MS"/>
        </w:rPr>
        <w:t>bir sıradaydık (    ) Yanımıza gelerek,</w:t>
      </w:r>
    </w:p>
    <w:p w:rsidR="002F6463" w:rsidRPr="00143A11" w:rsidRDefault="002F6463" w:rsidP="00143A11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</w:rPr>
      </w:pPr>
      <w:r w:rsidRPr="00143A11">
        <w:rPr>
          <w:rFonts w:ascii="Comic Sans MS" w:eastAsia="ZapfDingbats" w:hAnsi="Comic Sans MS" w:cs="Comic Sans MS"/>
        </w:rPr>
        <w:t xml:space="preserve">   - Ela  nerede (    )  diye sordu  (    )   </w:t>
      </w:r>
    </w:p>
    <w:p w:rsidR="002F6463" w:rsidRDefault="002F6463" w:rsidP="00143A11">
      <w:pPr>
        <w:spacing w:after="0"/>
        <w:rPr>
          <w:rFonts w:ascii="Comic Sans MS" w:eastAsia="ZapfDingbats" w:hAnsi="Comic Sans MS"/>
        </w:rPr>
      </w:pPr>
      <w:r w:rsidRPr="00143A11">
        <w:rPr>
          <w:rFonts w:ascii="Comic Sans MS" w:eastAsia="ZapfDingbats" w:hAnsi="Comic Sans MS" w:cs="Comic Sans MS"/>
        </w:rPr>
        <w:t xml:space="preserve">     Ela (   ) yı biz de görmemiştik (    ) Ankara (    ) dan henüz gelmemiş olabilirdi (     )</w:t>
      </w:r>
    </w:p>
    <w:p w:rsidR="002F6463" w:rsidRPr="004E26D1" w:rsidRDefault="002F6463" w:rsidP="00143A11">
      <w:pPr>
        <w:spacing w:after="0"/>
        <w:rPr>
          <w:rFonts w:ascii="Comic Sans MS" w:eastAsia="ZapfDingbats" w:hAnsi="Comic Sans MS"/>
        </w:rPr>
      </w:pPr>
    </w:p>
    <w:p w:rsidR="002F6463" w:rsidRDefault="002F6463" w:rsidP="004E26D1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  <w:color w:val="000000"/>
          <w:sz w:val="24"/>
          <w:szCs w:val="24"/>
        </w:rPr>
      </w:pPr>
      <w:r w:rsidRPr="0082541F">
        <w:rPr>
          <w:rFonts w:ascii="Comic Sans MS" w:hAnsi="Comic Sans MS" w:cs="Comic Sans MS"/>
          <w:sz w:val="24"/>
          <w:szCs w:val="24"/>
        </w:rPr>
        <w:t>6</w:t>
      </w:r>
      <w:r>
        <w:rPr>
          <w:rFonts w:ascii="Comic Sans MS" w:hAnsi="Comic Sans MS" w:cs="Comic Sans MS"/>
          <w:sz w:val="24"/>
          <w:szCs w:val="24"/>
        </w:rPr>
        <w:t>.</w:t>
      </w:r>
      <w:r w:rsidRPr="004E26D1">
        <w:rPr>
          <w:rFonts w:ascii="Comic Sans MS" w:eastAsia="ZapfDingbats" w:hAnsi="Comic Sans MS" w:cs="Comic Sans MS"/>
          <w:color w:val="000000"/>
          <w:sz w:val="24"/>
          <w:szCs w:val="24"/>
        </w:rPr>
        <w:t>Aşağıdaki sözcüklere -siz, -lik, -ci, -</w:t>
      </w:r>
      <w:r>
        <w:rPr>
          <w:rFonts w:ascii="Comic Sans MS" w:eastAsia="ZapfDingbats" w:hAnsi="Comic Sans MS" w:cs="Comic Sans MS"/>
          <w:color w:val="000000"/>
          <w:sz w:val="24"/>
          <w:szCs w:val="24"/>
        </w:rPr>
        <w:t>li</w:t>
      </w:r>
      <w:r w:rsidRPr="004E26D1">
        <w:rPr>
          <w:rFonts w:ascii="Comic Sans MS" w:eastAsia="ZapfDingbats" w:hAnsi="Comic Sans MS" w:cs="Comic Sans MS"/>
          <w:color w:val="000000"/>
          <w:sz w:val="24"/>
          <w:szCs w:val="24"/>
        </w:rPr>
        <w:t>eklerinden birini getirerek ye</w:t>
      </w:r>
      <w:r>
        <w:rPr>
          <w:rFonts w:ascii="Comic Sans MS" w:eastAsia="ZapfDingbats" w:hAnsi="Comic Sans MS" w:cs="Comic Sans MS"/>
          <w:color w:val="000000"/>
          <w:sz w:val="24"/>
          <w:szCs w:val="24"/>
        </w:rPr>
        <w:t>ni sözcükler türetiniz.(20p)</w:t>
      </w:r>
    </w:p>
    <w:p w:rsidR="002F6463" w:rsidRPr="004E26D1" w:rsidRDefault="002F6463" w:rsidP="004E26D1">
      <w:pPr>
        <w:autoSpaceDE w:val="0"/>
        <w:autoSpaceDN w:val="0"/>
        <w:adjustRightInd w:val="0"/>
        <w:spacing w:after="0" w:line="360" w:lineRule="auto"/>
        <w:rPr>
          <w:rFonts w:ascii="Comic Sans MS" w:eastAsia="ZapfDingbats" w:hAnsi="Comic Sans MS" w:cs="Comic Sans MS"/>
          <w:color w:val="808080"/>
        </w:rPr>
      </w:pPr>
      <w:r w:rsidRPr="004E26D1">
        <w:rPr>
          <w:rFonts w:ascii="Comic Sans MS" w:eastAsia="ZapfDingbats" w:hAnsi="Comic Sans MS" w:cs="Comic Sans MS"/>
          <w:color w:val="000000"/>
        </w:rPr>
        <w:t>göz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   </w:t>
      </w:r>
      <w:r w:rsidRPr="004E26D1">
        <w:rPr>
          <w:rFonts w:ascii="Comic Sans MS" w:eastAsia="ZapfDingbats" w:hAnsi="Comic Sans MS" w:cs="Comic Sans MS"/>
          <w:color w:val="000000"/>
        </w:rPr>
        <w:t>gece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   </w:t>
      </w:r>
      <w:r w:rsidRPr="004E26D1">
        <w:rPr>
          <w:rFonts w:ascii="Comic Sans MS" w:eastAsia="ZapfDingbats" w:hAnsi="Comic Sans MS" w:cs="Comic Sans MS"/>
          <w:color w:val="000000"/>
        </w:rPr>
        <w:t>kitap</w:t>
      </w:r>
      <w:r w:rsidRPr="004E26D1">
        <w:rPr>
          <w:rFonts w:ascii="Comic Sans MS" w:eastAsia="ZapfDingbats" w:hAnsi="Comic Sans MS" w:cs="Comic Sans MS"/>
          <w:color w:val="808080"/>
        </w:rPr>
        <w:t xml:space="preserve">----    </w:t>
      </w:r>
      <w:r w:rsidRPr="004E26D1">
        <w:rPr>
          <w:rFonts w:ascii="Comic Sans MS" w:eastAsia="ZapfDingbats" w:hAnsi="Comic Sans MS" w:cs="Comic Sans MS"/>
          <w:color w:val="000000"/>
        </w:rPr>
        <w:t>su</w:t>
      </w:r>
      <w:r w:rsidRPr="004E26D1">
        <w:rPr>
          <w:rFonts w:ascii="Comic Sans MS" w:eastAsia="ZapfDingbats" w:hAnsi="Comic Sans MS" w:cs="Comic Sans MS"/>
          <w:color w:val="808080"/>
        </w:rPr>
        <w:t xml:space="preserve">-----   </w:t>
      </w:r>
      <w:r w:rsidRPr="004E26D1">
        <w:rPr>
          <w:rFonts w:ascii="Comic Sans MS" w:eastAsia="ZapfDingbats" w:hAnsi="Comic Sans MS" w:cs="Comic Sans MS"/>
          <w:color w:val="000000"/>
        </w:rPr>
        <w:t>tuz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</w:t>
      </w:r>
      <w:r w:rsidRPr="004E26D1">
        <w:rPr>
          <w:rFonts w:ascii="Comic Sans MS" w:eastAsia="ZapfDingbats" w:hAnsi="Comic Sans MS" w:cs="Comic Sans MS"/>
          <w:color w:val="000000"/>
        </w:rPr>
        <w:t>çift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 </w:t>
      </w:r>
      <w:r w:rsidRPr="004E26D1">
        <w:rPr>
          <w:rFonts w:ascii="Comic Sans MS" w:eastAsia="ZapfDingbats" w:hAnsi="Comic Sans MS" w:cs="Comic Sans MS"/>
          <w:color w:val="000000"/>
        </w:rPr>
        <w:t>baş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  </w:t>
      </w:r>
      <w:r w:rsidRPr="004E26D1">
        <w:rPr>
          <w:rFonts w:ascii="Comic Sans MS" w:eastAsia="ZapfDingbats" w:hAnsi="Comic Sans MS" w:cs="Comic Sans MS"/>
          <w:color w:val="000000"/>
        </w:rPr>
        <w:t>söz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</w:t>
      </w:r>
      <w:r w:rsidRPr="004E26D1">
        <w:rPr>
          <w:rFonts w:ascii="Comic Sans MS" w:eastAsia="ZapfDingbats" w:hAnsi="Comic Sans MS" w:cs="Comic Sans MS"/>
          <w:color w:val="000000"/>
        </w:rPr>
        <w:t>kül</w:t>
      </w:r>
      <w:r w:rsidRPr="004E26D1">
        <w:rPr>
          <w:rFonts w:ascii="Comic Sans MS" w:eastAsia="ZapfDingbats" w:hAnsi="Comic Sans MS" w:cs="Comic Sans MS"/>
          <w:color w:val="808080"/>
        </w:rPr>
        <w:t xml:space="preserve">------      </w:t>
      </w:r>
      <w:r w:rsidRPr="004E26D1">
        <w:rPr>
          <w:rFonts w:ascii="Comic Sans MS" w:eastAsia="ZapfDingbats" w:hAnsi="Comic Sans MS" w:cs="Comic Sans MS"/>
          <w:color w:val="000000"/>
        </w:rPr>
        <w:t>kulak</w:t>
      </w:r>
      <w:r w:rsidRPr="004E26D1">
        <w:rPr>
          <w:rFonts w:ascii="Comic Sans MS" w:eastAsia="ZapfDingbats" w:hAnsi="Comic Sans MS" w:cs="Comic Sans MS"/>
          <w:color w:val="808080"/>
        </w:rPr>
        <w:t>----</w:t>
      </w:r>
    </w:p>
    <w:p w:rsidR="002F6463" w:rsidRPr="007562F1" w:rsidRDefault="002F6463" w:rsidP="00637D3D">
      <w:pPr>
        <w:spacing w:after="0"/>
        <w:rPr>
          <w:b/>
          <w:bCs/>
        </w:rPr>
        <w:sectPr w:rsidR="002F6463" w:rsidRPr="007562F1" w:rsidSect="007562F1"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  <w:r w:rsidRPr="00143A11">
        <w:rPr>
          <w:rFonts w:ascii="Comic Sans MS" w:hAnsi="Comic Sans MS" w:cs="Comic Sans MS"/>
          <w:sz w:val="24"/>
          <w:szCs w:val="24"/>
        </w:rPr>
        <w:t>7.</w:t>
      </w:r>
      <w:r w:rsidRPr="007562F1">
        <w:rPr>
          <w:rFonts w:ascii="Comic Sans MS" w:hAnsi="Comic Sans MS" w:cs="Comic Sans MS"/>
          <w:sz w:val="24"/>
          <w:szCs w:val="24"/>
        </w:rPr>
        <w:t xml:space="preserve">Aşağıda verilen kelimeleri </w:t>
      </w:r>
      <w:r>
        <w:rPr>
          <w:rFonts w:ascii="Comic Sans MS" w:hAnsi="Comic Sans MS" w:cs="Comic Sans MS"/>
          <w:sz w:val="24"/>
          <w:szCs w:val="24"/>
        </w:rPr>
        <w:t>ismin hal ekleri ile kullanınız.</w:t>
      </w:r>
    </w:p>
    <w:tbl>
      <w:tblPr>
        <w:tblpPr w:leftFromText="141" w:rightFromText="141" w:vertAnchor="text" w:horzAnchor="margin" w:tblpY="98"/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1832"/>
        <w:gridCol w:w="1835"/>
        <w:gridCol w:w="1835"/>
        <w:gridCol w:w="1837"/>
        <w:gridCol w:w="1775"/>
      </w:tblGrid>
      <w:tr w:rsidR="002F6463" w:rsidRPr="007562F1">
        <w:trPr>
          <w:trHeight w:val="127"/>
        </w:trPr>
        <w:tc>
          <w:tcPr>
            <w:tcW w:w="852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Yalın Hali</w:t>
            </w:r>
          </w:p>
        </w:tc>
        <w:tc>
          <w:tcPr>
            <w:tcW w:w="834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-e hali</w:t>
            </w: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-i hali</w:t>
            </w: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-de hali</w:t>
            </w:r>
          </w:p>
        </w:tc>
        <w:tc>
          <w:tcPr>
            <w:tcW w:w="836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-den hali</w:t>
            </w:r>
          </w:p>
        </w:tc>
        <w:tc>
          <w:tcPr>
            <w:tcW w:w="808" w:type="pct"/>
            <w:vAlign w:val="center"/>
          </w:tcPr>
          <w:p w:rsidR="002F6463" w:rsidRPr="00696ADC" w:rsidRDefault="002F6463" w:rsidP="00696ADC">
            <w:pPr>
              <w:pStyle w:val="ListParagraph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2F6463" w:rsidRPr="007562F1">
        <w:trPr>
          <w:trHeight w:val="330"/>
        </w:trPr>
        <w:tc>
          <w:tcPr>
            <w:tcW w:w="852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Defter</w:t>
            </w:r>
          </w:p>
        </w:tc>
        <w:tc>
          <w:tcPr>
            <w:tcW w:w="834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(4 puan )</w:t>
            </w:r>
          </w:p>
        </w:tc>
      </w:tr>
      <w:tr w:rsidR="002F6463" w:rsidRPr="007562F1">
        <w:trPr>
          <w:trHeight w:val="70"/>
        </w:trPr>
        <w:tc>
          <w:tcPr>
            <w:tcW w:w="852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Okul</w:t>
            </w:r>
          </w:p>
        </w:tc>
        <w:tc>
          <w:tcPr>
            <w:tcW w:w="834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808" w:type="pct"/>
            <w:vAlign w:val="center"/>
          </w:tcPr>
          <w:p w:rsidR="002F6463" w:rsidRPr="00696ADC" w:rsidRDefault="002F6463" w:rsidP="00696ADC">
            <w:pPr>
              <w:pStyle w:val="ListParagraph"/>
              <w:spacing w:after="0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(4 puan )</w:t>
            </w:r>
          </w:p>
        </w:tc>
      </w:tr>
    </w:tbl>
    <w:p w:rsidR="002F6463" w:rsidRDefault="002F6463" w:rsidP="00637D3D">
      <w:pPr>
        <w:spacing w:after="0"/>
      </w:pPr>
    </w:p>
    <w:p w:rsidR="002F6463" w:rsidRPr="004E26D1" w:rsidRDefault="002F6463" w:rsidP="004E26D1">
      <w:pPr>
        <w:spacing w:after="0"/>
        <w:rPr>
          <w:rFonts w:ascii="Comic Sans MS" w:hAnsi="Comic Sans MS" w:cs="Comic Sans MS"/>
          <w:sz w:val="24"/>
          <w:szCs w:val="24"/>
        </w:rPr>
      </w:pPr>
      <w:r w:rsidRPr="004E26D1">
        <w:rPr>
          <w:rFonts w:ascii="Comic Sans MS" w:hAnsi="Comic Sans MS" w:cs="Comic Sans MS"/>
          <w:sz w:val="24"/>
          <w:szCs w:val="24"/>
        </w:rPr>
        <w:t>8. Aşağıda verilen sesteş kelimeleri farklı anlamlarıyla cümle içerisinde kullanınız.</w:t>
      </w:r>
    </w:p>
    <w:p w:rsidR="002F6463" w:rsidRPr="004E26D1" w:rsidRDefault="002F6463" w:rsidP="004E26D1">
      <w:pPr>
        <w:spacing w:after="0"/>
        <w:ind w:left="357"/>
        <w:rPr>
          <w:rFonts w:ascii="Comic Sans MS" w:hAnsi="Comic Sans MS" w:cs="Comic Sans MS"/>
          <w:sz w:val="24"/>
          <w:szCs w:val="24"/>
        </w:rPr>
      </w:pPr>
      <w:r w:rsidRPr="004E26D1">
        <w:rPr>
          <w:rFonts w:ascii="Comic Sans MS" w:hAnsi="Comic Sans MS" w:cs="Comic Sans MS"/>
          <w:sz w:val="24"/>
          <w:szCs w:val="24"/>
        </w:rPr>
        <w:t>Yol :……………………………………………………………………………………………………………………………….(5 puan )</w:t>
      </w:r>
    </w:p>
    <w:p w:rsidR="002F6463" w:rsidRPr="004E26D1" w:rsidRDefault="002F6463" w:rsidP="004E26D1">
      <w:pPr>
        <w:spacing w:after="0"/>
        <w:ind w:left="357"/>
        <w:rPr>
          <w:rFonts w:ascii="Comic Sans MS" w:hAnsi="Comic Sans MS" w:cs="Comic Sans MS"/>
          <w:sz w:val="24"/>
          <w:szCs w:val="24"/>
        </w:rPr>
      </w:pPr>
      <w:r w:rsidRPr="004E26D1">
        <w:rPr>
          <w:rFonts w:ascii="Comic Sans MS" w:hAnsi="Comic Sans MS" w:cs="Comic Sans MS"/>
          <w:sz w:val="24"/>
          <w:szCs w:val="24"/>
        </w:rPr>
        <w:t>Yol :……………………………………………………………………………………………………………………………….. (5 puan )</w:t>
      </w:r>
    </w:p>
    <w:p w:rsidR="002F6463" w:rsidRDefault="002F6463" w:rsidP="00B8297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F6463" w:rsidRDefault="002F6463" w:rsidP="00B8297D">
      <w:pPr>
        <w:spacing w:after="0" w:line="240" w:lineRule="auto"/>
        <w:rPr>
          <w:rFonts w:ascii="Comic Sans MS" w:hAnsi="Comic Sans MS" w:cs="Comic Sans MS"/>
          <w:sz w:val="24"/>
          <w:szCs w:val="24"/>
        </w:rPr>
        <w:sectPr w:rsidR="002F6463" w:rsidSect="004E26D1">
          <w:type w:val="continuous"/>
          <w:pgSz w:w="11906" w:h="16838"/>
          <w:pgMar w:top="284" w:right="578" w:bottom="284" w:left="720" w:header="709" w:footer="709" w:gutter="0"/>
          <w:cols w:sep="1" w:space="709"/>
          <w:docGrid w:linePitch="360"/>
        </w:sectPr>
      </w:pPr>
      <w:r>
        <w:rPr>
          <w:rFonts w:ascii="Comic Sans MS" w:hAnsi="Comic Sans MS" w:cs="Comic Sans MS"/>
          <w:sz w:val="24"/>
          <w:szCs w:val="24"/>
        </w:rPr>
        <w:t>(Aşağıdaki sorulardan doğru olan seçeneği yuvarlak içine alınız. Her soru 4 puandır.)</w:t>
      </w:r>
    </w:p>
    <w:p w:rsidR="002F6463" w:rsidRPr="00B8297D" w:rsidRDefault="002F6463" w:rsidP="00B8297D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</w:t>
      </w:r>
      <w:r w:rsidRPr="00B8297D">
        <w:rPr>
          <w:rFonts w:ascii="Comic Sans MS" w:hAnsi="Comic Sans MS" w:cs="Comic Sans MS"/>
          <w:sz w:val="24"/>
          <w:szCs w:val="24"/>
        </w:rPr>
        <w:t xml:space="preserve">. </w:t>
      </w:r>
      <w:r w:rsidRPr="00B8297D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Aşağıdaki altı çizili sözcüklerden hangisi “mecaz” anlamlı </w:t>
      </w:r>
      <w:r w:rsidRPr="00B8297D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değildir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?</w:t>
      </w:r>
    </w:p>
    <w:p w:rsidR="002F6463" w:rsidRPr="00B8297D" w:rsidRDefault="002F6463" w:rsidP="00220587">
      <w:pPr>
        <w:spacing w:after="0" w:line="240" w:lineRule="auto"/>
        <w:ind w:left="426"/>
        <w:rPr>
          <w:rFonts w:ascii="Comic Sans MS" w:hAnsi="Comic Sans MS" w:cs="Comic Sans MS"/>
          <w:color w:val="000000"/>
          <w:sz w:val="24"/>
          <w:szCs w:val="24"/>
        </w:rPr>
      </w:pP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A)  Doktora </w:t>
      </w:r>
      <w:r w:rsidRPr="00B8297D">
        <w:rPr>
          <w:rFonts w:ascii="Comic Sans MS" w:hAnsi="Comic Sans MS" w:cs="Comic Sans MS"/>
          <w:color w:val="000000"/>
          <w:sz w:val="24"/>
          <w:szCs w:val="24"/>
          <w:u w:val="single"/>
        </w:rPr>
        <w:t>boş</w:t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 gözlerle bakıyordu. </w:t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B) Ayşe’nin uykusu </w:t>
      </w:r>
      <w:r w:rsidRPr="00B8297D">
        <w:rPr>
          <w:rFonts w:ascii="Comic Sans MS" w:hAnsi="Comic Sans MS" w:cs="Comic Sans MS"/>
          <w:color w:val="000000"/>
          <w:sz w:val="24"/>
          <w:szCs w:val="24"/>
          <w:u w:val="single"/>
        </w:rPr>
        <w:t>kaçtı</w:t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.  </w:t>
      </w:r>
    </w:p>
    <w:p w:rsidR="002F6463" w:rsidRPr="00143A11" w:rsidRDefault="002F6463" w:rsidP="00220587">
      <w:pPr>
        <w:spacing w:after="0" w:line="240" w:lineRule="auto"/>
        <w:ind w:left="426"/>
        <w:rPr>
          <w:rFonts w:ascii="Comic Sans MS" w:hAnsi="Comic Sans MS" w:cs="Comic Sans MS"/>
          <w:color w:val="000000"/>
          <w:sz w:val="24"/>
          <w:szCs w:val="24"/>
        </w:rPr>
      </w:pP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C) </w:t>
      </w:r>
      <w:r w:rsidRPr="00B8297D">
        <w:rPr>
          <w:rFonts w:ascii="Comic Sans MS" w:hAnsi="Comic Sans MS" w:cs="Comic Sans MS"/>
          <w:color w:val="000000"/>
          <w:sz w:val="24"/>
          <w:szCs w:val="24"/>
          <w:u w:val="single"/>
        </w:rPr>
        <w:t>Kanadı</w:t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 kırık bir martı gördüm.</w:t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>
        <w:rPr>
          <w:rFonts w:ascii="Comic Sans MS" w:hAnsi="Comic Sans MS" w:cs="Comic Sans MS"/>
          <w:color w:val="000000"/>
          <w:sz w:val="24"/>
          <w:szCs w:val="24"/>
        </w:rPr>
        <w:tab/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D) Bu şarkıya </w:t>
      </w:r>
      <w:r w:rsidRPr="00B8297D">
        <w:rPr>
          <w:rFonts w:ascii="Comic Sans MS" w:hAnsi="Comic Sans MS" w:cs="Comic Sans MS"/>
          <w:color w:val="000000"/>
          <w:sz w:val="24"/>
          <w:szCs w:val="24"/>
          <w:u w:val="single"/>
        </w:rPr>
        <w:t>bayılıyorum</w:t>
      </w:r>
      <w:r w:rsidRPr="00B8297D">
        <w:rPr>
          <w:rFonts w:ascii="Comic Sans MS" w:hAnsi="Comic Sans MS" w:cs="Comic Sans MS"/>
          <w:color w:val="000000"/>
          <w:sz w:val="24"/>
          <w:szCs w:val="24"/>
        </w:rPr>
        <w:t xml:space="preserve">. </w:t>
      </w:r>
    </w:p>
    <w:p w:rsidR="002F6463" w:rsidRDefault="002F6463" w:rsidP="007453E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F6463" w:rsidRDefault="002F6463" w:rsidP="00220587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</w:t>
      </w:r>
      <w:r w:rsidRPr="00AC37D3">
        <w:rPr>
          <w:rFonts w:ascii="Comic Sans MS" w:hAnsi="Comic Sans MS" w:cs="Comic Sans MS"/>
          <w:b/>
          <w:bCs/>
          <w:sz w:val="24"/>
          <w:szCs w:val="24"/>
        </w:rPr>
        <w:t>.</w:t>
      </w:r>
      <w:r w:rsidRPr="004E26D1">
        <w:rPr>
          <w:rFonts w:ascii="Comic Sans MS" w:hAnsi="Comic Sans MS" w:cs="Comic Sans MS"/>
          <w:sz w:val="24"/>
          <w:szCs w:val="24"/>
        </w:rPr>
        <w:t xml:space="preserve">Aşağıdaki cümlelerin hangisinde sebep - sonuç ilişkisi vardır? </w:t>
      </w:r>
    </w:p>
    <w:p w:rsidR="002F6463" w:rsidRPr="00220587" w:rsidRDefault="002F6463" w:rsidP="004E26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 xml:space="preserve">A) Komşuma bugün yardım edeceğim.             </w:t>
      </w:r>
    </w:p>
    <w:p w:rsidR="002F6463" w:rsidRPr="00220587" w:rsidRDefault="002F6463" w:rsidP="004E26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>B) Siz devam edin, ben birazdan geleceğim.</w:t>
      </w:r>
    </w:p>
    <w:p w:rsidR="002F6463" w:rsidRPr="00220587" w:rsidRDefault="002F6463" w:rsidP="004E26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 xml:space="preserve">C) İki saate kadar bunları bitirmem lazım.        </w:t>
      </w:r>
    </w:p>
    <w:p w:rsidR="002F6463" w:rsidRPr="00220587" w:rsidRDefault="002F6463" w:rsidP="004E26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 xml:space="preserve">D) Hasta olduğumdan dolayı sinemaya gidemedim. </w:t>
      </w:r>
    </w:p>
    <w:p w:rsidR="002F6463" w:rsidRPr="004E26D1" w:rsidRDefault="002F6463" w:rsidP="004E26D1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2F6463" w:rsidRPr="00FA15B4" w:rsidRDefault="002F6463" w:rsidP="00FA15B4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11. </w:t>
      </w:r>
      <w:r w:rsidRPr="00FA15B4">
        <w:rPr>
          <w:rFonts w:ascii="Comic Sans MS" w:hAnsi="Comic Sans MS" w:cs="Comic Sans MS"/>
          <w:b/>
          <w:bCs/>
          <w:sz w:val="24"/>
          <w:szCs w:val="24"/>
        </w:rPr>
        <w:t xml:space="preserve">Aşağıdaki cümlelerin hangisinde sebep- sonuç ilişkisi </w:t>
      </w:r>
      <w:r w:rsidRPr="00FA15B4">
        <w:rPr>
          <w:rFonts w:ascii="Comic Sans MS" w:hAnsi="Comic Sans MS" w:cs="Comic Sans MS"/>
          <w:b/>
          <w:bCs/>
          <w:sz w:val="24"/>
          <w:szCs w:val="24"/>
          <w:u w:val="single"/>
        </w:rPr>
        <w:t>kurulmamıştır?</w:t>
      </w:r>
    </w:p>
    <w:p w:rsidR="002F6463" w:rsidRPr="00FA15B4" w:rsidRDefault="002F6463" w:rsidP="00FA15B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</w:t>
      </w:r>
      <w:r w:rsidRPr="00FA15B4">
        <w:rPr>
          <w:rFonts w:ascii="Comic Sans MS" w:hAnsi="Comic Sans MS" w:cs="Comic Sans MS"/>
          <w:sz w:val="24"/>
          <w:szCs w:val="24"/>
        </w:rPr>
        <w:t>Rıdvan hasta olduğu için okula gelmedi.</w:t>
      </w:r>
    </w:p>
    <w:p w:rsidR="002F6463" w:rsidRPr="00FA15B4" w:rsidRDefault="002F6463" w:rsidP="00FA15B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</w:t>
      </w:r>
      <w:r w:rsidRPr="00FA15B4">
        <w:rPr>
          <w:rFonts w:ascii="Comic Sans MS" w:hAnsi="Comic Sans MS" w:cs="Comic Sans MS"/>
          <w:sz w:val="24"/>
          <w:szCs w:val="24"/>
        </w:rPr>
        <w:t>Kedicik çok acıkmıştı süt verdim.</w:t>
      </w:r>
    </w:p>
    <w:p w:rsidR="002F6463" w:rsidRPr="00FA15B4" w:rsidRDefault="002F6463" w:rsidP="00FA15B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</w:t>
      </w:r>
      <w:r w:rsidRPr="00FA15B4">
        <w:rPr>
          <w:rFonts w:ascii="Comic Sans MS" w:hAnsi="Comic Sans MS" w:cs="Comic Sans MS"/>
          <w:sz w:val="24"/>
          <w:szCs w:val="24"/>
        </w:rPr>
        <w:t xml:space="preserve">Kapı rüzgârla kapanınca dışarıda kaldık           </w:t>
      </w:r>
    </w:p>
    <w:p w:rsidR="002F6463" w:rsidRPr="00FA15B4" w:rsidRDefault="002F6463" w:rsidP="00FA15B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</w:t>
      </w:r>
      <w:r w:rsidRPr="00FA15B4">
        <w:rPr>
          <w:rFonts w:ascii="Comic Sans MS" w:hAnsi="Comic Sans MS" w:cs="Comic Sans MS"/>
          <w:sz w:val="24"/>
          <w:szCs w:val="24"/>
        </w:rPr>
        <w:t>Bugün hava çok sıcak olacakmış.</w:t>
      </w:r>
    </w:p>
    <w:p w:rsidR="002F6463" w:rsidRDefault="002F6463" w:rsidP="007453ED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>12.</w:t>
      </w:r>
      <w:r w:rsidRPr="00220587">
        <w:rPr>
          <w:rFonts w:ascii="Comic Sans MS" w:eastAsia="ZapfDingbats" w:hAnsi="Comic Sans MS" w:cs="Comic Sans MS"/>
          <w:sz w:val="24"/>
          <w:szCs w:val="24"/>
        </w:rPr>
        <w:t xml:space="preserve">"kır" kelimesi aşağıdaki cümlelerin hangisinde </w:t>
      </w:r>
      <w:r w:rsidRPr="00220587">
        <w:rPr>
          <w:rFonts w:ascii="Comic Sans MS" w:eastAsia="ZapfDingbats" w:hAnsi="Comic Sans MS" w:cs="Comic Sans MS"/>
          <w:sz w:val="24"/>
          <w:szCs w:val="24"/>
          <w:u w:val="single"/>
        </w:rPr>
        <w:t>farklı anlamda</w:t>
      </w:r>
      <w:r w:rsidRPr="00220587">
        <w:rPr>
          <w:rFonts w:ascii="Comic Sans MS" w:eastAsia="ZapfDingbats" w:hAnsi="Comic Sans MS" w:cs="Comic Sans MS"/>
          <w:sz w:val="24"/>
          <w:szCs w:val="24"/>
        </w:rPr>
        <w:t xml:space="preserve"> kul</w:t>
      </w:r>
      <w:r>
        <w:rPr>
          <w:rFonts w:ascii="Comic Sans MS" w:eastAsia="ZapfDingbats" w:hAnsi="Comic Sans MS" w:cs="Comic Sans MS"/>
          <w:sz w:val="24"/>
          <w:szCs w:val="24"/>
        </w:rPr>
        <w:t>lanılmıştır?</w:t>
      </w: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  <w:sz w:val="24"/>
          <w:szCs w:val="24"/>
        </w:rPr>
      </w:pPr>
      <w:r w:rsidRPr="00220587">
        <w:rPr>
          <w:rFonts w:ascii="Comic Sans MS" w:eastAsia="ZapfDingbats" w:hAnsi="Comic Sans MS" w:cs="Comic Sans MS"/>
          <w:sz w:val="24"/>
          <w:szCs w:val="24"/>
        </w:rPr>
        <w:t>A) Ağaçların dalını kırma.</w:t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 w:rsidRPr="00220587">
        <w:rPr>
          <w:rFonts w:ascii="Comic Sans MS" w:eastAsia="ZapfDingbats" w:hAnsi="Comic Sans MS" w:cs="Comic Sans MS"/>
          <w:sz w:val="24"/>
          <w:szCs w:val="24"/>
        </w:rPr>
        <w:t>B) Bisikletten düşen Sıla kolunu kırdı.</w:t>
      </w: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  <w:sz w:val="24"/>
          <w:szCs w:val="24"/>
        </w:rPr>
      </w:pPr>
      <w:r w:rsidRPr="00220587">
        <w:rPr>
          <w:rFonts w:ascii="Comic Sans MS" w:eastAsia="ZapfDingbats" w:hAnsi="Comic Sans MS" w:cs="Comic Sans MS"/>
          <w:sz w:val="24"/>
          <w:szCs w:val="24"/>
        </w:rPr>
        <w:t>C) Bana yalan söylediği için Ümran'a çok kırıldım.</w:t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 w:rsidRPr="00220587">
        <w:rPr>
          <w:rFonts w:ascii="Comic Sans MS" w:eastAsia="ZapfDingbats" w:hAnsi="Comic Sans MS" w:cs="Comic Sans MS"/>
          <w:sz w:val="24"/>
          <w:szCs w:val="24"/>
        </w:rPr>
        <w:t>D) Oyuncağı kırılınca çok üzüldü</w:t>
      </w:r>
    </w:p>
    <w:p w:rsidR="002F6463" w:rsidRPr="00220587" w:rsidRDefault="002F6463" w:rsidP="007453E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/>
          <w:sz w:val="24"/>
          <w:szCs w:val="24"/>
        </w:rPr>
      </w:pPr>
      <w:r w:rsidRPr="00220587">
        <w:rPr>
          <w:rFonts w:ascii="Comic Sans MS" w:eastAsia="ZapfDingbats" w:hAnsi="Comic Sans MS" w:cs="Comic Sans MS"/>
          <w:sz w:val="24"/>
          <w:szCs w:val="24"/>
        </w:rPr>
        <w:t>13. "Ağılda kuzu ( ) koyun ( ) keçi ve oğlaklar vardı ( )"  Cümlesinde ( ) yerine hangi noktalama işaretleri gelmelidir</w:t>
      </w:r>
      <w:r>
        <w:rPr>
          <w:rFonts w:ascii="Comic Sans MS" w:eastAsia="ZapfDingbats" w:hAnsi="Comic Sans MS" w:cs="Comic Sans MS"/>
          <w:sz w:val="24"/>
          <w:szCs w:val="24"/>
        </w:rPr>
        <w:t>?</w:t>
      </w: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  <w:sz w:val="24"/>
          <w:szCs w:val="24"/>
        </w:rPr>
      </w:pPr>
      <w:r w:rsidRPr="00220587">
        <w:rPr>
          <w:rFonts w:ascii="Comic Sans MS" w:eastAsia="ZapfDingbats" w:hAnsi="Comic Sans MS" w:cs="Comic Sans MS"/>
          <w:sz w:val="24"/>
          <w:szCs w:val="24"/>
        </w:rPr>
        <w:t>A )  (,) (,) (.)                      B )  (,) (:) (!)</w:t>
      </w:r>
      <w:r>
        <w:rPr>
          <w:rFonts w:ascii="Comic Sans MS" w:eastAsia="ZapfDingbats" w:hAnsi="Comic Sans MS"/>
          <w:sz w:val="24"/>
          <w:szCs w:val="24"/>
        </w:rPr>
        <w:tab/>
      </w:r>
      <w:r>
        <w:rPr>
          <w:rFonts w:ascii="Comic Sans MS" w:eastAsia="ZapfDingbats" w:hAnsi="Comic Sans MS"/>
          <w:sz w:val="24"/>
          <w:szCs w:val="24"/>
        </w:rPr>
        <w:tab/>
      </w:r>
      <w:r w:rsidRPr="00220587">
        <w:rPr>
          <w:rFonts w:ascii="Comic Sans MS" w:eastAsia="ZapfDingbats" w:hAnsi="Comic Sans MS" w:cs="Comic Sans MS"/>
          <w:sz w:val="24"/>
          <w:szCs w:val="24"/>
        </w:rPr>
        <w:t>C )  (;)(:)(?)                       D )  (.)(,)(.)</w:t>
      </w:r>
      <w:r w:rsidRPr="00220587">
        <w:rPr>
          <w:rFonts w:ascii="Comic Sans MS" w:eastAsia="ZapfDingbats" w:hAnsi="Comic Sans MS" w:cs="Comic Sans MS"/>
          <w:sz w:val="24"/>
          <w:szCs w:val="24"/>
        </w:rPr>
        <w:tab/>
      </w:r>
    </w:p>
    <w:p w:rsidR="002F6463" w:rsidRPr="00220587" w:rsidRDefault="002F6463" w:rsidP="00FA15B4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 w:cs="Comic Sans MS"/>
          <w:sz w:val="24"/>
          <w:szCs w:val="24"/>
        </w:rPr>
      </w:pPr>
    </w:p>
    <w:p w:rsidR="002F6463" w:rsidRPr="00220587" w:rsidRDefault="002F6463" w:rsidP="00220587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eastAsia="ZapfDingbats" w:hAnsi="Comic Sans MS" w:cs="Comic Sans MS"/>
          <w:sz w:val="24"/>
          <w:szCs w:val="24"/>
        </w:rPr>
        <w:t>14</w:t>
      </w:r>
      <w:r>
        <w:rPr>
          <w:rFonts w:ascii="Comic Sans MS" w:eastAsia="ZapfDingbats" w:hAnsi="Comic Sans MS" w:cs="Comic Sans MS"/>
          <w:sz w:val="24"/>
          <w:szCs w:val="24"/>
        </w:rPr>
        <w:t xml:space="preserve">. </w:t>
      </w:r>
      <w:r w:rsidRPr="00220587">
        <w:rPr>
          <w:rFonts w:ascii="Comic Sans MS" w:hAnsi="Comic Sans MS" w:cs="Comic Sans MS"/>
          <w:sz w:val="24"/>
          <w:szCs w:val="24"/>
        </w:rPr>
        <w:t xml:space="preserve">“tatlı” sözcüğü, hangi cümlede “Kahve çok tatlı olmuş.” Cümlesindeki anlamıyla </w:t>
      </w:r>
      <w:r>
        <w:rPr>
          <w:rFonts w:ascii="Comic Sans MS" w:hAnsi="Comic Sans MS" w:cs="Comic Sans MS"/>
          <w:sz w:val="24"/>
          <w:szCs w:val="24"/>
        </w:rPr>
        <w:t xml:space="preserve">kullanılmıştır? </w:t>
      </w:r>
    </w:p>
    <w:p w:rsidR="002F6463" w:rsidRPr="00220587" w:rsidRDefault="002F6463" w:rsidP="00220587">
      <w:pPr>
        <w:numPr>
          <w:ilvl w:val="0"/>
          <w:numId w:val="4"/>
        </w:num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20587">
        <w:rPr>
          <w:rFonts w:ascii="Comic Sans MS" w:hAnsi="Comic Sans MS" w:cs="Comic Sans MS"/>
          <w:sz w:val="24"/>
          <w:szCs w:val="24"/>
        </w:rPr>
        <w:t>Topladığın kayısılar çok tatlıydı.                B) Kardeşin çok tatlı biri.</w:t>
      </w:r>
    </w:p>
    <w:p w:rsidR="002F6463" w:rsidRDefault="002F6463" w:rsidP="00220587">
      <w:pPr>
        <w:spacing w:after="160" w:line="259" w:lineRule="auto"/>
        <w:ind w:left="36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</w:t>
      </w:r>
      <w:r w:rsidRPr="00220587">
        <w:rPr>
          <w:rFonts w:ascii="Comic Sans MS" w:hAnsi="Comic Sans MS" w:cs="Comic Sans MS"/>
          <w:sz w:val="24"/>
          <w:szCs w:val="24"/>
        </w:rPr>
        <w:t>Tatlı dil, insana neler yaptırmaz ki!            D) Tatlı sözleriyle grubun gözdesi oldu</w:t>
      </w:r>
    </w:p>
    <w:p w:rsidR="002F6463" w:rsidRPr="00220587" w:rsidRDefault="002F6463" w:rsidP="00220587">
      <w:pPr>
        <w:spacing w:after="160" w:line="259" w:lineRule="auto"/>
        <w:ind w:left="360"/>
        <w:rPr>
          <w:rFonts w:ascii="Comic Sans MS" w:hAnsi="Comic Sans MS" w:cs="Comic Sans MS"/>
          <w:sz w:val="24"/>
          <w:szCs w:val="24"/>
        </w:rPr>
      </w:pPr>
    </w:p>
    <w:p w:rsidR="002F6463" w:rsidRPr="00306CE5" w:rsidRDefault="002F6463" w:rsidP="0099284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15. </w:t>
      </w:r>
      <w:r>
        <w:rPr>
          <w:rFonts w:ascii="Comic Sans MS" w:hAnsi="Comic Sans MS" w:cs="Comic Sans MS"/>
          <w:sz w:val="24"/>
          <w:szCs w:val="24"/>
        </w:rPr>
        <w:t>“Bugün yoğun yağış nedeniyle okullar tatil oldu</w:t>
      </w:r>
      <w:r w:rsidRPr="00306CE5">
        <w:rPr>
          <w:rFonts w:ascii="Comic Sans MS" w:hAnsi="Comic Sans MS" w:cs="Comic Sans MS"/>
          <w:sz w:val="24"/>
          <w:szCs w:val="24"/>
        </w:rPr>
        <w:t>.”</w:t>
      </w:r>
      <w:r>
        <w:rPr>
          <w:rFonts w:ascii="Comic Sans MS" w:hAnsi="Comic Sans MS" w:cs="Comic Sans MS"/>
          <w:sz w:val="24"/>
          <w:szCs w:val="24"/>
        </w:rPr>
        <w:t>d</w:t>
      </w:r>
      <w:r w:rsidRPr="00306CE5">
        <w:rPr>
          <w:rFonts w:ascii="Comic Sans MS" w:hAnsi="Comic Sans MS" w:cs="Comic Sans MS"/>
          <w:sz w:val="24"/>
          <w:szCs w:val="24"/>
        </w:rPr>
        <w:t xml:space="preserve">iyen </w:t>
      </w:r>
      <w:r>
        <w:rPr>
          <w:rFonts w:ascii="Comic Sans MS" w:hAnsi="Comic Sans MS" w:cs="Comic Sans MS"/>
          <w:sz w:val="24"/>
          <w:szCs w:val="24"/>
        </w:rPr>
        <w:t>biri</w:t>
      </w:r>
      <w:r w:rsidRPr="00306CE5">
        <w:rPr>
          <w:rFonts w:ascii="Comic Sans MS" w:hAnsi="Comic Sans MS" w:cs="Comic Sans MS"/>
          <w:sz w:val="24"/>
          <w:szCs w:val="24"/>
        </w:rPr>
        <w:t xml:space="preserve"> grafiğe göre hangi gün</w:t>
      </w:r>
      <w:r>
        <w:rPr>
          <w:rFonts w:ascii="Comic Sans MS" w:hAnsi="Comic Sans MS" w:cs="Comic Sans MS"/>
          <w:sz w:val="24"/>
          <w:szCs w:val="24"/>
        </w:rPr>
        <w:t xml:space="preserve"> okula gidememiştir</w:t>
      </w:r>
      <w:r w:rsidRPr="00306CE5">
        <w:rPr>
          <w:rFonts w:ascii="Comic Sans MS" w:hAnsi="Comic Sans MS" w:cs="Comic Sans MS"/>
          <w:sz w:val="24"/>
          <w:szCs w:val="24"/>
        </w:rPr>
        <w:t xml:space="preserve">? </w:t>
      </w:r>
    </w:p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entury Gothic" w:hAnsi="Century Gothic" w:cs="Century Gothic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063"/>
        <w:gridCol w:w="2150"/>
        <w:gridCol w:w="2150"/>
        <w:gridCol w:w="2150"/>
      </w:tblGrid>
      <w:tr w:rsidR="002F6463">
        <w:trPr>
          <w:trHeight w:val="739"/>
        </w:trPr>
        <w:tc>
          <w:tcPr>
            <w:tcW w:w="2235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rPr>
                <w:rFonts w:ascii="Century Gothic" w:hAnsi="Century Gothic" w:cs="Century Gothic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style="position:absolute;margin-left:-15.65pt;margin-top:1.45pt;width:41.25pt;height:37.2pt;z-index:251658240;visibility:visible">
                  <v:imagedata r:id="rId7" o:title=""/>
                  <w10:wrap type="square"/>
                </v:shape>
              </w:pict>
            </w:r>
          </w:p>
        </w:tc>
        <w:tc>
          <w:tcPr>
            <w:tcW w:w="2063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entury Gothic" w:hAnsi="Century Gothic" w:cs="Century Gothic"/>
              </w:rPr>
            </w:pPr>
            <w:r>
              <w:rPr>
                <w:noProof/>
                <w:lang w:eastAsia="tr-TR"/>
              </w:rPr>
              <w:pict>
                <v:shape id="Resim 4" o:spid="_x0000_s1027" type="#_x0000_t75" style="position:absolute;left:0;text-align:left;margin-left:-35pt;margin-top:4.05pt;width:44.25pt;height:39.95pt;z-index:251659264;visibility:visible;mso-position-horizontal-relative:text;mso-position-vertical-relative:text">
                  <v:imagedata r:id="rId7" o:title=""/>
                  <w10:wrap type="square"/>
                </v:shape>
              </w:pic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entury Gothic" w:hAnsi="Century Gothic" w:cs="Century Gothic"/>
              </w:rPr>
            </w:pPr>
            <w:r w:rsidRPr="00696ADC">
              <w:rPr>
                <w:noProof/>
                <w:lang w:eastAsia="tr-TR"/>
              </w:rPr>
              <w:pict>
                <v:shape id="Resim 8" o:spid="_x0000_i1025" type="#_x0000_t75" alt="karlı hava durumu ile ilgili görsel sonucu" style="width:45.75pt;height:45.75pt;visibility:visible">
                  <v:imagedata r:id="rId8" o:title=""/>
                </v:shape>
              </w:pic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entury Gothic" w:hAnsi="Century Gothic" w:cs="Century Gothic"/>
              </w:rPr>
            </w:pPr>
            <w:r w:rsidRPr="00696ADC">
              <w:rPr>
                <w:rFonts w:ascii="Century Gothic" w:hAnsi="Century Gothic" w:cs="Century Gothic"/>
                <w:noProof/>
                <w:lang w:eastAsia="tr-TR"/>
              </w:rPr>
              <w:pict>
                <v:shape id="Resim 6" o:spid="_x0000_i1026" type="#_x0000_t75" style="width:39.75pt;height:45.75pt;visibility:visible">
                  <v:imagedata r:id="rId9" o:title=""/>
                </v:shape>
              </w:pic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entury Gothic" w:hAnsi="Century Gothic" w:cs="Century Gothic"/>
              </w:rPr>
            </w:pPr>
            <w:r w:rsidRPr="00696ADC">
              <w:rPr>
                <w:rFonts w:ascii="Century Gothic" w:hAnsi="Century Gothic" w:cs="Century Gothic"/>
                <w:noProof/>
                <w:lang w:eastAsia="tr-TR"/>
              </w:rPr>
              <w:pict>
                <v:shape id="Resim 5" o:spid="_x0000_i1027" type="#_x0000_t75" style="width:37.5pt;height:43.5pt;visibility:visible">
                  <v:imagedata r:id="rId9" o:title=""/>
                </v:shape>
              </w:pict>
            </w:r>
          </w:p>
        </w:tc>
      </w:tr>
      <w:tr w:rsidR="002F6463" w:rsidRPr="00306CE5">
        <w:trPr>
          <w:trHeight w:val="133"/>
        </w:trPr>
        <w:tc>
          <w:tcPr>
            <w:tcW w:w="2235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omic Sans MS" w:hAnsi="Comic Sans MS" w:cs="Comic Sans MS"/>
                <w:noProof/>
                <w:sz w:val="24"/>
                <w:szCs w:val="24"/>
                <w:lang w:eastAsia="tr-TR"/>
              </w:rPr>
            </w:pPr>
            <w:r w:rsidRPr="00696ADC">
              <w:rPr>
                <w:rFonts w:ascii="Comic Sans MS" w:hAnsi="Comic Sans MS" w:cs="Comic Sans MS"/>
                <w:noProof/>
                <w:sz w:val="24"/>
                <w:szCs w:val="24"/>
                <w:lang w:eastAsia="tr-TR"/>
              </w:rPr>
              <w:t>PAZARTESİ</w:t>
            </w:r>
          </w:p>
        </w:tc>
        <w:tc>
          <w:tcPr>
            <w:tcW w:w="2063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SALI</w: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ÇARŞAMBA</w: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PERŞEMBE</w:t>
            </w:r>
          </w:p>
        </w:tc>
        <w:tc>
          <w:tcPr>
            <w:tcW w:w="2150" w:type="dxa"/>
            <w:vAlign w:val="center"/>
          </w:tcPr>
          <w:p w:rsidR="002F6463" w:rsidRPr="00696ADC" w:rsidRDefault="002F6463" w:rsidP="00696ADC">
            <w:pPr>
              <w:pStyle w:val="AralkYok2"/>
              <w:tabs>
                <w:tab w:val="left" w:pos="1418"/>
                <w:tab w:val="left" w:pos="2694"/>
                <w:tab w:val="left" w:pos="3969"/>
              </w:tabs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696ADC">
              <w:rPr>
                <w:rFonts w:ascii="Comic Sans MS" w:hAnsi="Comic Sans MS" w:cs="Comic Sans MS"/>
                <w:sz w:val="24"/>
                <w:szCs w:val="24"/>
              </w:rPr>
              <w:t>CUMA</w:t>
            </w:r>
          </w:p>
        </w:tc>
      </w:tr>
    </w:tbl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 w:rsidRPr="00306CE5">
        <w:rPr>
          <w:rFonts w:ascii="Comic Sans MS" w:hAnsi="Comic Sans MS" w:cs="Comic Sans MS"/>
          <w:sz w:val="24"/>
          <w:szCs w:val="24"/>
        </w:rPr>
        <w:t xml:space="preserve"> A) pazartesi</w:t>
      </w:r>
      <w:r w:rsidRPr="00306CE5">
        <w:rPr>
          <w:rFonts w:ascii="Comic Sans MS" w:hAnsi="Comic Sans MS" w:cs="Comic Sans MS"/>
          <w:sz w:val="24"/>
          <w:szCs w:val="24"/>
        </w:rPr>
        <w:tab/>
      </w:r>
      <w:r w:rsidRPr="00306CE5">
        <w:rPr>
          <w:rFonts w:ascii="Comic Sans MS" w:hAnsi="Comic Sans MS" w:cs="Comic Sans MS"/>
          <w:sz w:val="24"/>
          <w:szCs w:val="24"/>
        </w:rPr>
        <w:tab/>
        <w:t>B) Salı</w:t>
      </w:r>
      <w:r w:rsidRPr="00306CE5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306CE5">
        <w:rPr>
          <w:rFonts w:ascii="Comic Sans MS" w:hAnsi="Comic Sans MS" w:cs="Comic Sans MS"/>
          <w:sz w:val="24"/>
          <w:szCs w:val="24"/>
        </w:rPr>
        <w:t>C) Çarşamba</w:t>
      </w:r>
      <w:r w:rsidRPr="00306CE5">
        <w:rPr>
          <w:rFonts w:ascii="Comic Sans MS" w:hAnsi="Comic Sans MS" w:cs="Comic Sans MS"/>
          <w:sz w:val="24"/>
          <w:szCs w:val="24"/>
        </w:rPr>
        <w:tab/>
        <w:t xml:space="preserve">D) Perşembe </w:t>
      </w:r>
    </w:p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Sınav süresi 40 dakikadır.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hyperlink r:id="rId10" w:history="1">
        <w:r w:rsidRPr="000E6D6A"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2F6463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BAŞARILAR</w:t>
      </w:r>
    </w:p>
    <w:p w:rsidR="002F6463" w:rsidRPr="00306CE5" w:rsidRDefault="002F6463" w:rsidP="008449DB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bookmarkStart w:id="0" w:name="_GoBack"/>
      <w:bookmarkEnd w:id="0"/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              4.Sınıf Öğretmenleri</w:t>
      </w:r>
      <w:bookmarkStart w:id="1" w:name="_PictureBullets"/>
      <w:r w:rsidRPr="00CC3D23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8" type="#_x0000_t75" style="width:11.25pt;height:11.25pt" o:bullet="t">
            <v:imagedata r:id="rId11" o:title=""/>
          </v:shape>
        </w:pict>
      </w:r>
      <w:bookmarkEnd w:id="1"/>
    </w:p>
    <w:sectPr w:rsidR="002F6463" w:rsidRPr="00306CE5" w:rsidSect="00220587">
      <w:type w:val="continuous"/>
      <w:pgSz w:w="11906" w:h="16838"/>
      <w:pgMar w:top="284" w:right="578" w:bottom="284" w:left="72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463" w:rsidRDefault="002F6463" w:rsidP="008916A3">
      <w:pPr>
        <w:spacing w:after="0" w:line="240" w:lineRule="auto"/>
      </w:pPr>
      <w:r>
        <w:separator/>
      </w:r>
    </w:p>
  </w:endnote>
  <w:endnote w:type="continuationSeparator" w:id="1">
    <w:p w:rsidR="002F6463" w:rsidRDefault="002F6463" w:rsidP="0089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463" w:rsidRDefault="002F6463" w:rsidP="008916A3">
      <w:pPr>
        <w:spacing w:after="0" w:line="240" w:lineRule="auto"/>
      </w:pPr>
      <w:r>
        <w:separator/>
      </w:r>
    </w:p>
  </w:footnote>
  <w:footnote w:type="continuationSeparator" w:id="1">
    <w:p w:rsidR="002F6463" w:rsidRDefault="002F6463" w:rsidP="00891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79B6A19"/>
    <w:multiLevelType w:val="hybridMultilevel"/>
    <w:tmpl w:val="214A87FA"/>
    <w:lvl w:ilvl="0" w:tplc="0360B83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91592C"/>
    <w:multiLevelType w:val="hybridMultilevel"/>
    <w:tmpl w:val="A3B26B34"/>
    <w:lvl w:ilvl="0" w:tplc="4154B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D3D"/>
    <w:rsid w:val="0001443B"/>
    <w:rsid w:val="00024775"/>
    <w:rsid w:val="0004330A"/>
    <w:rsid w:val="00053DFF"/>
    <w:rsid w:val="00096B09"/>
    <w:rsid w:val="000E6D6A"/>
    <w:rsid w:val="00143A11"/>
    <w:rsid w:val="001E1CA5"/>
    <w:rsid w:val="00202305"/>
    <w:rsid w:val="00220587"/>
    <w:rsid w:val="00262DBA"/>
    <w:rsid w:val="002751B1"/>
    <w:rsid w:val="002F6463"/>
    <w:rsid w:val="00306CE5"/>
    <w:rsid w:val="003201B9"/>
    <w:rsid w:val="003675CE"/>
    <w:rsid w:val="00383C93"/>
    <w:rsid w:val="003A042E"/>
    <w:rsid w:val="003B7212"/>
    <w:rsid w:val="003C7C4B"/>
    <w:rsid w:val="003F2035"/>
    <w:rsid w:val="0046330E"/>
    <w:rsid w:val="0047462D"/>
    <w:rsid w:val="004939B1"/>
    <w:rsid w:val="00494B4A"/>
    <w:rsid w:val="004D31A4"/>
    <w:rsid w:val="004E26D1"/>
    <w:rsid w:val="004F0B6D"/>
    <w:rsid w:val="004F6490"/>
    <w:rsid w:val="0052309D"/>
    <w:rsid w:val="00532CB2"/>
    <w:rsid w:val="005602CE"/>
    <w:rsid w:val="00575360"/>
    <w:rsid w:val="005A3016"/>
    <w:rsid w:val="0063616D"/>
    <w:rsid w:val="00637D3D"/>
    <w:rsid w:val="00642DEE"/>
    <w:rsid w:val="00696ADC"/>
    <w:rsid w:val="00702D66"/>
    <w:rsid w:val="00720848"/>
    <w:rsid w:val="0072752E"/>
    <w:rsid w:val="00735FB4"/>
    <w:rsid w:val="007453ED"/>
    <w:rsid w:val="007458AE"/>
    <w:rsid w:val="00752E7E"/>
    <w:rsid w:val="007562F1"/>
    <w:rsid w:val="007C6027"/>
    <w:rsid w:val="00801484"/>
    <w:rsid w:val="0082541F"/>
    <w:rsid w:val="00837AF2"/>
    <w:rsid w:val="008449DB"/>
    <w:rsid w:val="008916A3"/>
    <w:rsid w:val="008D74F0"/>
    <w:rsid w:val="009201D6"/>
    <w:rsid w:val="009317AE"/>
    <w:rsid w:val="009673B9"/>
    <w:rsid w:val="00992846"/>
    <w:rsid w:val="009B05B9"/>
    <w:rsid w:val="00A2768B"/>
    <w:rsid w:val="00A51F5A"/>
    <w:rsid w:val="00A66F57"/>
    <w:rsid w:val="00AB3154"/>
    <w:rsid w:val="00AC37D3"/>
    <w:rsid w:val="00B6117B"/>
    <w:rsid w:val="00B65B6F"/>
    <w:rsid w:val="00B8297D"/>
    <w:rsid w:val="00B84E8B"/>
    <w:rsid w:val="00B96493"/>
    <w:rsid w:val="00BA3868"/>
    <w:rsid w:val="00BF7636"/>
    <w:rsid w:val="00C36D1B"/>
    <w:rsid w:val="00C63F58"/>
    <w:rsid w:val="00C76081"/>
    <w:rsid w:val="00CA6895"/>
    <w:rsid w:val="00CC3D23"/>
    <w:rsid w:val="00D25824"/>
    <w:rsid w:val="00D65318"/>
    <w:rsid w:val="00DC09F8"/>
    <w:rsid w:val="00E110A5"/>
    <w:rsid w:val="00E111B8"/>
    <w:rsid w:val="00E22630"/>
    <w:rsid w:val="00E83C93"/>
    <w:rsid w:val="00E83ED3"/>
    <w:rsid w:val="00EA7BD8"/>
    <w:rsid w:val="00EC6803"/>
    <w:rsid w:val="00F21D36"/>
    <w:rsid w:val="00F41B91"/>
    <w:rsid w:val="00F61830"/>
    <w:rsid w:val="00FA15B4"/>
    <w:rsid w:val="00FA4669"/>
    <w:rsid w:val="00FE5672"/>
    <w:rsid w:val="00FF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D3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32CB2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2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30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230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309D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8449DB"/>
    <w:rPr>
      <w:rFonts w:cs="Calibri"/>
      <w:lang w:eastAsia="en-US"/>
    </w:rPr>
  </w:style>
  <w:style w:type="paragraph" w:styleId="NoSpacing">
    <w:name w:val="No Spacing"/>
    <w:uiPriority w:val="99"/>
    <w:qFormat/>
    <w:rsid w:val="00BF7636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8916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6A3"/>
    <w:rPr>
      <w:lang w:eastAsia="en-US"/>
    </w:rPr>
  </w:style>
  <w:style w:type="paragraph" w:styleId="ListParagraph">
    <w:name w:val="List Paragraph"/>
    <w:basedOn w:val="Normal"/>
    <w:uiPriority w:val="99"/>
    <w:qFormat/>
    <w:rsid w:val="00202305"/>
    <w:pPr>
      <w:ind w:left="720"/>
    </w:pPr>
  </w:style>
  <w:style w:type="character" w:styleId="Strong">
    <w:name w:val="Strong"/>
    <w:basedOn w:val="DefaultParagraphFont"/>
    <w:uiPriority w:val="99"/>
    <w:qFormat/>
    <w:locked/>
    <w:rsid w:val="00D25824"/>
    <w:rPr>
      <w:b/>
      <w:bCs/>
    </w:rPr>
  </w:style>
  <w:style w:type="character" w:customStyle="1" w:styleId="style16">
    <w:name w:val="style16"/>
    <w:basedOn w:val="DefaultParagraphFont"/>
    <w:uiPriority w:val="99"/>
    <w:rsid w:val="00D25824"/>
  </w:style>
  <w:style w:type="table" w:styleId="TableGrid">
    <w:name w:val="Table Grid"/>
    <w:basedOn w:val="TableNormal"/>
    <w:uiPriority w:val="99"/>
    <w:locked/>
    <w:rsid w:val="007453ED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317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700</Words>
  <Characters>3996</Characters>
  <Application>Microsoft Office Outlook</Application>
  <DocSecurity>0</DocSecurity>
  <Lines>0</Lines>
  <Paragraphs>0</Paragraphs>
  <ScaleCrop>false</ScaleCrop>
  <Company>ShaneX@Forum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home</dc:creator>
  <cp:keywords>www.sorubak.com</cp:keywords>
  <dc:description/>
  <cp:lastModifiedBy>edanur</cp:lastModifiedBy>
  <cp:revision>9</cp:revision>
  <cp:lastPrinted>2016-10-20T06:19:00Z</cp:lastPrinted>
  <dcterms:created xsi:type="dcterms:W3CDTF">2016-10-14T11:05:00Z</dcterms:created>
  <dcterms:modified xsi:type="dcterms:W3CDTF">2016-10-23T11:00:00Z</dcterms:modified>
  <cp:category>www.sorubak.com</cp:category>
</cp:coreProperties>
</file>