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AC" w:rsidRDefault="00E720AC" w:rsidP="004642B8">
      <w:pPr>
        <w:rPr>
          <w:b/>
          <w:bCs/>
        </w:rPr>
      </w:pPr>
    </w:p>
    <w:p w:rsidR="00E720AC" w:rsidRPr="00104F97" w:rsidRDefault="00E720AC" w:rsidP="001F631E">
      <w:pPr>
        <w:jc w:val="center"/>
      </w:pPr>
      <w:r w:rsidRPr="00104F97">
        <w:t xml:space="preserve">     </w:t>
      </w:r>
      <w:r>
        <w:t xml:space="preserve">         </w:t>
      </w:r>
      <w:r w:rsidRPr="00104F97">
        <w:t xml:space="preserve">   KARAMANOĞLU MEHMET BEY İLKOKULU 4. SINIF                    </w:t>
      </w:r>
      <w:r>
        <w:t>04.03</w:t>
      </w:r>
      <w:r w:rsidRPr="00104F97">
        <w:t>.2016</w:t>
      </w:r>
    </w:p>
    <w:p w:rsidR="00E720AC" w:rsidRPr="00104F97" w:rsidRDefault="00E720AC" w:rsidP="001F631E">
      <w:r>
        <w:t xml:space="preserve">                      MATEMATİK DERSİ 2. DÖNEM 1</w:t>
      </w:r>
      <w:r w:rsidRPr="00104F97">
        <w:t>. YAZILISI</w:t>
      </w:r>
    </w:p>
    <w:p w:rsidR="00E720AC" w:rsidRPr="00104F97" w:rsidRDefault="00E720AC" w:rsidP="001F631E">
      <w:r w:rsidRPr="00104F97">
        <w:t>ADI SOYADI: ..................................</w:t>
      </w:r>
      <w:r>
        <w:tab/>
        <w:t xml:space="preserve">               </w:t>
      </w:r>
      <w:r>
        <w:tab/>
      </w:r>
      <w:r w:rsidRPr="00104F97">
        <w:tab/>
        <w:t>ALDIĞI NOT: ...............</w:t>
      </w:r>
    </w:p>
    <w:p w:rsidR="00E720AC" w:rsidRPr="00104F97" w:rsidRDefault="00E720AC" w:rsidP="001F631E">
      <w:r w:rsidRPr="00104F97">
        <w:t>No</w:t>
      </w:r>
      <w:r w:rsidRPr="00104F97">
        <w:tab/>
      </w:r>
      <w:r w:rsidRPr="00104F97">
        <w:tab/>
        <w:t>:………….</w:t>
      </w:r>
    </w:p>
    <w:p w:rsidR="00E720AC" w:rsidRDefault="00E720AC" w:rsidP="004642B8">
      <w:pPr>
        <w:rPr>
          <w:b/>
          <w:bCs/>
        </w:rPr>
      </w:pPr>
    </w:p>
    <w:p w:rsidR="00E720AC" w:rsidRPr="00F635C8" w:rsidRDefault="00E720AC" w:rsidP="004642B8">
      <w:pPr>
        <w:pStyle w:val="ListParagraph"/>
        <w:numPr>
          <w:ilvl w:val="0"/>
          <w:numId w:val="1"/>
        </w:numPr>
        <w:rPr>
          <w:b/>
          <w:bCs/>
        </w:rPr>
      </w:pPr>
      <w:r w:rsidRPr="00F635C8">
        <w:rPr>
          <w:b/>
          <w:bCs/>
        </w:rPr>
        <w:t>Bir DEF üçgeninde açıların ölçüleri sırasıyla D açısının ölçüsü en küçük geniş açıya eşit, E açısının ölçüsü ise dik açının ölçüsünden 37 derece eksiktir. Buna göre F açının ölçüsü kaç derecedir?</w:t>
      </w:r>
      <w:r>
        <w:rPr>
          <w:b/>
          <w:bCs/>
        </w:rPr>
        <w:t xml:space="preserve"> (10 Puan)</w:t>
      </w:r>
    </w:p>
    <w:p w:rsidR="00E720AC" w:rsidRPr="00F635C8" w:rsidRDefault="00E720AC" w:rsidP="00F45CBD">
      <w:pPr>
        <w:tabs>
          <w:tab w:val="left" w:pos="3545"/>
        </w:tabs>
        <w:rPr>
          <w:b/>
          <w:bCs/>
        </w:rPr>
      </w:pP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margin-left:150.75pt;margin-top:10pt;width:58.5pt;height:26.1pt;z-index:251658752"/>
        </w:pict>
      </w:r>
      <w:r w:rsidRPr="00F635C8">
        <w:rPr>
          <w:b/>
          <w:bCs/>
        </w:rPr>
        <w:tab/>
        <w:t>D</w:t>
      </w:r>
    </w:p>
    <w:p w:rsidR="00E720AC" w:rsidRPr="00F635C8" w:rsidRDefault="00E720AC" w:rsidP="004642B8">
      <w:pPr>
        <w:rPr>
          <w:b/>
          <w:bCs/>
        </w:rPr>
      </w:pPr>
    </w:p>
    <w:p w:rsidR="00E720AC" w:rsidRPr="00F635C8" w:rsidRDefault="00E720AC" w:rsidP="00F45CBD">
      <w:pPr>
        <w:tabs>
          <w:tab w:val="left" w:pos="2817"/>
          <w:tab w:val="center" w:pos="4536"/>
        </w:tabs>
        <w:rPr>
          <w:b/>
          <w:bCs/>
        </w:rPr>
      </w:pPr>
      <w:r w:rsidRPr="00F635C8">
        <w:rPr>
          <w:b/>
          <w:bCs/>
        </w:rPr>
        <w:tab/>
        <w:t xml:space="preserve">F              </w:t>
      </w:r>
      <w:r>
        <w:rPr>
          <w:b/>
          <w:bCs/>
        </w:rPr>
        <w:t xml:space="preserve">      </w:t>
      </w:r>
      <w:r w:rsidRPr="00F635C8">
        <w:rPr>
          <w:b/>
          <w:bCs/>
        </w:rPr>
        <w:t xml:space="preserve"> E</w:t>
      </w:r>
    </w:p>
    <w:p w:rsidR="00E720AC" w:rsidRPr="00F635C8" w:rsidRDefault="00E720AC" w:rsidP="004642B8">
      <w:pPr>
        <w:rPr>
          <w:b/>
          <w:bCs/>
        </w:rPr>
      </w:pPr>
    </w:p>
    <w:p w:rsidR="00E720AC" w:rsidRPr="00F635C8" w:rsidRDefault="00E720AC" w:rsidP="00433CC6">
      <w:pPr>
        <w:rPr>
          <w:b/>
          <w:bCs/>
        </w:rPr>
      </w:pPr>
    </w:p>
    <w:p w:rsidR="00E720AC" w:rsidRDefault="00E720AC" w:rsidP="00F45CBD">
      <w:pPr>
        <w:pStyle w:val="ListParagraph"/>
        <w:numPr>
          <w:ilvl w:val="0"/>
          <w:numId w:val="1"/>
        </w:numPr>
        <w:rPr>
          <w:b/>
          <w:bCs/>
        </w:rPr>
      </w:pPr>
      <w:r w:rsidRPr="00F635C8">
        <w:rPr>
          <w:b/>
          <w:bCs/>
        </w:rPr>
        <w:t xml:space="preserve">56920 sayısının binler bölüğündeki rakamların sayı değerleri toplamı kaçtır? </w:t>
      </w:r>
    </w:p>
    <w:p w:rsidR="00E720AC" w:rsidRPr="00F635C8" w:rsidRDefault="00E720AC" w:rsidP="00F635C8">
      <w:pPr>
        <w:pStyle w:val="ListParagraph"/>
        <w:rPr>
          <w:b/>
          <w:bCs/>
        </w:rPr>
      </w:pPr>
      <w:r>
        <w:rPr>
          <w:b/>
          <w:bCs/>
        </w:rPr>
        <w:t>(10 Puan)</w:t>
      </w:r>
    </w:p>
    <w:p w:rsidR="00E720AC" w:rsidRPr="00F635C8" w:rsidRDefault="00E720AC" w:rsidP="00F45CBD">
      <w:pPr>
        <w:pStyle w:val="ListParagraph"/>
        <w:rPr>
          <w:b/>
          <w:bCs/>
        </w:rPr>
      </w:pPr>
    </w:p>
    <w:p w:rsidR="00E720AC" w:rsidRPr="00F635C8" w:rsidRDefault="00E720AC" w:rsidP="00F45CBD">
      <w:pPr>
        <w:pStyle w:val="ListParagraph"/>
        <w:rPr>
          <w:b/>
          <w:bCs/>
        </w:rPr>
      </w:pPr>
      <w:r w:rsidRPr="00F635C8">
        <w:rPr>
          <w:b/>
          <w:bCs/>
        </w:rPr>
        <w:t>A)8</w:t>
      </w:r>
      <w:r w:rsidRPr="00F635C8">
        <w:rPr>
          <w:b/>
          <w:bCs/>
        </w:rPr>
        <w:tab/>
      </w:r>
      <w:r w:rsidRPr="00F635C8">
        <w:rPr>
          <w:b/>
          <w:bCs/>
        </w:rPr>
        <w:tab/>
        <w:t>B) 22</w:t>
      </w:r>
      <w:r w:rsidRPr="00F635C8">
        <w:rPr>
          <w:b/>
          <w:bCs/>
        </w:rPr>
        <w:tab/>
      </w:r>
      <w:r w:rsidRPr="00F635C8">
        <w:rPr>
          <w:b/>
          <w:bCs/>
        </w:rPr>
        <w:tab/>
        <w:t>C)11</w:t>
      </w:r>
      <w:r w:rsidRPr="00F635C8">
        <w:rPr>
          <w:b/>
          <w:bCs/>
        </w:rPr>
        <w:tab/>
      </w:r>
      <w:r w:rsidRPr="00F635C8">
        <w:rPr>
          <w:b/>
          <w:bCs/>
        </w:rPr>
        <w:tab/>
        <w:t>D)15</w:t>
      </w:r>
    </w:p>
    <w:p w:rsidR="00E720AC" w:rsidRPr="00F635C8" w:rsidRDefault="00E720AC" w:rsidP="00F45CBD">
      <w:pPr>
        <w:pStyle w:val="ListParagraph"/>
        <w:rPr>
          <w:b/>
          <w:bCs/>
        </w:rPr>
      </w:pPr>
    </w:p>
    <w:p w:rsidR="00E720AC" w:rsidRPr="00F635C8" w:rsidRDefault="00E720AC" w:rsidP="00433CC6">
      <w:pPr>
        <w:rPr>
          <w:b/>
          <w:bCs/>
        </w:rPr>
      </w:pPr>
    </w:p>
    <w:p w:rsidR="00E720AC" w:rsidRPr="00F635C8" w:rsidRDefault="00E720AC" w:rsidP="00F45CBD">
      <w:pPr>
        <w:pStyle w:val="ListParagraph"/>
        <w:numPr>
          <w:ilvl w:val="0"/>
          <w:numId w:val="1"/>
        </w:numPr>
        <w:rPr>
          <w:b/>
          <w:bCs/>
        </w:rPr>
      </w:pPr>
      <w:r w:rsidRPr="00F635C8">
        <w:rPr>
          <w:b/>
          <w:bCs/>
        </w:rPr>
        <w:t>Aşağıda  yazıyla verilen sayıları rakamlarla ; rakamlarla verilen sayıları yazıyla yazınız.</w:t>
      </w:r>
      <w:r>
        <w:rPr>
          <w:b/>
          <w:bCs/>
        </w:rPr>
        <w:t xml:space="preserve"> ( 5x2 puan)</w:t>
      </w:r>
    </w:p>
    <w:p w:rsidR="00E720AC" w:rsidRPr="00F635C8" w:rsidRDefault="00E720AC" w:rsidP="00433CC6">
      <w:pPr>
        <w:rPr>
          <w:b/>
          <w:bCs/>
        </w:rPr>
      </w:pPr>
    </w:p>
    <w:p w:rsidR="00E720AC" w:rsidRPr="00F635C8" w:rsidRDefault="00E720AC" w:rsidP="00433CC6">
      <w:pPr>
        <w:rPr>
          <w:b/>
          <w:bCs/>
        </w:rPr>
      </w:pPr>
      <w:r w:rsidRPr="00F635C8">
        <w:rPr>
          <w:b/>
          <w:bCs/>
        </w:rPr>
        <w:t>Seksen bin altı:………………………………..</w:t>
      </w:r>
    </w:p>
    <w:p w:rsidR="00E720AC" w:rsidRPr="00F635C8" w:rsidRDefault="00E720AC" w:rsidP="00433CC6">
      <w:pPr>
        <w:rPr>
          <w:b/>
          <w:bCs/>
        </w:rPr>
      </w:pPr>
      <w:r w:rsidRPr="00F635C8">
        <w:rPr>
          <w:b/>
          <w:bCs/>
        </w:rPr>
        <w:t>350 160</w:t>
      </w:r>
      <w:r w:rsidRPr="00F635C8">
        <w:rPr>
          <w:b/>
          <w:bCs/>
        </w:rPr>
        <w:tab/>
        <w:t>:……………………………</w:t>
      </w:r>
      <w:r>
        <w:rPr>
          <w:b/>
          <w:bCs/>
        </w:rPr>
        <w:t>……………………………………………</w:t>
      </w:r>
    </w:p>
    <w:p w:rsidR="00E720AC" w:rsidRPr="00F635C8" w:rsidRDefault="00E720AC" w:rsidP="00433CC6">
      <w:pPr>
        <w:rPr>
          <w:b/>
          <w:bCs/>
        </w:rPr>
      </w:pPr>
      <w:r w:rsidRPr="00F635C8">
        <w:rPr>
          <w:b/>
          <w:bCs/>
        </w:rPr>
        <w:t>Dokuz yüz bin  dört yüz yirmi yedi:………………………….</w:t>
      </w:r>
    </w:p>
    <w:p w:rsidR="00E720AC" w:rsidRPr="00F635C8" w:rsidRDefault="00E720AC" w:rsidP="00433CC6">
      <w:pPr>
        <w:rPr>
          <w:b/>
          <w:bCs/>
        </w:rPr>
      </w:pPr>
      <w:r w:rsidRPr="00F635C8">
        <w:rPr>
          <w:b/>
          <w:bCs/>
        </w:rPr>
        <w:t>89567</w:t>
      </w:r>
      <w:r w:rsidRPr="00F635C8">
        <w:rPr>
          <w:b/>
          <w:bCs/>
        </w:rPr>
        <w:tab/>
        <w:t>:…………………………………………………</w:t>
      </w:r>
      <w:r>
        <w:rPr>
          <w:b/>
          <w:bCs/>
        </w:rPr>
        <w:t>………………………………………</w:t>
      </w:r>
    </w:p>
    <w:p w:rsidR="00E720AC" w:rsidRPr="00F635C8" w:rsidRDefault="00E720AC" w:rsidP="00433CC6">
      <w:pPr>
        <w:rPr>
          <w:b/>
          <w:bCs/>
        </w:rPr>
      </w:pPr>
      <w:r w:rsidRPr="00F635C8">
        <w:rPr>
          <w:b/>
          <w:bCs/>
        </w:rPr>
        <w:t>Bin dokuz yüz yirmi üç:………………………………………………………………</w:t>
      </w:r>
    </w:p>
    <w:p w:rsidR="00E720AC" w:rsidRDefault="00E720AC" w:rsidP="00433CC6">
      <w:pPr>
        <w:rPr>
          <w:b/>
          <w:bCs/>
        </w:rPr>
      </w:pPr>
    </w:p>
    <w:p w:rsidR="00E720AC" w:rsidRPr="00F635C8" w:rsidRDefault="00E720AC" w:rsidP="00433CC6">
      <w:pPr>
        <w:rPr>
          <w:b/>
          <w:bCs/>
        </w:rPr>
      </w:pPr>
    </w:p>
    <w:p w:rsidR="00E720AC" w:rsidRPr="00F635C8" w:rsidRDefault="00E720AC" w:rsidP="0070702C">
      <w:pPr>
        <w:pStyle w:val="ListParagraph"/>
        <w:numPr>
          <w:ilvl w:val="0"/>
          <w:numId w:val="1"/>
        </w:numPr>
        <w:rPr>
          <w:b/>
          <w:bCs/>
        </w:rPr>
      </w:pPr>
      <w:r w:rsidRPr="00F635C8">
        <w:rPr>
          <w:b/>
          <w:bCs/>
        </w:rPr>
        <w:t>Bir tüccar çarşamba günü 1700 kg,perşembe günü çarşamba gününden 250 kg fazla ve cuma günü Perşembe gününden 340 kg az fındık satın almıştır.Buna göre tüccar bu üç günde toplam kaç kg fındık satın almıştır?</w:t>
      </w:r>
      <w:r>
        <w:rPr>
          <w:b/>
          <w:bCs/>
        </w:rPr>
        <w:t xml:space="preserve"> (10 Puan)</w:t>
      </w:r>
    </w:p>
    <w:p w:rsidR="00E720AC" w:rsidRPr="00F635C8" w:rsidRDefault="00E720AC" w:rsidP="00063AED">
      <w:pPr>
        <w:rPr>
          <w:b/>
          <w:bCs/>
        </w:rPr>
      </w:pPr>
    </w:p>
    <w:p w:rsidR="00E720AC" w:rsidRDefault="00E720AC" w:rsidP="00063AED">
      <w:pPr>
        <w:rPr>
          <w:b/>
          <w:bCs/>
        </w:rPr>
      </w:pPr>
    </w:p>
    <w:p w:rsidR="00E720AC" w:rsidRDefault="00E720AC" w:rsidP="00063AED">
      <w:pPr>
        <w:rPr>
          <w:b/>
          <w:bCs/>
        </w:rPr>
      </w:pPr>
    </w:p>
    <w:p w:rsidR="00E720AC" w:rsidRPr="00F635C8" w:rsidRDefault="00E720AC" w:rsidP="00063AED">
      <w:pPr>
        <w:rPr>
          <w:b/>
          <w:bCs/>
        </w:rPr>
      </w:pPr>
    </w:p>
    <w:p w:rsidR="00E720AC" w:rsidRPr="00F635C8" w:rsidRDefault="00E720AC" w:rsidP="00063AED">
      <w:pPr>
        <w:rPr>
          <w:b/>
          <w:bCs/>
        </w:rPr>
      </w:pPr>
    </w:p>
    <w:p w:rsidR="00E720AC" w:rsidRPr="00F635C8" w:rsidRDefault="00E720AC" w:rsidP="00063AED">
      <w:pPr>
        <w:pStyle w:val="ListParagraph"/>
        <w:numPr>
          <w:ilvl w:val="0"/>
          <w:numId w:val="1"/>
        </w:numPr>
        <w:rPr>
          <w:b/>
          <w:bCs/>
        </w:rPr>
      </w:pPr>
      <w:r w:rsidRPr="00F635C8">
        <w:rPr>
          <w:b/>
          <w:bCs/>
        </w:rPr>
        <w:t>Kilogram – gram , ton – kilogram , gram – miligram arasındaki dönüşümleri yapınız.</w:t>
      </w:r>
      <w:r>
        <w:rPr>
          <w:b/>
          <w:bCs/>
        </w:rPr>
        <w:t xml:space="preserve"> (5x2 puan)</w:t>
      </w:r>
    </w:p>
    <w:p w:rsidR="00E720AC" w:rsidRPr="00F635C8" w:rsidRDefault="00E720AC" w:rsidP="00063AED">
      <w:pPr>
        <w:rPr>
          <w:b/>
          <w:bCs/>
        </w:rPr>
      </w:pPr>
    </w:p>
    <w:p w:rsidR="00E720AC" w:rsidRPr="00F635C8" w:rsidRDefault="00E720AC" w:rsidP="00063AED">
      <w:pPr>
        <w:rPr>
          <w:b/>
          <w:bCs/>
        </w:rPr>
      </w:pPr>
      <w:r>
        <w:rPr>
          <w:b/>
          <w:bCs/>
        </w:rPr>
        <w:t>22t=…………………….kg</w:t>
      </w:r>
      <w:r>
        <w:rPr>
          <w:b/>
          <w:bCs/>
        </w:rPr>
        <w:tab/>
      </w:r>
      <w:r>
        <w:rPr>
          <w:b/>
          <w:bCs/>
        </w:rPr>
        <w:tab/>
      </w:r>
      <w:r w:rsidRPr="00F635C8">
        <w:rPr>
          <w:b/>
          <w:bCs/>
        </w:rPr>
        <w:t>6000g=………….kg</w:t>
      </w:r>
      <w:r w:rsidRPr="00F635C8">
        <w:rPr>
          <w:b/>
          <w:bCs/>
        </w:rPr>
        <w:tab/>
      </w:r>
      <w:r w:rsidRPr="00F635C8">
        <w:rPr>
          <w:b/>
          <w:bCs/>
        </w:rPr>
        <w:tab/>
        <w:t>15000kg=………………t</w:t>
      </w:r>
    </w:p>
    <w:p w:rsidR="00E720AC" w:rsidRPr="00F635C8" w:rsidRDefault="00E720AC" w:rsidP="00063AED">
      <w:pPr>
        <w:rPr>
          <w:b/>
          <w:bCs/>
        </w:rPr>
      </w:pPr>
    </w:p>
    <w:p w:rsidR="00E720AC" w:rsidRPr="00F635C8" w:rsidRDefault="00E720AC" w:rsidP="00063AED">
      <w:pPr>
        <w:rPr>
          <w:b/>
          <w:bCs/>
        </w:rPr>
      </w:pPr>
      <w:r w:rsidRPr="00F635C8">
        <w:rPr>
          <w:b/>
          <w:bCs/>
        </w:rPr>
        <w:tab/>
        <w:t>8g 200</w:t>
      </w:r>
      <w:r w:rsidRPr="00F635C8">
        <w:rPr>
          <w:b/>
          <w:bCs/>
        </w:rPr>
        <w:tab/>
        <w:t>mg=………………….mg</w:t>
      </w:r>
      <w:r w:rsidRPr="00F635C8">
        <w:rPr>
          <w:b/>
          <w:bCs/>
        </w:rPr>
        <w:tab/>
      </w:r>
      <w:r w:rsidRPr="00F635C8">
        <w:rPr>
          <w:b/>
          <w:bCs/>
        </w:rPr>
        <w:tab/>
        <w:t>1000mg=……………..g</w:t>
      </w:r>
    </w:p>
    <w:p w:rsidR="00E720AC" w:rsidRPr="00F635C8" w:rsidRDefault="00E720AC" w:rsidP="00063AED">
      <w:pPr>
        <w:rPr>
          <w:b/>
          <w:bCs/>
        </w:rPr>
      </w:pPr>
    </w:p>
    <w:p w:rsidR="00E720AC" w:rsidRPr="00F635C8" w:rsidRDefault="00E720AC" w:rsidP="00063AED">
      <w:pPr>
        <w:rPr>
          <w:b/>
          <w:bCs/>
        </w:rPr>
      </w:pPr>
    </w:p>
    <w:p w:rsidR="00E720AC" w:rsidRPr="00F635C8" w:rsidRDefault="00E720AC" w:rsidP="00063AED">
      <w:pPr>
        <w:rPr>
          <w:b/>
          <w:bCs/>
        </w:rPr>
      </w:pPr>
    </w:p>
    <w:p w:rsidR="00E720AC" w:rsidRPr="00F635C8" w:rsidRDefault="00E720AC" w:rsidP="00063AED">
      <w:pPr>
        <w:pStyle w:val="ListParagraph"/>
        <w:numPr>
          <w:ilvl w:val="0"/>
          <w:numId w:val="1"/>
        </w:numPr>
        <w:rPr>
          <w:b/>
          <w:bCs/>
        </w:rPr>
      </w:pPr>
      <w:r w:rsidRPr="00F635C8">
        <w:rPr>
          <w:b/>
          <w:bCs/>
        </w:rPr>
        <w:t xml:space="preserve">Aşağıdaki işlemleri yapınız. </w:t>
      </w:r>
      <w:r>
        <w:rPr>
          <w:b/>
          <w:bCs/>
        </w:rPr>
        <w:t>(5x2 puan)</w:t>
      </w:r>
    </w:p>
    <w:p w:rsidR="00E720AC" w:rsidRPr="00F635C8" w:rsidRDefault="00E720AC" w:rsidP="00063AED">
      <w:pPr>
        <w:rPr>
          <w:b/>
          <w:bCs/>
        </w:rPr>
      </w:pPr>
    </w:p>
    <w:p w:rsidR="00E720AC" w:rsidRPr="00F635C8" w:rsidRDefault="00E720AC" w:rsidP="00063AED">
      <w:pPr>
        <w:ind w:left="360"/>
        <w:rPr>
          <w:b/>
          <w:bCs/>
        </w:rPr>
      </w:pPr>
      <w:r w:rsidRPr="00F635C8">
        <w:rPr>
          <w:b/>
          <w:bCs/>
        </w:rPr>
        <w:t>2119+100=……………………</w:t>
      </w:r>
      <w:r w:rsidRPr="00F635C8">
        <w:rPr>
          <w:b/>
          <w:bCs/>
        </w:rPr>
        <w:tab/>
      </w:r>
      <w:r w:rsidRPr="00F635C8">
        <w:rPr>
          <w:b/>
          <w:bCs/>
        </w:rPr>
        <w:tab/>
      </w:r>
      <w:r w:rsidRPr="00F635C8">
        <w:rPr>
          <w:b/>
          <w:bCs/>
        </w:rPr>
        <w:tab/>
      </w:r>
      <w:r w:rsidRPr="00F635C8">
        <w:rPr>
          <w:b/>
          <w:bCs/>
        </w:rPr>
        <w:tab/>
      </w:r>
      <w:r w:rsidRPr="00F635C8">
        <w:rPr>
          <w:b/>
          <w:bCs/>
        </w:rPr>
        <w:tab/>
        <w:t>908 - ……….= 708</w:t>
      </w:r>
    </w:p>
    <w:p w:rsidR="00E720AC" w:rsidRPr="00F635C8" w:rsidRDefault="00E720AC" w:rsidP="00063AED">
      <w:pPr>
        <w:ind w:left="360"/>
        <w:rPr>
          <w:b/>
          <w:bCs/>
        </w:rPr>
      </w:pPr>
      <w:r w:rsidRPr="00F635C8">
        <w:rPr>
          <w:b/>
          <w:bCs/>
        </w:rPr>
        <w:t>2428+500=…………………..</w:t>
      </w:r>
      <w:r w:rsidRPr="00F635C8">
        <w:rPr>
          <w:b/>
          <w:bCs/>
        </w:rPr>
        <w:tab/>
      </w:r>
      <w:r w:rsidRPr="00F635C8">
        <w:rPr>
          <w:b/>
          <w:bCs/>
        </w:rPr>
        <w:tab/>
      </w:r>
      <w:r w:rsidRPr="00F635C8">
        <w:rPr>
          <w:b/>
          <w:bCs/>
        </w:rPr>
        <w:tab/>
      </w:r>
      <w:r w:rsidRPr="00F635C8">
        <w:rPr>
          <w:b/>
          <w:bCs/>
        </w:rPr>
        <w:tab/>
      </w:r>
      <w:r w:rsidRPr="00F635C8">
        <w:rPr>
          <w:b/>
          <w:bCs/>
        </w:rPr>
        <w:tab/>
        <w:t>304 -………..=4</w:t>
      </w:r>
    </w:p>
    <w:p w:rsidR="00E720AC" w:rsidRPr="00F635C8" w:rsidRDefault="00E720AC" w:rsidP="00063AED">
      <w:pPr>
        <w:ind w:left="360"/>
        <w:rPr>
          <w:b/>
          <w:bCs/>
        </w:rPr>
      </w:pPr>
      <w:r w:rsidRPr="00F635C8">
        <w:rPr>
          <w:b/>
          <w:bCs/>
        </w:rPr>
        <w:t>800x 10 =……………………</w:t>
      </w:r>
    </w:p>
    <w:p w:rsidR="00E720AC" w:rsidRPr="00F635C8" w:rsidRDefault="00E720AC" w:rsidP="00063AED">
      <w:pPr>
        <w:ind w:left="360"/>
        <w:rPr>
          <w:b/>
          <w:bCs/>
        </w:rPr>
      </w:pPr>
    </w:p>
    <w:p w:rsidR="00E720AC" w:rsidRDefault="00E720AC" w:rsidP="00063AED">
      <w:pPr>
        <w:ind w:left="360"/>
        <w:rPr>
          <w:b/>
          <w:bCs/>
        </w:rPr>
      </w:pPr>
    </w:p>
    <w:p w:rsidR="00E720AC" w:rsidRDefault="00E720AC" w:rsidP="00063AED">
      <w:pPr>
        <w:ind w:left="360"/>
        <w:rPr>
          <w:b/>
          <w:bCs/>
        </w:rPr>
      </w:pPr>
    </w:p>
    <w:p w:rsidR="00E720AC" w:rsidRPr="00F635C8" w:rsidRDefault="00E720AC" w:rsidP="00F635C8">
      <w:pPr>
        <w:pStyle w:val="ListParagraph"/>
        <w:numPr>
          <w:ilvl w:val="0"/>
          <w:numId w:val="1"/>
        </w:numPr>
        <w:rPr>
          <w:b/>
          <w:bCs/>
        </w:rPr>
      </w:pPr>
    </w:p>
    <w:p w:rsidR="00E720AC" w:rsidRDefault="00E720AC" w:rsidP="00433CC6">
      <w:pPr>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1" o:spid="_x0000_s1027" type="#_x0000_t75" alt="adsız" style="position:absolute;margin-left:-12.95pt;margin-top:4.6pt;width:41.25pt;height:61.5pt;z-index:-251665920;visibility:visible">
            <v:imagedata r:id="rId7" o:title=""/>
            <w10:wrap type="square"/>
          </v:shape>
        </w:pict>
      </w:r>
    </w:p>
    <w:p w:rsidR="00E720AC" w:rsidRPr="00F635C8" w:rsidRDefault="00E720AC" w:rsidP="00433CC6">
      <w:pPr>
        <w:rPr>
          <w:b/>
          <w:bCs/>
        </w:rPr>
      </w:pPr>
      <w:r w:rsidRPr="00F635C8">
        <w:rPr>
          <w:b/>
          <w:bCs/>
        </w:rPr>
        <w:t xml:space="preserve">                                                                                                                                Yandaki bidonda bulunan ayran 200 mL’ lik bardaklara  konularak misafirlere ikram edilmek isteniyor. Bu iş için kaç bardak gereklidir? </w:t>
      </w:r>
      <w:r>
        <w:rPr>
          <w:b/>
          <w:bCs/>
        </w:rPr>
        <w:t>(10 Puan)</w:t>
      </w:r>
    </w:p>
    <w:p w:rsidR="00E720AC" w:rsidRPr="00F635C8" w:rsidRDefault="00E720AC"/>
    <w:p w:rsidR="00E720AC" w:rsidRPr="00F635C8" w:rsidRDefault="00E720AC" w:rsidP="00433CC6"/>
    <w:p w:rsidR="00E720AC" w:rsidRDefault="00E720AC" w:rsidP="00433CC6"/>
    <w:p w:rsidR="00E720AC" w:rsidRPr="00F635C8" w:rsidRDefault="00E720AC" w:rsidP="00433CC6"/>
    <w:p w:rsidR="00E720AC" w:rsidRPr="00F635C8" w:rsidRDefault="00E720AC" w:rsidP="00433CC6"/>
    <w:p w:rsidR="00E720AC" w:rsidRPr="00F635C8" w:rsidRDefault="00E720AC" w:rsidP="00F635C8">
      <w:pPr>
        <w:pStyle w:val="ListParagraph"/>
        <w:numPr>
          <w:ilvl w:val="0"/>
          <w:numId w:val="1"/>
        </w:numPr>
        <w:autoSpaceDE w:val="0"/>
        <w:autoSpaceDN w:val="0"/>
        <w:adjustRightInd w:val="0"/>
        <w:rPr>
          <w:b/>
          <w:bCs/>
        </w:rPr>
      </w:pPr>
      <w:r w:rsidRPr="00F635C8">
        <w:rPr>
          <w:b/>
          <w:bCs/>
        </w:rPr>
        <w:t xml:space="preserve"> Bir çuvalda bulunan 30 kg pirincin önce 6 kg 400 g’ı, sonra ise 8 kg 800 g’ı satılmıştır.Çuvalda ne kadar pirinç kalmıştır? (10 Puan)</w:t>
      </w:r>
    </w:p>
    <w:p w:rsidR="00E720AC" w:rsidRDefault="00E720AC" w:rsidP="00433CC6">
      <w:pPr>
        <w:ind w:firstLine="708"/>
      </w:pPr>
    </w:p>
    <w:p w:rsidR="00E720AC" w:rsidRDefault="00E720AC" w:rsidP="00433CC6">
      <w:pPr>
        <w:ind w:firstLine="708"/>
      </w:pPr>
    </w:p>
    <w:p w:rsidR="00E720AC" w:rsidRDefault="00E720AC" w:rsidP="00433CC6">
      <w:pPr>
        <w:ind w:firstLine="708"/>
      </w:pPr>
    </w:p>
    <w:p w:rsidR="00E720AC" w:rsidRPr="00F635C8" w:rsidRDefault="00E720AC" w:rsidP="00433CC6">
      <w:pPr>
        <w:ind w:firstLine="708"/>
      </w:pPr>
    </w:p>
    <w:p w:rsidR="00E720AC" w:rsidRPr="00F635C8" w:rsidRDefault="00E720AC" w:rsidP="00433CC6"/>
    <w:p w:rsidR="00E720AC" w:rsidRPr="00F635C8" w:rsidRDefault="00E720AC" w:rsidP="00F635C8">
      <w:pPr>
        <w:pStyle w:val="ListParagraph"/>
        <w:numPr>
          <w:ilvl w:val="0"/>
          <w:numId w:val="1"/>
        </w:numPr>
        <w:rPr>
          <w:i/>
          <w:iCs/>
        </w:rPr>
      </w:pPr>
      <w:r w:rsidRPr="00F635C8">
        <w:tab/>
        <w:t xml:space="preserve">Örneklerdeki gibi sayıları en yakın </w:t>
      </w:r>
      <w:r w:rsidRPr="00F635C8">
        <w:rPr>
          <w:u w:val="single"/>
        </w:rPr>
        <w:t>onluğa</w:t>
      </w:r>
      <w:r w:rsidRPr="00F635C8">
        <w:t xml:space="preserve"> ve </w:t>
      </w:r>
      <w:r w:rsidRPr="00F635C8">
        <w:rPr>
          <w:u w:val="single"/>
        </w:rPr>
        <w:t>yüzlüğe</w:t>
      </w:r>
      <w:r w:rsidRPr="00F635C8">
        <w:t xml:space="preserve"> yuvarlayınız.</w:t>
      </w:r>
      <w:r w:rsidRPr="00F635C8">
        <w:rPr>
          <w:b/>
          <w:bCs/>
        </w:rPr>
        <w:t xml:space="preserve"> </w:t>
      </w:r>
      <w:r>
        <w:rPr>
          <w:b/>
          <w:bCs/>
        </w:rPr>
        <w:t>(5x2 puan)</w:t>
      </w:r>
    </w:p>
    <w:p w:rsidR="00E720AC" w:rsidRPr="00F635C8" w:rsidRDefault="00E720AC" w:rsidP="00F635C8">
      <w:pPr>
        <w:pStyle w:val="ListParagraph"/>
        <w:ind w:left="786"/>
        <w:rPr>
          <w:i/>
          <w:iCs/>
        </w:rPr>
      </w:pPr>
    </w:p>
    <w:p w:rsidR="00E720AC" w:rsidRPr="00F635C8" w:rsidRDefault="00E720AC" w:rsidP="00433CC6">
      <w:r w:rsidRPr="00F635C8">
        <w:t xml:space="preserve"> </w:t>
      </w:r>
      <w:r w:rsidRPr="00F635C8">
        <w:tab/>
      </w:r>
      <w:r w:rsidRPr="00F635C8">
        <w:tab/>
        <w:t xml:space="preserve">        En yakın onluğa</w:t>
      </w:r>
    </w:p>
    <w:p w:rsidR="00E720AC" w:rsidRPr="00F635C8" w:rsidRDefault="00E720AC" w:rsidP="00433CC6">
      <w:r>
        <w:rPr>
          <w:noProof/>
        </w:rPr>
        <w:pict>
          <v:shapetype id="_x0000_t32" coordsize="21600,21600" o:spt="32" o:oned="t" path="m,l21600,21600e" filled="f">
            <v:path arrowok="t" fillok="f" o:connecttype="none"/>
            <o:lock v:ext="edit" shapetype="t"/>
          </v:shapetype>
          <v:shape id="_x0000_s1028" type="#_x0000_t32" style="position:absolute;margin-left:59.4pt;margin-top:7.45pt;width:36.05pt;height:0;z-index:251651584" o:connectortype="straight">
            <v:stroke endarrow="block"/>
          </v:shape>
        </w:pict>
      </w:r>
      <w:r w:rsidRPr="00F635C8">
        <w:tab/>
        <w:t xml:space="preserve">217 </w:t>
      </w:r>
      <w:r w:rsidRPr="00F635C8">
        <w:tab/>
      </w:r>
      <w:r w:rsidRPr="00F635C8">
        <w:tab/>
        <w:t>220</w:t>
      </w:r>
    </w:p>
    <w:p w:rsidR="00E720AC" w:rsidRPr="00F635C8" w:rsidRDefault="00E720AC" w:rsidP="00433CC6">
      <w:r>
        <w:rPr>
          <w:noProof/>
        </w:rPr>
        <w:pict>
          <v:shape id="_x0000_s1029" type="#_x0000_t32" style="position:absolute;margin-left:59.4pt;margin-top:9.4pt;width:36.05pt;height:0;z-index:251652608" o:connectortype="straight">
            <v:stroke endarrow="block"/>
          </v:shape>
        </w:pict>
      </w:r>
      <w:r w:rsidRPr="00F635C8">
        <w:tab/>
        <w:t>461</w:t>
      </w:r>
    </w:p>
    <w:p w:rsidR="00E720AC" w:rsidRPr="00F635C8" w:rsidRDefault="00E720AC" w:rsidP="00433CC6">
      <w:r>
        <w:rPr>
          <w:noProof/>
        </w:rPr>
        <w:pict>
          <v:shape id="_x0000_s1030" type="#_x0000_t32" style="position:absolute;margin-left:59.4pt;margin-top:10.7pt;width:36.05pt;height:0;z-index:251653632" o:connectortype="straight">
            <v:stroke endarrow="block"/>
          </v:shape>
        </w:pict>
      </w:r>
      <w:r w:rsidRPr="00F635C8">
        <w:tab/>
        <w:t>675</w:t>
      </w:r>
    </w:p>
    <w:p w:rsidR="00E720AC" w:rsidRPr="00F635C8" w:rsidRDefault="00E720AC" w:rsidP="00433CC6">
      <w:r>
        <w:rPr>
          <w:noProof/>
        </w:rPr>
        <w:pict>
          <v:shape id="_x0000_s1031" type="#_x0000_t32" style="position:absolute;margin-left:59.4pt;margin-top:10.25pt;width:36.05pt;height:0;z-index:251654656" o:connectortype="straight">
            <v:stroke endarrow="block"/>
          </v:shape>
        </w:pict>
      </w:r>
      <w:r w:rsidRPr="00F635C8">
        <w:tab/>
        <w:t xml:space="preserve">  44</w:t>
      </w:r>
    </w:p>
    <w:p w:rsidR="00E720AC" w:rsidRPr="00F635C8" w:rsidRDefault="00E720AC" w:rsidP="00433CC6">
      <w:pPr>
        <w:rPr>
          <w:b/>
          <w:bCs/>
        </w:rPr>
      </w:pPr>
    </w:p>
    <w:p w:rsidR="00E720AC" w:rsidRPr="00F635C8" w:rsidRDefault="00E720AC" w:rsidP="00433CC6">
      <w:r w:rsidRPr="00F635C8">
        <w:rPr>
          <w:b/>
          <w:bCs/>
        </w:rPr>
        <w:tab/>
      </w:r>
      <w:r w:rsidRPr="00F635C8">
        <w:rPr>
          <w:b/>
          <w:bCs/>
        </w:rPr>
        <w:tab/>
        <w:t xml:space="preserve">         </w:t>
      </w:r>
      <w:r w:rsidRPr="00F635C8">
        <w:t>En yakın yüzlüğe</w:t>
      </w:r>
    </w:p>
    <w:p w:rsidR="00E720AC" w:rsidRPr="00F635C8" w:rsidRDefault="00E720AC" w:rsidP="00433CC6">
      <w:r>
        <w:rPr>
          <w:noProof/>
        </w:rPr>
        <w:pict>
          <v:shape id="_x0000_s1032" type="#_x0000_t32" style="position:absolute;margin-left:59.4pt;margin-top:8.65pt;width:36.05pt;height:0;z-index:251655680" o:connectortype="straight">
            <v:stroke endarrow="block"/>
          </v:shape>
        </w:pict>
      </w:r>
      <w:r w:rsidRPr="00F635C8">
        <w:tab/>
        <w:t>372</w:t>
      </w:r>
      <w:r w:rsidRPr="00F635C8">
        <w:tab/>
      </w:r>
      <w:r w:rsidRPr="00F635C8">
        <w:tab/>
        <w:t>400</w:t>
      </w:r>
    </w:p>
    <w:p w:rsidR="00E720AC" w:rsidRPr="00F635C8" w:rsidRDefault="00E720AC" w:rsidP="00433CC6">
      <w:r>
        <w:rPr>
          <w:noProof/>
        </w:rPr>
        <w:pict>
          <v:shape id="_x0000_s1033" type="#_x0000_t32" style="position:absolute;margin-left:59.4pt;margin-top:8.2pt;width:36.05pt;height:0;z-index:251656704" o:connectortype="straight">
            <v:stroke endarrow="block"/>
          </v:shape>
        </w:pict>
      </w:r>
      <w:r w:rsidRPr="00F635C8">
        <w:tab/>
        <w:t>825</w:t>
      </w:r>
    </w:p>
    <w:p w:rsidR="00E720AC" w:rsidRPr="00F635C8" w:rsidRDefault="00E720AC" w:rsidP="00433CC6">
      <w:r>
        <w:rPr>
          <w:noProof/>
        </w:rPr>
        <w:pict>
          <v:shape id="_x0000_s1034" type="#_x0000_t32" style="position:absolute;margin-left:59.4pt;margin-top:7.1pt;width:36.05pt;height:0;z-index:251657728" o:connectortype="straight">
            <v:stroke endarrow="block"/>
          </v:shape>
        </w:pict>
      </w:r>
      <w:r w:rsidRPr="00F635C8">
        <w:tab/>
        <w:t>2460</w:t>
      </w:r>
    </w:p>
    <w:p w:rsidR="00E720AC" w:rsidRPr="00F635C8" w:rsidRDefault="00E720AC" w:rsidP="00433CC6"/>
    <w:p w:rsidR="00E720AC" w:rsidRDefault="00E720AC" w:rsidP="001F631E">
      <w:pPr>
        <w:pStyle w:val="ListParagraph"/>
        <w:numPr>
          <w:ilvl w:val="0"/>
          <w:numId w:val="1"/>
        </w:numPr>
        <w:rPr>
          <w:b/>
          <w:bCs/>
        </w:rPr>
      </w:pPr>
      <w:r>
        <w:rPr>
          <w:b/>
          <w:bCs/>
        </w:rPr>
        <w:t xml:space="preserve"> </w:t>
      </w:r>
    </w:p>
    <w:p w:rsidR="00E720AC" w:rsidRDefault="00E720AC" w:rsidP="00433CC6"/>
    <w:p w:rsidR="00E720AC" w:rsidRPr="001F631E" w:rsidRDefault="00E720AC" w:rsidP="001F631E">
      <w:pPr>
        <w:pStyle w:val="ListParagraph"/>
        <w:ind w:left="786"/>
        <w:rPr>
          <w:b/>
          <w:bCs/>
        </w:rPr>
      </w:pPr>
      <w:r>
        <w:t>A)</w:t>
      </w:r>
      <w:r w:rsidRPr="001F631E">
        <w:rPr>
          <w:b/>
          <w:bCs/>
        </w:rPr>
        <w:t xml:space="preserve"> </w:t>
      </w:r>
      <w:r>
        <w:rPr>
          <w:b/>
          <w:bCs/>
        </w:rPr>
        <w:t>Aşağıdaki birinci bölme işleminde verilmeyen bölüneni bulunuz. (5 puan)</w:t>
      </w:r>
    </w:p>
    <w:p w:rsidR="00E720AC" w:rsidRPr="00F635C8" w:rsidRDefault="00E720AC" w:rsidP="001F631E">
      <w:pPr>
        <w:ind w:firstLine="708"/>
      </w:pPr>
    </w:p>
    <w:p w:rsidR="00E720AC" w:rsidRDefault="00E720AC" w:rsidP="001F631E">
      <w:pPr>
        <w:tabs>
          <w:tab w:val="left" w:pos="4763"/>
          <w:tab w:val="left" w:pos="6108"/>
        </w:tabs>
        <w:ind w:firstLine="708"/>
        <w:rPr>
          <w:rFonts w:ascii="Comic Sans MS" w:hAnsi="Comic Sans MS" w:cs="Comic Sans MS"/>
        </w:rPr>
      </w:pPr>
      <w:r>
        <w:rPr>
          <w:noProof/>
        </w:rPr>
        <w:pict>
          <v:line id="_x0000_s1035" style="position:absolute;left:0;text-align:left;z-index:251660800" from="68.4pt,2.8pt" to="68.4pt,47.8pt" strokeweight="1.5pt"/>
        </w:pict>
      </w:r>
      <w:r>
        <w:rPr>
          <w:rFonts w:ascii="Comic Sans MS" w:hAnsi="Comic Sans MS" w:cs="Comic Sans MS"/>
        </w:rPr>
        <w:t xml:space="preserve">          12                     </w:t>
      </w:r>
      <w:r>
        <w:rPr>
          <w:rFonts w:ascii="Comic Sans MS" w:hAnsi="Comic Sans MS" w:cs="Comic Sans MS"/>
        </w:rPr>
        <w:tab/>
      </w:r>
      <w:r>
        <w:rPr>
          <w:rFonts w:ascii="Comic Sans MS" w:hAnsi="Comic Sans MS" w:cs="Comic Sans MS"/>
        </w:rPr>
        <w:tab/>
      </w:r>
    </w:p>
    <w:p w:rsidR="00E720AC" w:rsidRDefault="00E720AC" w:rsidP="001F631E">
      <w:pPr>
        <w:tabs>
          <w:tab w:val="left" w:pos="1635"/>
        </w:tabs>
        <w:rPr>
          <w:rFonts w:ascii="Comic Sans MS" w:hAnsi="Comic Sans MS" w:cs="Comic Sans MS"/>
        </w:rPr>
      </w:pPr>
      <w:r>
        <w:rPr>
          <w:noProof/>
        </w:rPr>
        <w:pict>
          <v:line id="_x0000_s1036" style="position:absolute;z-index:251659776" from="68.45pt,.45pt" to="95.45pt,.45pt" strokeweight="1.5pt"/>
        </w:pict>
      </w:r>
      <w:r>
        <w:rPr>
          <w:rFonts w:ascii="Comic Sans MS" w:hAnsi="Comic Sans MS" w:cs="Comic Sans MS"/>
        </w:rPr>
        <w:t xml:space="preserve">                    85</w:t>
      </w:r>
    </w:p>
    <w:p w:rsidR="00E720AC" w:rsidRDefault="00E720AC" w:rsidP="001F631E">
      <w:pPr>
        <w:rPr>
          <w:rFonts w:ascii="Comic Sans MS" w:hAnsi="Comic Sans MS" w:cs="Comic Sans MS"/>
        </w:rPr>
      </w:pPr>
    </w:p>
    <w:p w:rsidR="00E720AC" w:rsidRDefault="00E720AC" w:rsidP="001F631E">
      <w:pPr>
        <w:tabs>
          <w:tab w:val="left" w:pos="902"/>
        </w:tabs>
        <w:rPr>
          <w:rFonts w:ascii="Comic Sans MS" w:hAnsi="Comic Sans MS" w:cs="Comic Sans MS"/>
        </w:rPr>
      </w:pPr>
      <w:r>
        <w:rPr>
          <w:noProof/>
        </w:rPr>
        <w:pict>
          <v:line id="_x0000_s1037" style="position:absolute;z-index:251661824" from="32.4pt,2.6pt" to="59.4pt,2.6pt" strokeweight="1.5pt"/>
        </w:pict>
      </w:r>
      <w:r>
        <w:rPr>
          <w:rFonts w:ascii="Comic Sans MS" w:hAnsi="Comic Sans MS" w:cs="Comic Sans MS"/>
        </w:rPr>
        <w:tab/>
        <w:t>03</w:t>
      </w:r>
    </w:p>
    <w:p w:rsidR="00E720AC" w:rsidRPr="00F635C8" w:rsidRDefault="00E720AC" w:rsidP="00433CC6"/>
    <w:p w:rsidR="00E720AC" w:rsidRPr="00F635C8" w:rsidRDefault="00E720AC" w:rsidP="00433CC6"/>
    <w:p w:rsidR="00E720AC" w:rsidRPr="00F635C8" w:rsidRDefault="00E720AC" w:rsidP="00433CC6"/>
    <w:p w:rsidR="00E720AC" w:rsidRPr="001F631E" w:rsidRDefault="00E720AC" w:rsidP="001F631E">
      <w:pPr>
        <w:pStyle w:val="ListParagraph"/>
        <w:ind w:left="786"/>
        <w:rPr>
          <w:b/>
          <w:bCs/>
        </w:rPr>
      </w:pPr>
      <w:r>
        <w:rPr>
          <w:noProof/>
        </w:rPr>
        <w:pict>
          <v:line id="_x0000_s1038" style="position:absolute;left:0;text-align:left;z-index:251664896" from="41.45pt,92.9pt" to="68.45pt,92.9pt" strokeweight="1.5pt"/>
        </w:pict>
      </w:r>
      <w:r>
        <w:rPr>
          <w:noProof/>
        </w:rPr>
        <w:pict>
          <v:line id="_x0000_s1039" style="position:absolute;left:0;text-align:left;z-index:251662848" from="73.95pt,41.3pt" to="73.95pt,86.3pt" strokeweight="1.5pt"/>
        </w:pict>
      </w:r>
      <w:r>
        <w:rPr>
          <w:noProof/>
        </w:rPr>
        <w:pict>
          <v:line id="_x0000_s1040" style="position:absolute;left:0;text-align:left;z-index:251663872" from="73.95pt,55.7pt" to="100.95pt,55.7pt" strokeweight="1.5pt"/>
        </w:pict>
      </w:r>
      <w:r>
        <w:tab/>
        <w:t xml:space="preserve">B) </w:t>
      </w:r>
      <w:r w:rsidRPr="001F631E">
        <w:rPr>
          <w:b/>
          <w:bCs/>
        </w:rPr>
        <w:t xml:space="preserve">Aşağıdaki işlemde kalan sayı en fazla kaç olabilir? </w:t>
      </w:r>
      <w:r>
        <w:rPr>
          <w:b/>
          <w:bCs/>
        </w:rPr>
        <w:t>(5 puan)</w:t>
      </w:r>
    </w:p>
    <w:p w:rsidR="00E720AC" w:rsidRPr="001F631E" w:rsidRDefault="00E720AC" w:rsidP="001F631E"/>
    <w:p w:rsidR="00E720AC" w:rsidRDefault="00E720AC" w:rsidP="001F631E"/>
    <w:p w:rsidR="00E720AC" w:rsidRDefault="00E720AC" w:rsidP="001F631E">
      <w:pPr>
        <w:tabs>
          <w:tab w:val="left" w:pos="902"/>
          <w:tab w:val="left" w:pos="1725"/>
        </w:tabs>
      </w:pPr>
      <w:r>
        <w:tab/>
        <w:t>ABC</w:t>
      </w:r>
      <w:r>
        <w:tab/>
        <w:t>9</w:t>
      </w:r>
    </w:p>
    <w:p w:rsidR="00E720AC" w:rsidRPr="001F631E" w:rsidRDefault="00E720AC" w:rsidP="001F631E"/>
    <w:p w:rsidR="00E720AC" w:rsidRPr="001F631E" w:rsidRDefault="00E720AC" w:rsidP="001F631E"/>
    <w:p w:rsidR="00E720AC" w:rsidRPr="001F631E" w:rsidRDefault="00E720AC" w:rsidP="001F631E"/>
    <w:p w:rsidR="00E720AC" w:rsidRPr="001F631E" w:rsidRDefault="00E720AC" w:rsidP="001F631E"/>
    <w:p w:rsidR="00E720AC" w:rsidRPr="001F631E" w:rsidRDefault="00E720AC" w:rsidP="0054160F">
      <w:hyperlink r:id="rId8" w:history="1">
        <w:r>
          <w:rPr>
            <w:rStyle w:val="Hyperlink"/>
            <w:rFonts w:ascii="Comic Sans MS" w:hAnsi="Comic Sans MS" w:cs="Comic Sans MS"/>
          </w:rPr>
          <w:t>www.sorubak.com</w:t>
        </w:r>
      </w:hyperlink>
    </w:p>
    <w:sectPr w:rsidR="00E720AC" w:rsidRPr="001F631E" w:rsidSect="001F631E">
      <w:pgSz w:w="11906" w:h="16838"/>
      <w:pgMar w:top="426"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0AC" w:rsidRDefault="00E720AC" w:rsidP="004642B8">
      <w:r>
        <w:separator/>
      </w:r>
    </w:p>
  </w:endnote>
  <w:endnote w:type="continuationSeparator" w:id="1">
    <w:p w:rsidR="00E720AC" w:rsidRDefault="00E720AC" w:rsidP="004642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0AC" w:rsidRDefault="00E720AC" w:rsidP="004642B8">
      <w:r>
        <w:separator/>
      </w:r>
    </w:p>
  </w:footnote>
  <w:footnote w:type="continuationSeparator" w:id="1">
    <w:p w:rsidR="00E720AC" w:rsidRDefault="00E720AC" w:rsidP="004642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120E9B"/>
    <w:multiLevelType w:val="hybridMultilevel"/>
    <w:tmpl w:val="4AEA5BB0"/>
    <w:lvl w:ilvl="0" w:tplc="DCD0AEAA">
      <w:start w:val="1"/>
      <w:numFmt w:val="decimal"/>
      <w:lvlText w:val="%1."/>
      <w:lvlJc w:val="left"/>
      <w:pPr>
        <w:ind w:left="786"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3CC6"/>
    <w:rsid w:val="00005FF9"/>
    <w:rsid w:val="00063AED"/>
    <w:rsid w:val="001010AB"/>
    <w:rsid w:val="00104F97"/>
    <w:rsid w:val="0014006E"/>
    <w:rsid w:val="001F631E"/>
    <w:rsid w:val="0021270F"/>
    <w:rsid w:val="00433CC6"/>
    <w:rsid w:val="00450570"/>
    <w:rsid w:val="004642B8"/>
    <w:rsid w:val="00515E38"/>
    <w:rsid w:val="0054160F"/>
    <w:rsid w:val="00614405"/>
    <w:rsid w:val="0070702C"/>
    <w:rsid w:val="008F6301"/>
    <w:rsid w:val="00AA3B70"/>
    <w:rsid w:val="00B0562D"/>
    <w:rsid w:val="00B6293C"/>
    <w:rsid w:val="00D33E90"/>
    <w:rsid w:val="00DE37C0"/>
    <w:rsid w:val="00E1773E"/>
    <w:rsid w:val="00E53C6D"/>
    <w:rsid w:val="00E720AC"/>
    <w:rsid w:val="00F33B4C"/>
    <w:rsid w:val="00F45CBD"/>
    <w:rsid w:val="00F635C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CC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642B8"/>
    <w:pPr>
      <w:tabs>
        <w:tab w:val="center" w:pos="4536"/>
        <w:tab w:val="right" w:pos="9072"/>
      </w:tabs>
    </w:pPr>
  </w:style>
  <w:style w:type="character" w:customStyle="1" w:styleId="HeaderChar">
    <w:name w:val="Header Char"/>
    <w:basedOn w:val="DefaultParagraphFont"/>
    <w:link w:val="Header"/>
    <w:uiPriority w:val="99"/>
    <w:semiHidden/>
    <w:locked/>
    <w:rsid w:val="004642B8"/>
    <w:rPr>
      <w:rFonts w:ascii="Times New Roman" w:hAnsi="Times New Roman" w:cs="Times New Roman"/>
      <w:sz w:val="24"/>
      <w:szCs w:val="24"/>
      <w:lang w:eastAsia="tr-TR"/>
    </w:rPr>
  </w:style>
  <w:style w:type="paragraph" w:styleId="Footer">
    <w:name w:val="footer"/>
    <w:basedOn w:val="Normal"/>
    <w:link w:val="FooterChar"/>
    <w:uiPriority w:val="99"/>
    <w:semiHidden/>
    <w:rsid w:val="004642B8"/>
    <w:pPr>
      <w:tabs>
        <w:tab w:val="center" w:pos="4536"/>
        <w:tab w:val="right" w:pos="9072"/>
      </w:tabs>
    </w:pPr>
  </w:style>
  <w:style w:type="character" w:customStyle="1" w:styleId="FooterChar">
    <w:name w:val="Footer Char"/>
    <w:basedOn w:val="DefaultParagraphFont"/>
    <w:link w:val="Footer"/>
    <w:uiPriority w:val="99"/>
    <w:semiHidden/>
    <w:locked/>
    <w:rsid w:val="004642B8"/>
    <w:rPr>
      <w:rFonts w:ascii="Times New Roman" w:hAnsi="Times New Roman" w:cs="Times New Roman"/>
      <w:sz w:val="24"/>
      <w:szCs w:val="24"/>
      <w:lang w:eastAsia="tr-TR"/>
    </w:rPr>
  </w:style>
  <w:style w:type="paragraph" w:styleId="ListParagraph">
    <w:name w:val="List Paragraph"/>
    <w:basedOn w:val="Normal"/>
    <w:uiPriority w:val="99"/>
    <w:qFormat/>
    <w:rsid w:val="004642B8"/>
    <w:pPr>
      <w:ind w:left="720"/>
    </w:pPr>
  </w:style>
  <w:style w:type="character" w:styleId="Hyperlink">
    <w:name w:val="Hyperlink"/>
    <w:basedOn w:val="DefaultParagraphFont"/>
    <w:uiPriority w:val="99"/>
    <w:rsid w:val="0054160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2</Pages>
  <Words>352</Words>
  <Characters>2009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ACER</dc:creator>
  <cp:keywords>sorubak.com</cp:keywords>
  <dc:description/>
  <cp:lastModifiedBy>edanur</cp:lastModifiedBy>
  <cp:revision>9</cp:revision>
  <cp:lastPrinted>2016-03-03T12:35:00Z</cp:lastPrinted>
  <dcterms:created xsi:type="dcterms:W3CDTF">2016-03-02T13:20:00Z</dcterms:created>
  <dcterms:modified xsi:type="dcterms:W3CDTF">2016-03-14T16:48:00Z</dcterms:modified>
</cp:coreProperties>
</file>