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4B" w:rsidRDefault="00980D4B" w:rsidP="007C2375">
      <w:pPr>
        <w:pStyle w:val="NoSpacing"/>
      </w:pPr>
      <w:r w:rsidRPr="007E5AA3">
        <w:t>Adı Soyadı</w:t>
      </w:r>
      <w:r>
        <w:t>: ……………………..…………</w:t>
      </w:r>
      <w:r w:rsidRPr="007E5AA3">
        <w:t xml:space="preserve">  </w:t>
      </w:r>
      <w:r>
        <w:t xml:space="preserve">                 No:………..</w:t>
      </w:r>
      <w:r>
        <w:tab/>
      </w:r>
      <w:r>
        <w:tab/>
      </w:r>
      <w:r>
        <w:tab/>
        <w:t>Puan:……..                            ……/11/2015</w:t>
      </w:r>
    </w:p>
    <w:p w:rsidR="00980D4B" w:rsidRPr="007E5AA3" w:rsidRDefault="00980D4B" w:rsidP="007C2375">
      <w:pPr>
        <w:pStyle w:val="NoSpacing"/>
      </w:pPr>
      <w:r w:rsidRPr="007E5AA3">
        <w:tab/>
        <w:t xml:space="preserve">                                                           </w:t>
      </w:r>
    </w:p>
    <w:p w:rsidR="00980D4B" w:rsidRPr="007E5AA3" w:rsidRDefault="00980D4B" w:rsidP="004D7901">
      <w:pPr>
        <w:pStyle w:val="NoSpacing"/>
        <w:jc w:val="center"/>
        <w:rPr>
          <w:b/>
        </w:rPr>
      </w:pPr>
      <w:r>
        <w:rPr>
          <w:b/>
        </w:rPr>
        <w:t>ANTAKYA İLKOKULU 4/G</w:t>
      </w:r>
      <w:r w:rsidRPr="007E5AA3">
        <w:rPr>
          <w:b/>
        </w:rPr>
        <w:t xml:space="preserve"> SINIFI MATEMATİK DERSİ 1.DÖNEM 1. YAZILI</w:t>
      </w:r>
      <w:r>
        <w:rPr>
          <w:b/>
        </w:rPr>
        <w:t xml:space="preserve"> SORULARI</w:t>
      </w:r>
    </w:p>
    <w:p w:rsidR="00980D4B" w:rsidRPr="007E5AA3" w:rsidRDefault="00980D4B" w:rsidP="0019192E">
      <w:pPr>
        <w:pStyle w:val="NoSpacing"/>
        <w:rPr>
          <w:b/>
        </w:rPr>
      </w:pPr>
    </w:p>
    <w:p w:rsidR="00980D4B" w:rsidRPr="007E5AA3" w:rsidRDefault="00980D4B" w:rsidP="0019192E">
      <w:pPr>
        <w:pStyle w:val="NoSpacing"/>
        <w:rPr>
          <w:b/>
        </w:rPr>
      </w:pPr>
      <w:r w:rsidRPr="007E5AA3">
        <w:rPr>
          <w:b/>
        </w:rPr>
        <w:t>1-) Aşağıdaki ifadelerde doğru olanların başına (D), yanlış olanların başına (Y) harfi yazınız.</w:t>
      </w:r>
      <w:r>
        <w:rPr>
          <w:b/>
        </w:rPr>
        <w:t xml:space="preserve"> (10 Puan)</w:t>
      </w:r>
    </w:p>
    <w:p w:rsidR="00980D4B" w:rsidRPr="007E5AA3" w:rsidRDefault="00980D4B" w:rsidP="0019192E">
      <w:pPr>
        <w:pStyle w:val="NoSpacing"/>
      </w:pPr>
    </w:p>
    <w:p w:rsidR="00980D4B" w:rsidRPr="007E5AA3" w:rsidRDefault="00980D4B" w:rsidP="00D050B8">
      <w:pPr>
        <w:pStyle w:val="NoSpacing"/>
        <w:numPr>
          <w:ilvl w:val="0"/>
          <w:numId w:val="1"/>
        </w:numPr>
        <w:spacing w:line="276" w:lineRule="auto"/>
        <w:ind w:left="426" w:firstLine="141"/>
        <w:rPr>
          <w:rFonts w:cs="Calibri"/>
        </w:rPr>
      </w:pPr>
      <w:r w:rsidRPr="007E5AA3">
        <w:rPr>
          <w:rFonts w:cs="Calibri"/>
        </w:rPr>
        <w:t>(……) Üçgenin iç açıları toplamı 180° dir.</w:t>
      </w:r>
    </w:p>
    <w:p w:rsidR="00980D4B" w:rsidRPr="007E5AA3" w:rsidRDefault="00980D4B" w:rsidP="00D050B8">
      <w:pPr>
        <w:pStyle w:val="NoSpacing"/>
        <w:numPr>
          <w:ilvl w:val="0"/>
          <w:numId w:val="1"/>
        </w:numPr>
        <w:spacing w:line="276" w:lineRule="auto"/>
        <w:ind w:left="426" w:firstLine="141"/>
        <w:rPr>
          <w:rFonts w:cs="Calibri"/>
        </w:rPr>
      </w:pPr>
      <w:r w:rsidRPr="007E5AA3">
        <w:rPr>
          <w:rFonts w:cs="Calibri"/>
        </w:rPr>
        <w:t>(……) En büyük dar açı 89° dir.</w:t>
      </w:r>
    </w:p>
    <w:p w:rsidR="00980D4B" w:rsidRPr="008A462D" w:rsidRDefault="00980D4B" w:rsidP="00D050B8">
      <w:pPr>
        <w:pStyle w:val="NoSpacing"/>
        <w:numPr>
          <w:ilvl w:val="0"/>
          <w:numId w:val="1"/>
        </w:numPr>
        <w:spacing w:line="276" w:lineRule="auto"/>
        <w:ind w:left="426" w:firstLine="141"/>
        <w:rPr>
          <w:rFonts w:cs="Calibri"/>
        </w:rPr>
      </w:pPr>
      <w:r w:rsidRPr="008A462D">
        <w:rPr>
          <w:rFonts w:cs="Calibri"/>
        </w:rPr>
        <w:t>(……) Açıları iletki ile ölçeriz.</w:t>
      </w:r>
    </w:p>
    <w:p w:rsidR="00980D4B" w:rsidRPr="007E5AA3" w:rsidRDefault="00980D4B" w:rsidP="00D050B8">
      <w:pPr>
        <w:pStyle w:val="NoSpacing"/>
        <w:numPr>
          <w:ilvl w:val="0"/>
          <w:numId w:val="1"/>
        </w:numPr>
        <w:spacing w:line="276" w:lineRule="auto"/>
        <w:ind w:left="426" w:firstLine="141"/>
        <w:rPr>
          <w:rFonts w:cs="Calibri"/>
        </w:rPr>
      </w:pPr>
      <w:r w:rsidRPr="007E5AA3">
        <w:rPr>
          <w:rFonts w:cs="Calibri"/>
        </w:rPr>
        <w:t>(……) Bir açısı geniş olan üçgenlere “geniş açılı üçgen” denir.</w:t>
      </w:r>
    </w:p>
    <w:p w:rsidR="00980D4B" w:rsidRPr="007E5AA3" w:rsidRDefault="00980D4B" w:rsidP="00D050B8">
      <w:pPr>
        <w:pStyle w:val="NoSpacing"/>
        <w:numPr>
          <w:ilvl w:val="0"/>
          <w:numId w:val="1"/>
        </w:numPr>
        <w:spacing w:line="276" w:lineRule="auto"/>
        <w:ind w:left="426" w:firstLine="141"/>
        <w:rPr>
          <w:rFonts w:cs="Calibri"/>
        </w:rPr>
      </w:pPr>
      <w:r w:rsidRPr="007E5AA3">
        <w:rPr>
          <w:rFonts w:cs="Calibri"/>
        </w:rPr>
        <w:t>(……) Karenin komşu olmayan köşeleri birleştirildiğinde “köşegen” olur.</w:t>
      </w:r>
    </w:p>
    <w:p w:rsidR="00980D4B" w:rsidRPr="007E5AA3" w:rsidRDefault="00980D4B" w:rsidP="0019192E">
      <w:pPr>
        <w:spacing w:after="0" w:line="240" w:lineRule="auto"/>
        <w:jc w:val="both"/>
        <w:rPr>
          <w:rFonts w:cs="Calibri"/>
          <w:b/>
          <w:bCs/>
        </w:rPr>
      </w:pPr>
    </w:p>
    <w:tbl>
      <w:tblPr>
        <w:tblW w:w="1071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0"/>
        <w:gridCol w:w="1999"/>
        <w:gridCol w:w="2262"/>
        <w:gridCol w:w="2110"/>
        <w:gridCol w:w="1847"/>
        <w:gridCol w:w="2165"/>
        <w:gridCol w:w="91"/>
      </w:tblGrid>
      <w:tr w:rsidR="00980D4B" w:rsidRPr="007E5AA3" w:rsidTr="00CF1A51">
        <w:trPr>
          <w:trHeight w:val="271"/>
          <w:jc w:val="right"/>
        </w:trPr>
        <w:tc>
          <w:tcPr>
            <w:tcW w:w="1071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80D4B" w:rsidRPr="00CF1A51" w:rsidRDefault="00980D4B" w:rsidP="00CF1A51">
            <w:pPr>
              <w:tabs>
                <w:tab w:val="left" w:pos="6921"/>
              </w:tabs>
              <w:spacing w:after="0" w:line="240" w:lineRule="auto"/>
              <w:ind w:right="565"/>
              <w:jc w:val="both"/>
              <w:rPr>
                <w:rFonts w:cs="Calibri"/>
                <w:b/>
                <w:bCs/>
              </w:rPr>
            </w:pPr>
            <w:r w:rsidRPr="00CF1A51">
              <w:rPr>
                <w:rFonts w:cs="Calibri"/>
                <w:b/>
                <w:bCs/>
              </w:rPr>
              <w:t>2-) Aşağıda ölçüsü verilen açıların çeşitlerini altlarındaki boşluğa yazınız.</w:t>
            </w:r>
            <w:r w:rsidRPr="00CF1A51">
              <w:rPr>
                <w:rFonts w:cs="Calibri"/>
                <w:b/>
                <w:bCs/>
              </w:rPr>
              <w:tab/>
              <w:t xml:space="preserve"> (10 Puan)</w:t>
            </w:r>
          </w:p>
        </w:tc>
      </w:tr>
      <w:tr w:rsidR="00980D4B" w:rsidRPr="007E5AA3" w:rsidTr="00CF1A51">
        <w:trPr>
          <w:gridAfter w:val="1"/>
          <w:wAfter w:w="91" w:type="dxa"/>
          <w:trHeight w:val="746"/>
          <w:jc w:val="right"/>
        </w:trPr>
        <w:tc>
          <w:tcPr>
            <w:tcW w:w="240" w:type="dxa"/>
            <w:tcBorders>
              <w:top w:val="nil"/>
              <w:left w:val="nil"/>
              <w:bottom w:val="nil"/>
            </w:tcBorders>
          </w:tcPr>
          <w:p w:rsidR="00980D4B" w:rsidRPr="00CF1A51" w:rsidRDefault="00980D4B" w:rsidP="00CF1A51">
            <w:pPr>
              <w:pStyle w:val="Heading1"/>
              <w:spacing w:line="240" w:lineRule="auto"/>
              <w:ind w:right="565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99" w:type="dxa"/>
            <w:tcBorders>
              <w:bottom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 w:rsidRPr="00CF1A51">
              <w:rPr>
                <w:bCs/>
              </w:rPr>
              <w:t>s(Â)=89°</w:t>
            </w:r>
          </w:p>
        </w:tc>
        <w:tc>
          <w:tcPr>
            <w:tcW w:w="2262" w:type="dxa"/>
            <w:tcBorders>
              <w:bottom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6" type="#_x0000_t75" style="position:absolute;left:0;text-align:left;margin-left:22.65pt;margin-top:1pt;width:5.95pt;height:2.7pt;z-index:251661824;visibility:visible;mso-position-horizontal-relative:text;mso-position-vertical-relative:text">
                  <v:imagedata r:id="rId7" o:title=""/>
                </v:shape>
              </w:pict>
            </w:r>
            <w:r w:rsidRPr="00CF1A51">
              <w:rPr>
                <w:bCs/>
              </w:rPr>
              <w:t>s(B)=179°</w:t>
            </w:r>
          </w:p>
        </w:tc>
        <w:tc>
          <w:tcPr>
            <w:tcW w:w="2110" w:type="dxa"/>
            <w:tcBorders>
              <w:bottom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>
              <w:rPr>
                <w:noProof/>
              </w:rPr>
              <w:pict>
                <v:shape id="_x0000_s1027" type="#_x0000_t75" style="position:absolute;left:0;text-align:left;margin-left:26.55pt;margin-top:2.6pt;width:5.8pt;height:2.7pt;z-index:251662848;visibility:visible;mso-position-horizontal-relative:text;mso-position-vertical-relative:text">
                  <v:imagedata r:id="rId7" o:title=""/>
                </v:shape>
              </w:pict>
            </w:r>
            <w:r w:rsidRPr="00CF1A51">
              <w:rPr>
                <w:bCs/>
              </w:rPr>
              <w:t>s(C)=90°</w:t>
            </w:r>
          </w:p>
        </w:tc>
        <w:tc>
          <w:tcPr>
            <w:tcW w:w="1847" w:type="dxa"/>
            <w:tcBorders>
              <w:bottom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>
              <w:rPr>
                <w:noProof/>
              </w:rPr>
              <w:pict>
                <v:shape id="_x0000_s1028" type="#_x0000_t75" style="position:absolute;left:0;text-align:left;margin-left:25.45pt;margin-top:2.6pt;width:5.8pt;height:2.7pt;z-index:251663872;visibility:visible;mso-position-horizontal-relative:text;mso-position-vertical-relative:text">
                  <v:imagedata r:id="rId7" o:title=""/>
                </v:shape>
              </w:pict>
            </w:r>
            <w:r w:rsidRPr="00CF1A51">
              <w:rPr>
                <w:bCs/>
              </w:rPr>
              <w:t>s(D)=91°</w:t>
            </w:r>
          </w:p>
        </w:tc>
        <w:tc>
          <w:tcPr>
            <w:tcW w:w="2165" w:type="dxa"/>
            <w:tcBorders>
              <w:bottom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>
              <w:rPr>
                <w:noProof/>
              </w:rPr>
              <w:pict>
                <v:shape id="_x0000_s1029" type="#_x0000_t75" style="position:absolute;left:0;text-align:left;margin-left:24.65pt;margin-top:2.05pt;width:6pt;height:2.7pt;z-index:251664896;visibility:visible;mso-position-horizontal-relative:text;mso-position-vertical-relative:text">
                  <v:imagedata r:id="rId7" o:title=""/>
                </v:shape>
              </w:pict>
            </w:r>
            <w:r w:rsidRPr="00CF1A51">
              <w:rPr>
                <w:bCs/>
              </w:rPr>
              <w:t>s(E)=180°</w:t>
            </w:r>
          </w:p>
        </w:tc>
      </w:tr>
      <w:tr w:rsidR="00980D4B" w:rsidRPr="007E5AA3" w:rsidTr="00CF1A51">
        <w:trPr>
          <w:gridAfter w:val="1"/>
          <w:wAfter w:w="91" w:type="dxa"/>
          <w:trHeight w:val="401"/>
          <w:jc w:val="right"/>
        </w:trPr>
        <w:tc>
          <w:tcPr>
            <w:tcW w:w="240" w:type="dxa"/>
            <w:tcBorders>
              <w:top w:val="nil"/>
              <w:left w:val="nil"/>
              <w:bottom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</w:p>
        </w:tc>
        <w:tc>
          <w:tcPr>
            <w:tcW w:w="1999" w:type="dxa"/>
            <w:tcBorders>
              <w:top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 w:rsidRPr="00CF1A51">
              <w:rPr>
                <w:bCs/>
              </w:rPr>
              <w:t>……………………</w:t>
            </w:r>
          </w:p>
        </w:tc>
        <w:tc>
          <w:tcPr>
            <w:tcW w:w="2262" w:type="dxa"/>
            <w:tcBorders>
              <w:top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 w:rsidRPr="00CF1A51">
              <w:rPr>
                <w:bCs/>
              </w:rPr>
              <w:t>………………………..</w:t>
            </w:r>
          </w:p>
        </w:tc>
        <w:tc>
          <w:tcPr>
            <w:tcW w:w="2110" w:type="dxa"/>
            <w:tcBorders>
              <w:top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 w:rsidRPr="00CF1A51">
              <w:rPr>
                <w:bCs/>
              </w:rPr>
              <w:t>…………….……….</w:t>
            </w:r>
          </w:p>
        </w:tc>
        <w:tc>
          <w:tcPr>
            <w:tcW w:w="1847" w:type="dxa"/>
            <w:tcBorders>
              <w:top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 w:rsidRPr="00CF1A51">
              <w:rPr>
                <w:bCs/>
              </w:rPr>
              <w:t>…………………</w:t>
            </w:r>
          </w:p>
        </w:tc>
        <w:tc>
          <w:tcPr>
            <w:tcW w:w="2165" w:type="dxa"/>
            <w:tcBorders>
              <w:top w:val="nil"/>
            </w:tcBorders>
          </w:tcPr>
          <w:p w:rsidR="00980D4B" w:rsidRPr="00CF1A51" w:rsidRDefault="00980D4B" w:rsidP="00CF1A51">
            <w:pPr>
              <w:spacing w:before="60" w:after="60" w:line="240" w:lineRule="atLeast"/>
              <w:ind w:right="565"/>
              <w:jc w:val="center"/>
              <w:rPr>
                <w:bCs/>
              </w:rPr>
            </w:pPr>
            <w:r w:rsidRPr="00CF1A51">
              <w:rPr>
                <w:bCs/>
              </w:rPr>
              <w:t>……..……………….</w:t>
            </w:r>
          </w:p>
        </w:tc>
      </w:tr>
    </w:tbl>
    <w:p w:rsidR="00980D4B" w:rsidRDefault="00980D4B" w:rsidP="0019192E">
      <w:pPr>
        <w:pStyle w:val="NoSpacing"/>
        <w:spacing w:line="276" w:lineRule="auto"/>
        <w:rPr>
          <w:rFonts w:cs="Calibri"/>
        </w:rPr>
      </w:pPr>
    </w:p>
    <w:p w:rsidR="00980D4B" w:rsidRPr="007E5AA3" w:rsidRDefault="00980D4B" w:rsidP="0019192E">
      <w:pPr>
        <w:pStyle w:val="NoSpacing"/>
        <w:spacing w:line="276" w:lineRule="auto"/>
        <w:rPr>
          <w:rFonts w:cs="Calibri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3685"/>
        <w:gridCol w:w="3261"/>
        <w:gridCol w:w="3366"/>
      </w:tblGrid>
      <w:tr w:rsidR="00980D4B" w:rsidRPr="007E5AA3" w:rsidTr="00CF1A51">
        <w:trPr>
          <w:trHeight w:val="383"/>
          <w:jc w:val="right"/>
        </w:trPr>
        <w:tc>
          <w:tcPr>
            <w:tcW w:w="10704" w:type="dxa"/>
            <w:gridSpan w:val="4"/>
            <w:tcBorders>
              <w:top w:val="nil"/>
              <w:left w:val="nil"/>
              <w:bottom w:val="nil"/>
            </w:tcBorders>
          </w:tcPr>
          <w:p w:rsidR="00980D4B" w:rsidRPr="00CF1A51" w:rsidRDefault="00980D4B" w:rsidP="00CF1A51">
            <w:pPr>
              <w:pStyle w:val="NoSpacing"/>
              <w:spacing w:line="276" w:lineRule="auto"/>
              <w:rPr>
                <w:rFonts w:cs="Calibri"/>
                <w:b/>
              </w:rPr>
            </w:pPr>
            <w:r w:rsidRPr="00CF1A51">
              <w:rPr>
                <w:rFonts w:cs="Calibri"/>
                <w:b/>
              </w:rPr>
              <w:t>3-) Aşağıda verilen üçgenlerin açılarına göre çeşidini altlarına yazınız. ( 5 Puan)</w:t>
            </w:r>
          </w:p>
        </w:tc>
      </w:tr>
      <w:tr w:rsidR="00980D4B" w:rsidRPr="007E5AA3" w:rsidTr="00CF1A51">
        <w:trPr>
          <w:trHeight w:val="1917"/>
          <w:jc w:val="right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980D4B" w:rsidRPr="00CF1A51" w:rsidRDefault="00980D4B" w:rsidP="00CF1A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3685" w:type="dxa"/>
          </w:tcPr>
          <w:p w:rsidR="00980D4B" w:rsidRPr="00CF1A51" w:rsidRDefault="00980D4B" w:rsidP="00CF1A51">
            <w:pPr>
              <w:spacing w:after="0" w:line="240" w:lineRule="auto"/>
            </w:pPr>
            <w:r>
              <w:rPr>
                <w:noProof/>
              </w:rPr>
              <w:pict>
                <v:group id="_x0000_s1030" style="position:absolute;margin-left:23.35pt;margin-top:4.55pt;width:130.7pt;height:81pt;z-index:251647488;mso-position-horizontal-relative:text;mso-position-vertical-relative:text" coordorigin="1318,8924" coordsize="2614,162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left:1363;top:10318;width:244;height:226" filled="f" stroked="f">
                    <v:textbox inset="0,0,0,0">
                      <w:txbxContent>
                        <w:p w:rsidR="00980D4B" w:rsidRDefault="00980D4B" w:rsidP="00922172">
                          <w:pPr>
                            <w:jc w:val="center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group id="_x0000_s1032" style="position:absolute;left:1318;top:8924;width:2614;height:1546" coordorigin="1318,8924" coordsize="2614,1546">
                    <v:shape id="_x0000_s1033" type="#_x0000_t202" style="position:absolute;left:1318;top:8924;width:244;height:226" filled="f" stroked="f">
                      <v:textbox inset="0,0,0,0">
                        <w:txbxContent>
                          <w:p w:rsidR="00980D4B" w:rsidRDefault="00980D4B" w:rsidP="00922172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_x0000_s1034" style="position:absolute;left:1666;top:9102;width:2266;height:1368" coordorigin="1666,9102" coordsize="2266,1368">
                      <v:group id="_x0000_s1035" style="position:absolute;left:1666;top:9102;width:2266;height:1368" coordorigin="1666,9102" coordsize="2266,1368">
                        <v:group id="_x0000_s1036" style="position:absolute;left:1666;top:9102;width:2266;height:1368" coordorigin="1666,9102" coordsize="2266,1368">
                          <v:group id="_x0000_s1037" style="position:absolute;left:1666;top:9102;width:2266;height:1368" coordorigin="1666,9102" coordsize="2266,1368">
                            <v:shapetype id="_x0000_t6" coordsize="21600,21600" o:spt="6" path="m,l,21600r21600,xe">
                              <v:stroke joinstyle="miter"/>
                              <v:path gradientshapeok="t" o:connecttype="custom" o:connectlocs="0,0;0,10800;0,21600;10800,21600;21600,21600;10800,10800" textboxrect="1800,12600,12600,19800"/>
                            </v:shapetype>
                            <v:shape id="_x0000_s1038" type="#_x0000_t6" style="position:absolute;left:1666;top:9102;width:1941;height:1291"/>
                            <v:shape id="_x0000_s1039" type="#_x0000_t202" style="position:absolute;left:3688;top:10244;width:244;height:226" filled="f" stroked="f">
                              <v:textbox inset="0,0,0,0">
                                <w:txbxContent>
                                  <w:p w:rsidR="00980D4B" w:rsidRDefault="00980D4B" w:rsidP="00922172">
                                    <w:pPr>
                                      <w:jc w:val="center"/>
                                    </w:pPr>
                                    <w: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40" type="#_x0000_t202" style="position:absolute;left:2841;top:10091;width:394;height:226" filled="f" stroked="f">
                            <v:textbox inset="0,0,0,0">
                              <w:txbxContent>
                                <w:p w:rsidR="00980D4B" w:rsidRPr="00922172" w:rsidRDefault="00980D4B" w:rsidP="00501653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45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41" type="#_x0000_t202" style="position:absolute;left:1666;top:9330;width:394;height:226" filled="f" stroked="f">
                          <v:textbox inset="0,0,0,0">
                            <w:txbxContent>
                              <w:p w:rsidR="00980D4B" w:rsidRPr="00922172" w:rsidRDefault="00980D4B" w:rsidP="00501653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45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rect id="_x0000_s1042" style="position:absolute;left:1666;top:10168;width:200;height:224"/>
                      <v:oval id="_x0000_s1043" style="position:absolute;left:1741;top:10242;width:57;height:57" fillcolor="black"/>
                    </v:group>
                  </v:group>
                </v:group>
              </w:pict>
            </w: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</w:tc>
        <w:tc>
          <w:tcPr>
            <w:tcW w:w="3261" w:type="dxa"/>
          </w:tcPr>
          <w:p w:rsidR="00980D4B" w:rsidRPr="00CF1A51" w:rsidRDefault="00980D4B" w:rsidP="00CF1A51">
            <w:pPr>
              <w:spacing w:after="0" w:line="240" w:lineRule="auto"/>
            </w:pPr>
            <w:r>
              <w:rPr>
                <w:noProof/>
              </w:rPr>
              <w:pict>
                <v:group id="_x0000_s1044" style="position:absolute;margin-left:10.6pt;margin-top:8.45pt;width:136.75pt;height:80.85pt;z-index:251645440;mso-position-horizontal-relative:text;mso-position-vertical-relative:text" coordorigin="4530,9002" coordsize="2735,1617">
                  <v:shape id="_x0000_s1045" type="#_x0000_t202" style="position:absolute;left:6382;top:9002;width:244;height:226" filled="f" stroked="f">
                    <v:textbox inset="0,0,0,0">
                      <w:txbxContent>
                        <w:p w:rsidR="00980D4B" w:rsidRDefault="00980D4B" w:rsidP="00922172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  <v:group id="_x0000_s1046" style="position:absolute;left:4530;top:9139;width:2735;height:1480" coordorigin="4530,9139" coordsize="2735,1480">
                    <v:shape id="_x0000_s1047" type="#_x0000_t202" style="position:absolute;left:7021;top:10393;width:244;height:226" filled="f" stroked="f">
                      <v:textbox inset="0,0,0,0">
                        <w:txbxContent>
                          <w:p w:rsidR="00980D4B" w:rsidRDefault="00980D4B" w:rsidP="00922172">
                            <w:pPr>
                              <w:jc w:val="center"/>
                            </w:pPr>
                            <w:r>
                              <w:t>L</w:t>
                            </w:r>
                          </w:p>
                        </w:txbxContent>
                      </v:textbox>
                    </v:shape>
                    <v:group id="_x0000_s1048" style="position:absolute;left:4530;top:9139;width:2319;height:1404" coordorigin="4530,9139" coordsize="2319,1404">
                      <v:shape id="_x0000_s1049" type="#_x0000_t202" style="position:absolute;left:4530;top:10317;width:244;height:226" filled="f" stroked="f">
                        <v:textbox inset="0,0,0,0">
                          <w:txbxContent>
                            <w:p w:rsidR="00980D4B" w:rsidRDefault="00980D4B" w:rsidP="00922172">
                              <w:pPr>
                                <w:jc w:val="center"/>
                              </w:pPr>
                              <w:r>
                                <w:t>M</w:t>
                              </w:r>
                            </w:p>
                          </w:txbxContent>
                        </v:textbox>
                      </v:shape>
                      <v:group id="_x0000_s1050" style="position:absolute;left:4883;top:9139;width:1966;height:1403" coordorigin="4883,9139" coordsize="1966,1403">
                        <v:group id="_x0000_s1051" style="position:absolute;left:4883;top:9139;width:1966;height:1403" coordorigin="4883,9139" coordsize="1966,1403">
                          <v:group id="_x0000_s1052" style="position:absolute;left:4883;top:9139;width:1966;height:1403" coordorigin="4883,9139" coordsize="1966,1403"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_x0000_s1053" type="#_x0000_t5" style="position:absolute;left:4883;top:9139;width:1966;height:1403" adj="14799"/>
                            <v:shape id="_x0000_s1054" type="#_x0000_t202" style="position:absolute;left:5920;top:9432;width:394;height:226" filled="f" stroked="f">
                              <v:textbox inset="0,0,0,0">
                                <w:txbxContent>
                                  <w:p w:rsidR="00980D4B" w:rsidRPr="00922172" w:rsidRDefault="00980D4B" w:rsidP="00922172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60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55" type="#_x0000_t202" style="position:absolute;left:6271;top:10248;width:394;height:226" filled="f" stroked="f">
                            <v:textbox inset="0,0,0,0">
                              <w:txbxContent>
                                <w:p w:rsidR="00980D4B" w:rsidRPr="00922172" w:rsidRDefault="00980D4B" w:rsidP="00922172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80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56" type="#_x0000_t202" style="position:absolute;left:5169;top:10209;width:394;height:226" filled="f" stroked="f">
                          <v:textbox inset="0,0,0,0">
                            <w:txbxContent>
                              <w:p w:rsidR="00980D4B" w:rsidRPr="00922172" w:rsidRDefault="00980D4B" w:rsidP="00922172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</w:tc>
        <w:tc>
          <w:tcPr>
            <w:tcW w:w="3366" w:type="dxa"/>
          </w:tcPr>
          <w:p w:rsidR="00980D4B" w:rsidRPr="00CF1A51" w:rsidRDefault="00980D4B" w:rsidP="00CF1A51">
            <w:pPr>
              <w:spacing w:after="0" w:line="240" w:lineRule="auto"/>
            </w:pPr>
            <w:r>
              <w:rPr>
                <w:noProof/>
              </w:rPr>
              <w:pict>
                <v:group id="_x0000_s1057" style="position:absolute;margin-left:-3.3pt;margin-top:3.5pt;width:164.3pt;height:89.65pt;z-index:251646464;mso-position-horizontal-relative:text;mso-position-vertical-relative:text" coordorigin="7721,8903" coordsize="3286,1793">
                  <v:shape id="_x0000_s1058" type="#_x0000_t202" style="position:absolute;left:7721;top:8903;width:244;height:226" filled="f" stroked="f">
                    <v:textbox inset="0,0,0,0">
                      <w:txbxContent>
                        <w:p w:rsidR="00980D4B" w:rsidRDefault="00980D4B" w:rsidP="00922172">
                          <w:pPr>
                            <w:jc w:val="center"/>
                          </w:pPr>
                          <w:r>
                            <w:t>T</w:t>
                          </w:r>
                        </w:p>
                      </w:txbxContent>
                    </v:textbox>
                  </v:shape>
                  <v:group id="_x0000_s1059" style="position:absolute;left:7721;top:9330;width:3286;height:1366" coordorigin="7721,9330" coordsize="3286,1366">
                    <v:shape id="_x0000_s1060" type="#_x0000_t202" style="position:absolute;left:8724;top:10470;width:244;height:226" filled="f" stroked="f">
                      <v:textbox inset="0,0,0,0">
                        <w:txbxContent>
                          <w:p w:rsidR="00980D4B" w:rsidRDefault="00980D4B" w:rsidP="00922172">
                            <w:pPr>
                              <w:jc w:val="center"/>
                            </w:pPr>
                            <w:r>
                              <w:t>R</w:t>
                            </w:r>
                          </w:p>
                        </w:txbxContent>
                      </v:textbox>
                    </v:shape>
                    <v:group id="_x0000_s1061" style="position:absolute;left:7721;top:9330;width:3286;height:1140" coordorigin="7721,9330" coordsize="3286,1140">
                      <v:shape id="_x0000_s1062" type="#_x0000_t202" style="position:absolute;left:10763;top:9718;width:244;height:226" filled="f" stroked="f">
                        <v:textbox inset="0,0,0,0">
                          <w:txbxContent>
                            <w:p w:rsidR="00980D4B" w:rsidRDefault="00980D4B" w:rsidP="00922172">
                              <w:pPr>
                                <w:jc w:val="center"/>
                              </w:pPr>
                              <w:r>
                                <w:t>U</w:t>
                              </w:r>
                            </w:p>
                          </w:txbxContent>
                        </v:textbox>
                      </v:shape>
                      <v:group id="_x0000_s1063" style="position:absolute;left:7721;top:9330;width:3114;height:1140" coordorigin="7721,9330" coordsize="3114,1140">
                        <v:group id="_x0000_s1064" style="position:absolute;left:7721;top:9330;width:3114;height:1140" coordorigin="7721,9330" coordsize="3114,1140">
                          <v:group id="_x0000_s1065" style="position:absolute;left:7721;top:9330;width:3114;height:1140" coordorigin="7721,9330" coordsize="3114,1140">
                            <v:shapetype id="_x0000_t128" coordsize="21600,21600" o:spt="128" path="m,l21600,,10800,21600xe">
                              <v:stroke joinstyle="miter"/>
                              <v:path gradientshapeok="t" o:connecttype="custom" o:connectlocs="10800,0;5400,10800;10800,21600;16200,10800" textboxrect="5400,0,16200,10800"/>
                            </v:shapetype>
                            <v:shape id="_x0000_s1066" type="#_x0000_t128" style="position:absolute;left:7721;top:9556;width:3114;height:914;rotation:13098144fd;flip:x y"/>
                            <v:shape id="_x0000_s1067" type="#_x0000_t202" style="position:absolute;left:8330;top:9330;width:394;height:226" filled="f" stroked="f">
                              <v:textbox inset="0,0,0,0">
                                <w:txbxContent>
                                  <w:p w:rsidR="00980D4B" w:rsidRPr="00922172" w:rsidRDefault="00980D4B" w:rsidP="00922172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20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68" type="#_x0000_t202" style="position:absolute;left:9040;top:10090;width:552;height:226" filled="f" stroked="f">
                            <v:textbox inset="0,0,0,0">
                              <w:txbxContent>
                                <w:p w:rsidR="00980D4B" w:rsidRPr="00922172" w:rsidRDefault="00980D4B" w:rsidP="00922172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120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69" type="#_x0000_t202" style="position:absolute;left:10021;top:9982;width:394;height:226" filled="f" stroked="f">
                          <v:textbox inset="0,0,0,0">
                            <w:txbxContent>
                              <w:p w:rsidR="00980D4B" w:rsidRPr="00922172" w:rsidRDefault="00980D4B" w:rsidP="00922172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</w:tc>
      </w:tr>
      <w:tr w:rsidR="00980D4B" w:rsidRPr="007E5AA3" w:rsidTr="00CF1A51">
        <w:trPr>
          <w:trHeight w:val="261"/>
          <w:jc w:val="right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980D4B" w:rsidRPr="00CF1A51" w:rsidRDefault="00980D4B" w:rsidP="00CF1A51">
            <w:pPr>
              <w:spacing w:after="0" w:line="240" w:lineRule="auto"/>
            </w:pPr>
          </w:p>
        </w:tc>
        <w:tc>
          <w:tcPr>
            <w:tcW w:w="3685" w:type="dxa"/>
          </w:tcPr>
          <w:p w:rsidR="00980D4B" w:rsidRPr="00CF1A51" w:rsidRDefault="00980D4B" w:rsidP="00CF1A51">
            <w:pPr>
              <w:spacing w:after="0" w:line="240" w:lineRule="auto"/>
            </w:pPr>
            <w:r w:rsidRPr="00CF1A51">
              <w:t>…………………………………………Üçgen</w:t>
            </w:r>
          </w:p>
        </w:tc>
        <w:tc>
          <w:tcPr>
            <w:tcW w:w="3261" w:type="dxa"/>
          </w:tcPr>
          <w:p w:rsidR="00980D4B" w:rsidRPr="00CF1A51" w:rsidRDefault="00980D4B" w:rsidP="00CF1A51">
            <w:pPr>
              <w:spacing w:after="0" w:line="240" w:lineRule="auto"/>
            </w:pPr>
            <w:r w:rsidRPr="00CF1A51">
              <w:t>…………………………………………Üçgen</w:t>
            </w:r>
          </w:p>
        </w:tc>
        <w:tc>
          <w:tcPr>
            <w:tcW w:w="3366" w:type="dxa"/>
          </w:tcPr>
          <w:p w:rsidR="00980D4B" w:rsidRPr="00CF1A51" w:rsidRDefault="00980D4B" w:rsidP="00CF1A51">
            <w:pPr>
              <w:spacing w:after="0" w:line="240" w:lineRule="auto"/>
            </w:pPr>
            <w:r w:rsidRPr="00CF1A51">
              <w:t>……………………………………… Üçgen</w:t>
            </w:r>
          </w:p>
        </w:tc>
      </w:tr>
    </w:tbl>
    <w:p w:rsidR="00980D4B" w:rsidRPr="007E5AA3" w:rsidRDefault="00980D4B" w:rsidP="007E5AA3">
      <w:pPr>
        <w:pStyle w:val="NoSpacing"/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"/>
        <w:gridCol w:w="4111"/>
        <w:gridCol w:w="6343"/>
      </w:tblGrid>
      <w:tr w:rsidR="00980D4B" w:rsidRPr="007E5AA3" w:rsidTr="00CF1A51">
        <w:trPr>
          <w:trHeight w:val="334"/>
          <w:jc w:val="right"/>
        </w:trPr>
        <w:tc>
          <w:tcPr>
            <w:tcW w:w="10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D4B" w:rsidRPr="00CF1A51" w:rsidRDefault="00980D4B" w:rsidP="00CF1A51">
            <w:pPr>
              <w:spacing w:after="0" w:line="240" w:lineRule="auto"/>
              <w:rPr>
                <w:b/>
              </w:rPr>
            </w:pPr>
            <w:r w:rsidRPr="00CF1A51">
              <w:rPr>
                <w:b/>
              </w:rPr>
              <w:t xml:space="preserve">4-) Aşağıdaki  </w:t>
            </w:r>
            <w:r w:rsidRPr="00CF1A51">
              <w:rPr>
                <w:rFonts w:cs="Arial"/>
                <w:b/>
                <w:noProof/>
                <w:color w:val="555555"/>
                <w:sz w:val="20"/>
                <w:szCs w:val="20"/>
              </w:rPr>
              <w:pict>
                <v:shape id="Resim 11" o:spid="_x0000_i1025" type="#_x0000_t75" alt="32_Sem22" style="width:26.25pt;height:18pt;visibility:visible">
                  <v:imagedata r:id="rId8" o:title="" grayscale="t"/>
                </v:shape>
              </w:pict>
            </w:r>
            <w:r w:rsidRPr="00CF1A51">
              <w:rPr>
                <w:b/>
              </w:rPr>
              <w:t>üçgeninde verilmeyen C açısının ölçüsünü bulunuz. (10 Puan)</w:t>
            </w:r>
          </w:p>
        </w:tc>
      </w:tr>
      <w:tr w:rsidR="00980D4B" w:rsidRPr="007E5AA3" w:rsidTr="00CF1A51">
        <w:trPr>
          <w:trHeight w:val="1773"/>
          <w:jc w:val="right"/>
        </w:trPr>
        <w:tc>
          <w:tcPr>
            <w:tcW w:w="250" w:type="dxa"/>
            <w:tcBorders>
              <w:top w:val="nil"/>
              <w:left w:val="nil"/>
              <w:bottom w:val="nil"/>
            </w:tcBorders>
          </w:tcPr>
          <w:p w:rsidR="00980D4B" w:rsidRPr="00CF1A51" w:rsidRDefault="00980D4B" w:rsidP="00CF1A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4111" w:type="dxa"/>
          </w:tcPr>
          <w:p w:rsidR="00980D4B" w:rsidRPr="00CF1A51" w:rsidRDefault="00980D4B" w:rsidP="00CF1A51">
            <w:pPr>
              <w:spacing w:after="0" w:line="240" w:lineRule="auto"/>
            </w:pPr>
            <w:r w:rsidRPr="00CF1A51">
              <w:rPr>
                <w:noProof/>
                <w:sz w:val="20"/>
                <w:szCs w:val="20"/>
              </w:rPr>
              <w:pict>
                <v:shape id="Resim 8" o:spid="_x0000_i1026" type="#_x0000_t75" style="width:169.5pt;height:87pt;visibility:visible">
                  <v:imagedata r:id="rId9" o:title=""/>
                </v:shape>
              </w:pict>
            </w:r>
          </w:p>
        </w:tc>
        <w:tc>
          <w:tcPr>
            <w:tcW w:w="6343" w:type="dxa"/>
          </w:tcPr>
          <w:p w:rsidR="00980D4B" w:rsidRPr="00CF1A51" w:rsidRDefault="00980D4B" w:rsidP="00CF1A51">
            <w:pPr>
              <w:spacing w:after="0" w:line="240" w:lineRule="auto"/>
            </w:pPr>
            <w:r w:rsidRPr="00CF1A51">
              <w:t>Çözüm:</w:t>
            </w: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  <w:p w:rsidR="00980D4B" w:rsidRPr="00CF1A51" w:rsidRDefault="00980D4B" w:rsidP="00CF1A51">
            <w:pPr>
              <w:spacing w:after="0" w:line="240" w:lineRule="auto"/>
            </w:pPr>
          </w:p>
        </w:tc>
      </w:tr>
    </w:tbl>
    <w:p w:rsidR="00980D4B" w:rsidRPr="007E5AA3" w:rsidRDefault="00980D4B" w:rsidP="007E5AA3">
      <w:pPr>
        <w:pStyle w:val="NoSpacing"/>
      </w:pPr>
    </w:p>
    <w:tbl>
      <w:tblPr>
        <w:tblW w:w="0" w:type="auto"/>
        <w:jc w:val="right"/>
        <w:tblLook w:val="00A0"/>
      </w:tblPr>
      <w:tblGrid>
        <w:gridCol w:w="569"/>
        <w:gridCol w:w="2373"/>
        <w:gridCol w:w="2534"/>
        <w:gridCol w:w="2614"/>
        <w:gridCol w:w="2614"/>
      </w:tblGrid>
      <w:tr w:rsidR="00980D4B" w:rsidRPr="007E5AA3" w:rsidTr="00CF1A51">
        <w:trPr>
          <w:trHeight w:val="409"/>
          <w:jc w:val="right"/>
        </w:trPr>
        <w:tc>
          <w:tcPr>
            <w:tcW w:w="10704" w:type="dxa"/>
            <w:gridSpan w:val="5"/>
          </w:tcPr>
          <w:p w:rsidR="00980D4B" w:rsidRPr="00CF1A51" w:rsidRDefault="00980D4B" w:rsidP="00D1400E">
            <w:pPr>
              <w:pStyle w:val="NoSpacing"/>
              <w:rPr>
                <w:b/>
              </w:rPr>
            </w:pPr>
            <w:r w:rsidRPr="00CF1A51">
              <w:rPr>
                <w:b/>
              </w:rPr>
              <w:t>5-) Aşağıdaki şekillerin köşegenlerini kalemle çiziniz ve altlarına kaç tane köşegeni olduklarını yazınız. (10 Puan)</w:t>
            </w:r>
          </w:p>
        </w:tc>
      </w:tr>
      <w:tr w:rsidR="00980D4B" w:rsidRPr="007E5AA3" w:rsidTr="00CF1A51">
        <w:trPr>
          <w:trHeight w:val="1510"/>
          <w:jc w:val="right"/>
        </w:trPr>
        <w:tc>
          <w:tcPr>
            <w:tcW w:w="569" w:type="dxa"/>
          </w:tcPr>
          <w:p w:rsidR="00980D4B" w:rsidRPr="00CF1A51" w:rsidRDefault="00980D4B" w:rsidP="00CF1A5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2373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>
              <w:rPr>
                <w:noProof/>
              </w:rPr>
              <w:pict>
                <v:rect id="_x0000_s1070" style="position:absolute;left:0;text-align:left;margin-left:24.95pt;margin-top:8.95pt;width:67.5pt;height:64.5pt;z-index:251648512;mso-position-horizontal-relative:text;mso-position-vertical-relative:text" strokeweight="1pt"/>
              </w:pict>
            </w:r>
          </w:p>
        </w:tc>
        <w:tc>
          <w:tcPr>
            <w:tcW w:w="2534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>
              <w:rPr>
                <w:noProof/>
              </w:rPr>
              <w:pict>
                <v:shape id="_x0000_s1071" type="#_x0000_t5" style="position:absolute;left:0;text-align:left;margin-left:2.85pt;margin-top:3.55pt;width:105.75pt;height:57pt;z-index:251650560;mso-position-horizontal-relative:text;mso-position-vertical-relative:text" strokeweight="1pt"/>
              </w:pict>
            </w:r>
          </w:p>
        </w:tc>
        <w:tc>
          <w:tcPr>
            <w:tcW w:w="2614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>
              <w:rPr>
                <w:noProof/>
              </w:rPr>
              <w:pict>
                <v:rect id="_x0000_s1072" style="position:absolute;left:0;text-align:left;margin-left:5.2pt;margin-top:3.55pt;width:112.5pt;height:57pt;z-index:251649536;mso-position-horizontal-relative:text;mso-position-vertical-relative:text" strokeweight="1pt"/>
              </w:pict>
            </w:r>
          </w:p>
        </w:tc>
        <w:tc>
          <w:tcPr>
            <w:tcW w:w="2614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>
              <w:rPr>
                <w:noProof/>
              </w:rPr>
              <w:pict>
                <v:oval id="_x0000_s1073" style="position:absolute;left:0;text-align:left;margin-left:18.2pt;margin-top:2.95pt;width:69.75pt;height:70.5pt;z-index:251651584;mso-position-horizontal-relative:text;mso-position-vertical-relative:text" strokeweight="1pt"/>
              </w:pict>
            </w:r>
          </w:p>
        </w:tc>
      </w:tr>
      <w:tr w:rsidR="00980D4B" w:rsidRPr="007E5AA3" w:rsidTr="00CF1A51">
        <w:trPr>
          <w:trHeight w:val="283"/>
          <w:jc w:val="right"/>
        </w:trPr>
        <w:tc>
          <w:tcPr>
            <w:tcW w:w="569" w:type="dxa"/>
          </w:tcPr>
          <w:p w:rsidR="00980D4B" w:rsidRPr="00CF1A51" w:rsidRDefault="00980D4B" w:rsidP="00CF1A51">
            <w:pPr>
              <w:spacing w:after="0" w:line="240" w:lineRule="auto"/>
            </w:pPr>
          </w:p>
        </w:tc>
        <w:tc>
          <w:tcPr>
            <w:tcW w:w="2373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………………………………</w:t>
            </w:r>
          </w:p>
        </w:tc>
        <w:tc>
          <w:tcPr>
            <w:tcW w:w="2534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……………………………………</w:t>
            </w:r>
          </w:p>
        </w:tc>
        <w:tc>
          <w:tcPr>
            <w:tcW w:w="2614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……………………………………</w:t>
            </w:r>
          </w:p>
        </w:tc>
        <w:tc>
          <w:tcPr>
            <w:tcW w:w="2614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……………………………………</w:t>
            </w:r>
          </w:p>
        </w:tc>
      </w:tr>
    </w:tbl>
    <w:p w:rsidR="00980D4B" w:rsidRDefault="00980D4B" w:rsidP="007C2375">
      <w:pPr>
        <w:pStyle w:val="NoSpacing"/>
      </w:pPr>
    </w:p>
    <w:p w:rsidR="00980D4B" w:rsidRDefault="00980D4B" w:rsidP="007C2375">
      <w:pPr>
        <w:pStyle w:val="NoSpacing"/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142"/>
        <w:gridCol w:w="2693"/>
        <w:gridCol w:w="2693"/>
        <w:gridCol w:w="2445"/>
        <w:gridCol w:w="2339"/>
      </w:tblGrid>
      <w:tr w:rsidR="00980D4B" w:rsidRPr="007E5AA3" w:rsidTr="00CF1A51">
        <w:trPr>
          <w:trHeight w:val="1543"/>
          <w:jc w:val="right"/>
        </w:trPr>
        <w:tc>
          <w:tcPr>
            <w:tcW w:w="534" w:type="dxa"/>
            <w:gridSpan w:val="2"/>
            <w:tcBorders>
              <w:top w:val="nil"/>
              <w:left w:val="nil"/>
              <w:bottom w:val="nil"/>
            </w:tcBorders>
          </w:tcPr>
          <w:p w:rsidR="00980D4B" w:rsidRPr="00CF1A51" w:rsidRDefault="00980D4B" w:rsidP="00CF1A51">
            <w:pPr>
              <w:spacing w:after="0" w:line="240" w:lineRule="auto"/>
              <w:rPr>
                <w:b/>
                <w:noProof/>
              </w:rPr>
            </w:pPr>
            <w:r w:rsidRPr="00CF1A51">
              <w:rPr>
                <w:b/>
                <w:noProof/>
              </w:rPr>
              <w:t>6-)</w:t>
            </w:r>
          </w:p>
        </w:tc>
        <w:tc>
          <w:tcPr>
            <w:tcW w:w="5386" w:type="dxa"/>
            <w:gridSpan w:val="2"/>
          </w:tcPr>
          <w:p w:rsidR="00980D4B" w:rsidRPr="00CF1A51" w:rsidRDefault="00980D4B" w:rsidP="00CF1A51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w:pict>
                <v:group id="_x0000_s1074" style="position:absolute;margin-left:3.35pt;margin-top:1.2pt;width:122.4pt;height:79.3pt;z-index:251660800;mso-position-horizontal-relative:text;mso-position-vertical-relative:text" coordorigin="1102,14007" coordsize="2448,1586">
                  <v:shape id="_x0000_s1075" type="#_x0000_t202" style="position:absolute;left:1665;top:14950;width:329;height:231" filled="f" stroked="f">
                    <v:textbox inset="0,0,0,0">
                      <w:txbxContent>
                        <w:p w:rsidR="00980D4B" w:rsidRDefault="00980D4B" w:rsidP="007C2375">
                          <w:pPr>
                            <w:jc w:val="center"/>
                          </w:pPr>
                          <w:r>
                            <w:t>?</w:t>
                          </w:r>
                        </w:p>
                      </w:txbxContent>
                    </v:textbox>
                  </v:shape>
                  <v:group id="_x0000_s1076" style="position:absolute;left:1102;top:14007;width:2448;height:1586" coordorigin="1102,14007" coordsize="2448,1586">
                    <v:shape id="_x0000_s1077" type="#_x0000_t202" style="position:absolute;left:1350;top:14007;width:216;height:231" filled="f" stroked="f">
                      <v:textbox inset="0,0,0,0">
                        <w:txbxContent>
                          <w:p w:rsidR="00980D4B" w:rsidRDefault="00980D4B" w:rsidP="007C2375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v:textbox>
                    </v:shape>
                    <v:group id="_x0000_s1078" style="position:absolute;left:1102;top:14238;width:2448;height:1355" coordorigin="1102,14238" coordsize="2448,1355">
                      <v:shape id="_x0000_s1079" type="#_x0000_t202" style="position:absolute;left:2189;top:15326;width:216;height:231" filled="f" stroked="f">
                        <v:textbox inset="0,0,0,0">
                          <w:txbxContent>
                            <w:p w:rsidR="00980D4B" w:rsidRDefault="00980D4B" w:rsidP="007C2375">
                              <w:pPr>
                                <w:jc w:val="center"/>
                              </w:pPr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group id="_x0000_s1080" style="position:absolute;left:1102;top:14238;width:2448;height:1355" coordorigin="1102,14238" coordsize="2448,1355">
                        <v:shape id="_x0000_s1081" type="#_x0000_t202" style="position:absolute;left:3267;top:15338;width:216;height:231" filled="f" stroked="f">
                          <v:textbox inset="0,0,0,0">
                            <w:txbxContent>
                              <w:p w:rsidR="00980D4B" w:rsidRDefault="00980D4B" w:rsidP="007C2375">
                                <w:pPr>
                                  <w:jc w:val="center"/>
                                </w:pPr>
                                <w:r>
                                  <w:t>D</w:t>
                                </w:r>
                              </w:p>
                            </w:txbxContent>
                          </v:textbox>
                        </v:shape>
                        <v:group id="_x0000_s1082" style="position:absolute;left:1102;top:14238;width:2448;height:1355" coordorigin="1102,14238" coordsize="2448,1355">
                          <v:shape id="_x0000_s1083" type="#_x0000_t202" style="position:absolute;left:1102;top:15362;width:216;height:231" filled="f" stroked="f">
                            <v:textbox inset="0,0,0,0">
                              <w:txbxContent>
                                <w:p w:rsidR="00980D4B" w:rsidRDefault="00980D4B" w:rsidP="007C2375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group id="_x0000_s1084" style="position:absolute;left:1142;top:14238;width:2408;height:1038" coordorigin="1142,14238" coordsize="2408,1038">
                            <v:group id="_x0000_s1085" style="position:absolute;left:1142;top:14238;width:2408;height:1038" coordorigin="592,3776" coordsize="2408,1038">
                              <v:line id="_x0000_s1086" style="position:absolute" from="1744,4814" to="3000,4814" strokeweight="1.5pt">
                                <v:stroke endarrow="block"/>
                              </v:line>
                              <v:line id="_x0000_s1087" style="position:absolute;flip:x y" from="592,4814" to="1744,4814" strokeweight="1.5pt">
                                <v:stroke endarrow="block"/>
                              </v:line>
                              <v:line id="_x0000_s1088" style="position:absolute;flip:x y" from="1115,3776" to="1744,4814" strokeweight="1.5pt">
                                <v:stroke endarrow="block"/>
                              </v:line>
                              <v:shapetype id="_x0000_t19" coordsize="21600,21600" o:spt="19" adj="-5898240,,,21600,21600" path="wr-21600,,21600,43200,,,21600,21600nfewr-21600,,21600,43200,,,21600,21600l,21600nsxe" filled="f">
                                <v:formulas>
                                  <v:f eqn="val #2"/>
                                  <v:f eqn="val #3"/>
                                  <v:f eqn="val #4"/>
                                </v:formulas>
                                <v:path arrowok="t" o:extrusionok="f" gradientshapeok="t" o:connecttype="custom" o:connectlocs="0,0;21600,21600;0,21600"/>
                                <v:handles>
                                  <v:h position="@2,#0" polar="@0,@1"/>
                                  <v:h position="@2,#1" polar="@0,@1"/>
                                </v:handles>
                              </v:shapetype>
                              <v:shape id="_x0000_s1089" type="#_x0000_t19" style="position:absolute;left:1553;top:4600;width:356;height:214" coordsize="43200,24042" adj="11540451,425396,21600" path="wr,,43200,43200,50,23072,43062,24042nfewr,,43200,43200,50,23072,43062,24042l21600,21600nsxe" strokeweight="1.5pt">
                                <v:path o:connectlocs="50,23072;43062,24042;21600,21600"/>
                              </v:shape>
                            </v:group>
                            <v:shape id="_x0000_s1090" type="#_x0000_t202" style="position:absolute;left:2545;top:14843;width:538;height:338" filled="f" stroked="f">
                              <v:textbox inset="0,0,0,0">
                                <w:txbxContent>
                                  <w:p w:rsidR="00980D4B" w:rsidRPr="00ED7738" w:rsidRDefault="00980D4B" w:rsidP="007C2375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120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w:pict>
            </w:r>
            <w:r w:rsidRPr="00CF1A51">
              <w:rPr>
                <w:b/>
              </w:rPr>
              <w:t xml:space="preserve">                                                        Yandaki şekilde ABD bir                       </w:t>
            </w:r>
          </w:p>
          <w:p w:rsidR="00980D4B" w:rsidRPr="00CF1A51" w:rsidRDefault="00980D4B" w:rsidP="00CF1A51">
            <w:pPr>
              <w:pStyle w:val="Header"/>
              <w:spacing w:before="120" w:after="120" w:line="240" w:lineRule="auto"/>
              <w:rPr>
                <w:b/>
              </w:rPr>
            </w:pPr>
            <w:r w:rsidRPr="00CF1A51">
              <w:rPr>
                <w:b/>
              </w:rPr>
              <w:t xml:space="preserve">                                                        doğru açı ise CBA açısı                </w:t>
            </w:r>
          </w:p>
          <w:p w:rsidR="00980D4B" w:rsidRPr="00CF1A51" w:rsidRDefault="00980D4B" w:rsidP="00CF1A51">
            <w:pPr>
              <w:pStyle w:val="Header"/>
              <w:spacing w:before="120" w:after="120" w:line="240" w:lineRule="auto"/>
              <w:rPr>
                <w:b/>
              </w:rPr>
            </w:pPr>
            <w:r w:rsidRPr="00CF1A51">
              <w:rPr>
                <w:b/>
              </w:rPr>
              <w:t xml:space="preserve">                                                        kaç derecedir? (10 Puan)</w:t>
            </w:r>
          </w:p>
          <w:p w:rsidR="00980D4B" w:rsidRPr="00CF1A51" w:rsidRDefault="00980D4B" w:rsidP="00CF1A51">
            <w:pPr>
              <w:pStyle w:val="Header"/>
              <w:spacing w:before="120" w:after="120" w:line="240" w:lineRule="auto"/>
            </w:pPr>
            <w:r w:rsidRPr="00CF1A51">
              <w:t xml:space="preserve">                                   </w:t>
            </w:r>
          </w:p>
          <w:p w:rsidR="00980D4B" w:rsidRPr="00CF1A51" w:rsidRDefault="00980D4B" w:rsidP="00CF1A51">
            <w:pPr>
              <w:spacing w:after="0" w:line="240" w:lineRule="auto"/>
            </w:pPr>
          </w:p>
        </w:tc>
        <w:tc>
          <w:tcPr>
            <w:tcW w:w="4784" w:type="dxa"/>
            <w:gridSpan w:val="2"/>
          </w:tcPr>
          <w:p w:rsidR="00980D4B" w:rsidRDefault="00980D4B" w:rsidP="00DC5475">
            <w:pPr>
              <w:spacing w:after="0"/>
              <w:jc w:val="right"/>
              <w:rPr>
                <w:rFonts w:ascii="Hand writing Mutlu" w:hAnsi="Hand writing Mutlu"/>
                <w:sz w:val="24"/>
                <w:szCs w:val="24"/>
              </w:rPr>
            </w:pPr>
            <w:r w:rsidRPr="00CF1A51">
              <w:t>Çözüm:</w:t>
            </w:r>
            <w:r>
              <w:t xml:space="preserve"> </w:t>
            </w:r>
            <w:hyperlink r:id="rId10" w:history="1">
              <w:r>
                <w:rPr>
                  <w:rStyle w:val="Hyperlink"/>
                  <w:rFonts w:ascii="Hand writing Mutlu" w:hAnsi="Hand writing Mutlu"/>
                  <w:sz w:val="24"/>
                  <w:szCs w:val="24"/>
                </w:rPr>
                <w:t>http://www.sorubak.com</w:t>
              </w:r>
            </w:hyperlink>
          </w:p>
          <w:p w:rsidR="00980D4B" w:rsidRPr="00CF1A51" w:rsidRDefault="00980D4B" w:rsidP="00CF1A51">
            <w:pPr>
              <w:spacing w:after="0" w:line="240" w:lineRule="auto"/>
            </w:pPr>
          </w:p>
        </w:tc>
      </w:tr>
      <w:tr w:rsidR="00980D4B" w:rsidRPr="007E5AA3" w:rsidTr="00CF1A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4"/>
          <w:jc w:val="right"/>
        </w:trPr>
        <w:tc>
          <w:tcPr>
            <w:tcW w:w="10704" w:type="dxa"/>
            <w:gridSpan w:val="6"/>
          </w:tcPr>
          <w:p w:rsidR="00980D4B" w:rsidRPr="00CF1A51" w:rsidRDefault="00980D4B" w:rsidP="00CF1A51">
            <w:pPr>
              <w:spacing w:after="0" w:line="240" w:lineRule="auto"/>
              <w:jc w:val="both"/>
              <w:rPr>
                <w:rFonts w:cs="Verdana"/>
                <w:b/>
                <w:bCs/>
                <w:color w:val="231F20"/>
              </w:rPr>
            </w:pPr>
            <w:r w:rsidRPr="00CF1A51">
              <w:rPr>
                <w:rFonts w:cs="Verdana"/>
                <w:b/>
                <w:bCs/>
                <w:color w:val="231F20"/>
              </w:rPr>
              <w:t>7-) Aşağıda</w:t>
            </w:r>
            <w:r w:rsidRPr="00CF1A51">
              <w:rPr>
                <w:rFonts w:cs="Verdana"/>
                <w:b/>
                <w:bCs/>
                <w:color w:val="231F20"/>
                <w:spacing w:val="-2"/>
              </w:rPr>
              <w:t xml:space="preserve"> </w:t>
            </w:r>
            <w:r w:rsidRPr="00CF1A51">
              <w:rPr>
                <w:rFonts w:cs="Verdana"/>
                <w:b/>
                <w:bCs/>
                <w:color w:val="231F20"/>
              </w:rPr>
              <w:t>her</w:t>
            </w:r>
            <w:r w:rsidRPr="00CF1A51">
              <w:rPr>
                <w:rFonts w:cs="Verdana"/>
                <w:b/>
                <w:bCs/>
                <w:color w:val="231F20"/>
                <w:spacing w:val="-1"/>
              </w:rPr>
              <w:t xml:space="preserve"> </w:t>
            </w:r>
            <w:r w:rsidRPr="00CF1A51">
              <w:rPr>
                <w:rFonts w:cs="Verdana"/>
                <w:b/>
                <w:bCs/>
                <w:color w:val="231F20"/>
              </w:rPr>
              <w:t>açı</w:t>
            </w:r>
            <w:r w:rsidRPr="00CF1A51">
              <w:rPr>
                <w:rFonts w:cs="Verdana"/>
                <w:b/>
                <w:bCs/>
                <w:color w:val="231F20"/>
                <w:spacing w:val="-2"/>
              </w:rPr>
              <w:t xml:space="preserve"> </w:t>
            </w:r>
            <w:r w:rsidRPr="00CF1A51">
              <w:rPr>
                <w:rFonts w:cs="Verdana"/>
                <w:b/>
                <w:bCs/>
                <w:color w:val="231F20"/>
              </w:rPr>
              <w:t>çeşidine</w:t>
            </w:r>
            <w:r w:rsidRPr="00CF1A51">
              <w:rPr>
                <w:rFonts w:cs="Verdana"/>
                <w:b/>
                <w:bCs/>
                <w:color w:val="231F20"/>
                <w:spacing w:val="-1"/>
              </w:rPr>
              <w:t xml:space="preserve"> </w:t>
            </w:r>
            <w:r w:rsidRPr="00CF1A51">
              <w:rPr>
                <w:rFonts w:cs="Verdana"/>
                <w:b/>
                <w:bCs/>
                <w:color w:val="231F20"/>
              </w:rPr>
              <w:t>bir</w:t>
            </w:r>
            <w:r w:rsidRPr="00CF1A51">
              <w:rPr>
                <w:rFonts w:cs="Verdana"/>
                <w:b/>
                <w:bCs/>
                <w:color w:val="231F20"/>
                <w:spacing w:val="-1"/>
              </w:rPr>
              <w:t xml:space="preserve"> </w:t>
            </w:r>
            <w:r w:rsidRPr="00CF1A51">
              <w:rPr>
                <w:rFonts w:cs="Verdana"/>
                <w:b/>
                <w:bCs/>
                <w:color w:val="231F20"/>
              </w:rPr>
              <w:t>örnek</w:t>
            </w:r>
            <w:r w:rsidRPr="00CF1A51">
              <w:rPr>
                <w:rFonts w:cs="Verdana"/>
                <w:b/>
                <w:bCs/>
                <w:color w:val="231F20"/>
                <w:spacing w:val="-2"/>
              </w:rPr>
              <w:t xml:space="preserve"> </w:t>
            </w:r>
            <w:r w:rsidRPr="00CF1A51">
              <w:rPr>
                <w:rFonts w:cs="Verdana"/>
                <w:b/>
                <w:bCs/>
                <w:color w:val="231F20"/>
              </w:rPr>
              <w:t>çiziniz. (Köşesi ve bir kolu verilmiştir. Diğer kolunu siz çiziniz.)</w:t>
            </w:r>
            <w:r w:rsidRPr="00CF1A51">
              <w:rPr>
                <w:rFonts w:cs="Verdana"/>
                <w:b/>
                <w:bCs/>
                <w:color w:val="231F20"/>
              </w:rPr>
              <w:tab/>
              <w:t>(10 Puan)</w:t>
            </w:r>
          </w:p>
        </w:tc>
      </w:tr>
      <w:tr w:rsidR="00980D4B" w:rsidRPr="007E5AA3" w:rsidTr="00CF1A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4"/>
          <w:jc w:val="right"/>
        </w:trPr>
        <w:tc>
          <w:tcPr>
            <w:tcW w:w="392" w:type="dxa"/>
          </w:tcPr>
          <w:p w:rsidR="00980D4B" w:rsidRPr="00CF1A51" w:rsidRDefault="00980D4B" w:rsidP="00CF1A51">
            <w:pPr>
              <w:spacing w:after="0" w:line="240" w:lineRule="auto"/>
              <w:jc w:val="center"/>
            </w:pPr>
          </w:p>
        </w:tc>
        <w:tc>
          <w:tcPr>
            <w:tcW w:w="2835" w:type="dxa"/>
            <w:gridSpan w:val="2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84"/>
              <w:gridCol w:w="284"/>
              <w:gridCol w:w="284"/>
              <w:gridCol w:w="331"/>
              <w:gridCol w:w="284"/>
              <w:gridCol w:w="284"/>
              <w:gridCol w:w="284"/>
              <w:gridCol w:w="284"/>
            </w:tblGrid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091" style="position:absolute;left:0;text-align:left;margin-left:7.5pt;margin-top:12.4pt;width:2.85pt;height:2.85pt;z-index:251652608;mso-position-horizontal-relative:text;mso-position-vertical-relative:text" fillcolor="black"/>
                    </w:pic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 w:rsidRPr="00CF1A51">
                    <w:t>K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92" type="#_x0000_t32" style="position:absolute;left:0;text-align:left;margin-left:-5.05pt;margin-top:-.5pt;width:51pt;height:.05pt;z-index:251656704;mso-position-horizontal-relative:text;mso-position-vertical-relative:text" o:connectortype="straight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Dik Açı</w:t>
            </w:r>
          </w:p>
        </w:tc>
        <w:tc>
          <w:tcPr>
            <w:tcW w:w="2693" w:type="dxa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84"/>
              <w:gridCol w:w="284"/>
              <w:gridCol w:w="284"/>
              <w:gridCol w:w="324"/>
              <w:gridCol w:w="284"/>
              <w:gridCol w:w="284"/>
              <w:gridCol w:w="284"/>
              <w:gridCol w:w="284"/>
            </w:tblGrid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093" style="position:absolute;left:0;text-align:left;margin-left:7pt;margin-top:13pt;width:2.85pt;height:2.85pt;z-index:251653632;mso-position-horizontal-relative:text;mso-position-vertical-relative:text" fillcolor="black"/>
                    </w:pic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 w:rsidRPr="00CF1A51">
                    <w:t>T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 id="_x0000_s1094" type="#_x0000_t32" style="position:absolute;left:0;text-align:left;margin-left:-4.35pt;margin-top:.1pt;width:50.95pt;height:0;z-index:2516577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Doğru Açı</w:t>
            </w:r>
          </w:p>
        </w:tc>
        <w:tc>
          <w:tcPr>
            <w:tcW w:w="2445" w:type="dxa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70"/>
              <w:gridCol w:w="270"/>
              <w:gridCol w:w="271"/>
              <w:gridCol w:w="324"/>
              <w:gridCol w:w="271"/>
              <w:gridCol w:w="271"/>
              <w:gridCol w:w="271"/>
              <w:gridCol w:w="271"/>
            </w:tblGrid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095" style="position:absolute;left:0;text-align:left;margin-left:7.45pt;margin-top:11.95pt;width:2.85pt;height:2.85pt;z-index:251654656;mso-position-horizontal-relative:text;mso-position-vertical-relative:text" fillcolor="black"/>
                    </w:pict>
                  </w: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 id="_x0000_s1096" type="#_x0000_t32" style="position:absolute;left:0;text-align:left;margin-left:-3.9pt;margin-top:13pt;width:55.35pt;height:0;z-index:25165875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 w:rsidRPr="00CF1A51">
                    <w:t>Y</w:t>
                  </w: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Dar Açı</w:t>
            </w:r>
          </w:p>
        </w:tc>
        <w:tc>
          <w:tcPr>
            <w:tcW w:w="2339" w:type="dxa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253"/>
              <w:gridCol w:w="254"/>
              <w:gridCol w:w="254"/>
              <w:gridCol w:w="336"/>
              <w:gridCol w:w="254"/>
              <w:gridCol w:w="254"/>
              <w:gridCol w:w="254"/>
              <w:gridCol w:w="254"/>
            </w:tblGrid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oval id="_x0000_s1097" style="position:absolute;left:0;text-align:left;margin-left:8.15pt;margin-top:11.95pt;width:2.85pt;height:2.85pt;z-index:251655680;mso-position-horizontal-relative:text;mso-position-vertical-relative:text" fillcolor="black"/>
                    </w:pict>
                  </w: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pict>
                      <v:shape id="_x0000_s1098" type="#_x0000_t32" style="position:absolute;left:0;text-align:left;margin-left:-5pt;margin-top:13pt;width:51.8pt;height:0;z-index:2516597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  <w:tr w:rsidR="00980D4B" w:rsidRPr="007E5AA3" w:rsidTr="00CF1A51">
              <w:trPr>
                <w:trHeight w:val="284"/>
                <w:jc w:val="center"/>
              </w:trPr>
              <w:tc>
                <w:tcPr>
                  <w:tcW w:w="2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  <w:r w:rsidRPr="00CF1A51">
                    <w:t>B</w:t>
                  </w: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80D4B" w:rsidRPr="00CF1A51" w:rsidRDefault="00980D4B" w:rsidP="00CF1A51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980D4B" w:rsidRPr="00CF1A51" w:rsidRDefault="00980D4B" w:rsidP="00CF1A51">
            <w:pPr>
              <w:spacing w:after="0" w:line="240" w:lineRule="auto"/>
              <w:jc w:val="center"/>
            </w:pPr>
            <w:r w:rsidRPr="00CF1A51">
              <w:t>Geniş Açı</w:t>
            </w:r>
          </w:p>
        </w:tc>
      </w:tr>
    </w:tbl>
    <w:p w:rsidR="00980D4B" w:rsidRDefault="00980D4B" w:rsidP="008C1626">
      <w:pPr>
        <w:pStyle w:val="NoSpacing"/>
      </w:pPr>
    </w:p>
    <w:p w:rsidR="00980D4B" w:rsidRDefault="00980D4B" w:rsidP="008C1626">
      <w:pPr>
        <w:pStyle w:val="NoSpacing"/>
        <w:rPr>
          <w:sz w:val="26"/>
          <w:szCs w:val="26"/>
        </w:rPr>
      </w:pPr>
    </w:p>
    <w:p w:rsidR="00980D4B" w:rsidRDefault="00980D4B" w:rsidP="008C1626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8) Aşağıda ölçüsü verilen açıları çizin. </w:t>
      </w:r>
      <w:r w:rsidRPr="009B27AD">
        <w:rPr>
          <w:rFonts w:ascii="Verdana" w:hAnsi="Verdana"/>
          <w:i/>
        </w:rPr>
        <w:t>(10Puan)</w:t>
      </w:r>
    </w:p>
    <w:p w:rsidR="00980D4B" w:rsidRDefault="00980D4B" w:rsidP="008C1626">
      <w:pPr>
        <w:pStyle w:val="NoSpacing"/>
        <w:rPr>
          <w:sz w:val="26"/>
          <w:szCs w:val="26"/>
        </w:rPr>
      </w:pPr>
    </w:p>
    <w:p w:rsidR="00980D4B" w:rsidRDefault="00980D4B" w:rsidP="008C1626">
      <w:pPr>
        <w:pStyle w:val="NoSpacing"/>
        <w:rPr>
          <w:sz w:val="26"/>
          <w:szCs w:val="26"/>
        </w:rPr>
      </w:pPr>
    </w:p>
    <w:p w:rsidR="00980D4B" w:rsidRDefault="00980D4B" w:rsidP="008C1626">
      <w:pPr>
        <w:pStyle w:val="NoSpacing"/>
        <w:rPr>
          <w:sz w:val="26"/>
          <w:szCs w:val="26"/>
        </w:rPr>
      </w:pPr>
    </w:p>
    <w:p w:rsidR="00980D4B" w:rsidRDefault="00980D4B" w:rsidP="008C1626">
      <w:pPr>
        <w:pStyle w:val="NoSpacing"/>
        <w:rPr>
          <w:sz w:val="26"/>
          <w:szCs w:val="26"/>
        </w:rPr>
      </w:pPr>
    </w:p>
    <w:p w:rsidR="00980D4B" w:rsidRDefault="00980D4B" w:rsidP="008C1626">
      <w:pPr>
        <w:pStyle w:val="NoSpacing"/>
        <w:rPr>
          <w:sz w:val="26"/>
          <w:szCs w:val="26"/>
        </w:rPr>
      </w:pPr>
    </w:p>
    <w:p w:rsidR="00980D4B" w:rsidRDefault="00980D4B" w:rsidP="008C1626">
      <w:pPr>
        <w:pStyle w:val="NoSpacing"/>
        <w:rPr>
          <w:sz w:val="26"/>
          <w:szCs w:val="26"/>
        </w:rPr>
      </w:pPr>
      <w:r>
        <w:rPr>
          <w:noProof/>
        </w:rPr>
        <w:pict>
          <v:shape id="_x0000_s1099" type="#_x0000_t32" style="position:absolute;margin-left:290.35pt;margin-top:10.2pt;width:84.65pt;height:0;flip:x;z-index:251667968" o:connectortype="straight"/>
        </w:pict>
      </w:r>
      <w:r>
        <w:rPr>
          <w:noProof/>
        </w:rPr>
        <w:pict>
          <v:shape id="_x0000_s1100" type="#_x0000_t32" style="position:absolute;margin-left:49.85pt;margin-top:10.2pt;width:87.75pt;height:0;z-index:251665920" o:connectortype="straight"/>
        </w:pict>
      </w:r>
    </w:p>
    <w:p w:rsidR="00980D4B" w:rsidRPr="005D4B70" w:rsidRDefault="00980D4B" w:rsidP="005D4B70">
      <w:pPr>
        <w:pStyle w:val="NoSpacing"/>
        <w:tabs>
          <w:tab w:val="left" w:pos="708"/>
          <w:tab w:val="left" w:pos="4535"/>
        </w:tabs>
        <w:rPr>
          <w:sz w:val="28"/>
          <w:szCs w:val="28"/>
        </w:rPr>
      </w:pPr>
      <w:r>
        <w:rPr>
          <w:noProof/>
        </w:rPr>
        <w:pict>
          <v:shape id="Resim 1" o:spid="_x0000_s1101" type="#_x0000_t75" style="position:absolute;margin-left:46.65pt;margin-top:1.85pt;width:74.25pt;height:24.7pt;z-index:251666944;visibility:visible">
            <v:imagedata r:id="rId11" o:title=""/>
          </v:shape>
        </w:pict>
      </w:r>
      <w:r>
        <w:tab/>
      </w:r>
      <w:r>
        <w:tab/>
      </w:r>
      <w:r>
        <w:tab/>
      </w:r>
      <w:r>
        <w:tab/>
        <w:t xml:space="preserve">    </w:t>
      </w:r>
      <w:r w:rsidRPr="005D4B70">
        <w:rPr>
          <w:sz w:val="28"/>
          <w:szCs w:val="28"/>
        </w:rPr>
        <w:t xml:space="preserve">s(B)=80°          </w:t>
      </w:r>
      <w:r>
        <w:rPr>
          <w:sz w:val="28"/>
          <w:szCs w:val="28"/>
        </w:rPr>
        <w:t xml:space="preserve">       </w:t>
      </w:r>
    </w:p>
    <w:p w:rsidR="00980D4B" w:rsidRDefault="00980D4B" w:rsidP="008C1626">
      <w:pPr>
        <w:pStyle w:val="NoSpacing"/>
      </w:pPr>
    </w:p>
    <w:p w:rsidR="00980D4B" w:rsidRDefault="00980D4B" w:rsidP="008C1626">
      <w:pPr>
        <w:pStyle w:val="NoSpacing"/>
      </w:pPr>
    </w:p>
    <w:p w:rsidR="00980D4B" w:rsidRPr="009B27AD" w:rsidRDefault="00980D4B" w:rsidP="009B27AD">
      <w:pPr>
        <w:pStyle w:val="ListParagraph"/>
        <w:widowControl w:val="0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Verdana" w:hAnsi="Verdana" w:cs="Courier New"/>
          <w:b/>
          <w:color w:val="000000"/>
        </w:rPr>
      </w:pPr>
      <w:r>
        <w:rPr>
          <w:rFonts w:ascii="Verdana" w:hAnsi="Verdana" w:cs="Courier New"/>
          <w:b/>
          <w:color w:val="000000"/>
        </w:rPr>
        <w:t xml:space="preserve">9) </w:t>
      </w:r>
      <w:r w:rsidRPr="00670B2F">
        <w:rPr>
          <w:rFonts w:ascii="Verdana" w:hAnsi="Verdana" w:cs="Courier New"/>
          <w:b/>
          <w:color w:val="000000"/>
        </w:rPr>
        <w:t>Aşağıda verilen şekillerin simetri doğrularına göre yansımalarını çiziniz.</w:t>
      </w:r>
      <w:r w:rsidRPr="009B27AD">
        <w:rPr>
          <w:rFonts w:ascii="Verdana" w:hAnsi="Verdana"/>
          <w:i/>
        </w:rPr>
        <w:t>(10Puan)</w:t>
      </w:r>
    </w:p>
    <w:p w:rsidR="00980D4B" w:rsidRPr="003348FD" w:rsidRDefault="00980D4B" w:rsidP="009B27AD">
      <w:pPr>
        <w:widowControl w:val="0"/>
        <w:tabs>
          <w:tab w:val="left" w:pos="426"/>
        </w:tabs>
        <w:spacing w:after="0" w:line="240" w:lineRule="auto"/>
        <w:jc w:val="both"/>
        <w:rPr>
          <w:rFonts w:ascii="Verdana" w:hAnsi="Verdana" w:cs="Courier New"/>
          <w:b/>
          <w:color w:val="000000"/>
        </w:rPr>
      </w:pPr>
      <w:r>
        <w:rPr>
          <w:rFonts w:ascii="Verdana" w:hAnsi="Verdana" w:cs="Courier New"/>
          <w:color w:val="000000"/>
        </w:rPr>
        <w:t xml:space="preserve"> </w:t>
      </w:r>
      <w:r w:rsidRPr="003348FD">
        <w:rPr>
          <w:rFonts w:ascii="Verdana" w:hAnsi="Verdana" w:cs="Courier New"/>
          <w:b/>
          <w:color w:val="000000"/>
        </w:rPr>
        <w:t xml:space="preserve">a)                      </w:t>
      </w:r>
      <w:r>
        <w:rPr>
          <w:rFonts w:ascii="Verdana" w:hAnsi="Verdana" w:cs="Courier New"/>
          <w:b/>
          <w:color w:val="000000"/>
        </w:rPr>
        <w:t xml:space="preserve"> </w:t>
      </w:r>
      <w:r w:rsidRPr="003348FD">
        <w:rPr>
          <w:rFonts w:ascii="Verdana" w:hAnsi="Verdana" w:cs="Courier New"/>
          <w:b/>
          <w:color w:val="000000"/>
        </w:rPr>
        <w:t xml:space="preserve"> </w:t>
      </w:r>
      <w:r>
        <w:rPr>
          <w:rFonts w:ascii="Verdana" w:hAnsi="Verdana" w:cs="Courier New"/>
          <w:b/>
          <w:color w:val="000000"/>
        </w:rPr>
        <w:t xml:space="preserve">                      </w:t>
      </w:r>
      <w:r>
        <w:rPr>
          <w:rFonts w:ascii="Verdana" w:hAnsi="Verdana" w:cs="Courier New"/>
          <w:b/>
          <w:color w:val="000000"/>
        </w:rPr>
        <w:tab/>
      </w:r>
      <w:r>
        <w:rPr>
          <w:rFonts w:ascii="Verdana" w:hAnsi="Verdana" w:cs="Courier New"/>
          <w:b/>
          <w:color w:val="000000"/>
        </w:rPr>
        <w:tab/>
      </w:r>
      <w:r>
        <w:rPr>
          <w:rFonts w:ascii="Verdana" w:hAnsi="Verdana" w:cs="Courier New"/>
          <w:b/>
          <w:color w:val="000000"/>
        </w:rPr>
        <w:tab/>
      </w:r>
      <w:r w:rsidRPr="003348FD">
        <w:rPr>
          <w:rFonts w:ascii="Verdana" w:hAnsi="Verdana" w:cs="Courier New"/>
          <w:b/>
          <w:color w:val="000000"/>
        </w:rPr>
        <w:t>b)</w:t>
      </w:r>
    </w:p>
    <w:p w:rsidR="00980D4B" w:rsidRPr="007E5AA3" w:rsidRDefault="00980D4B" w:rsidP="009B27AD">
      <w:pPr>
        <w:pStyle w:val="NoSpacing"/>
      </w:pPr>
      <w:r>
        <w:rPr>
          <w:rFonts w:ascii="Verdana" w:hAnsi="Verdana" w:cs="Courier New"/>
          <w:color w:val="000000"/>
        </w:rPr>
        <w:t xml:space="preserve">  </w:t>
      </w:r>
      <w:r w:rsidRPr="00CF1A51">
        <w:rPr>
          <w:rFonts w:ascii="Verdana" w:hAnsi="Verdana"/>
          <w:noProof/>
        </w:rPr>
        <w:pict>
          <v:shape id="Resim 14" o:spid="_x0000_i1027" type="#_x0000_t75" style="width:101.25pt;height:99pt;visibility:visible" o:bordertopcolor="black" o:borderleftcolor="black" o:borderbottomcolor="black" o:borderrightcolor="black">
            <v:imagedata r:id="rId12" o:title=""/>
            <w10:bordertop type="single" width="18"/>
            <w10:borderleft type="single" width="18"/>
            <w10:borderbottom type="single" width="18"/>
            <w10:borderright type="single" width="18"/>
          </v:shape>
        </w:pict>
      </w:r>
      <w:r>
        <w:rPr>
          <w:rFonts w:ascii="Verdana" w:hAnsi="Verdana" w:cs="Courier New"/>
          <w:color w:val="000000"/>
        </w:rPr>
        <w:t xml:space="preserve">                                            </w:t>
      </w:r>
      <w:r w:rsidRPr="00CF1A51">
        <w:rPr>
          <w:rFonts w:ascii="Verdana" w:hAnsi="Verdana" w:cs="Courier New"/>
          <w:noProof/>
          <w:color w:val="000000"/>
        </w:rPr>
        <w:pict>
          <v:shape id="Resim 5" o:spid="_x0000_i1028" type="#_x0000_t75" style="width:111pt;height:101.25pt;visibility:visible" o:bordertopcolor="black" o:borderleftcolor="black" o:borderbottomcolor="black" o:borderrightcolor="black">
            <v:imagedata r:id="rId13" o:title=""/>
            <w10:bordertop type="single" width="18"/>
            <w10:borderleft type="single" width="18"/>
            <w10:borderbottom type="single" width="18"/>
            <w10:borderright type="single" width="18"/>
          </v:shape>
        </w:pict>
      </w:r>
      <w:r>
        <w:tab/>
      </w:r>
    </w:p>
    <w:p w:rsidR="00980D4B" w:rsidRDefault="00980D4B" w:rsidP="007C2375">
      <w:pPr>
        <w:pStyle w:val="NoSpacing"/>
      </w:pPr>
    </w:p>
    <w:p w:rsidR="00980D4B" w:rsidRPr="007E5AA3" w:rsidRDefault="00980D4B" w:rsidP="007C2375">
      <w:pPr>
        <w:pStyle w:val="NoSpacing"/>
      </w:pPr>
    </w:p>
    <w:p w:rsidR="00980D4B" w:rsidRPr="008B4CB7" w:rsidRDefault="00980D4B" w:rsidP="00A72A88">
      <w:pPr>
        <w:contextualSpacing/>
        <w:rPr>
          <w:rFonts w:ascii="Comic Sans MS" w:hAnsi="Comic Sans MS"/>
          <w:lang w:eastAsia="en-US"/>
        </w:rPr>
      </w:pPr>
      <w:r>
        <w:rPr>
          <w:rFonts w:ascii="Comic Sans MS" w:hAnsi="Comic Sans MS"/>
          <w:b/>
          <w:lang w:eastAsia="en-US"/>
        </w:rPr>
        <w:t>10</w:t>
      </w:r>
      <w:r w:rsidRPr="00A72A88">
        <w:rPr>
          <w:rFonts w:ascii="Comic Sans MS" w:hAnsi="Comic Sans MS"/>
          <w:b/>
          <w:lang w:eastAsia="en-US"/>
        </w:rPr>
        <w:t>. Aşağıdaki şekillerden hangisinin simetrisi yanlış çizilmiştir?</w:t>
      </w:r>
      <w:r>
        <w:rPr>
          <w:rFonts w:ascii="Comic Sans MS" w:hAnsi="Comic Sans MS"/>
          <w:b/>
          <w:lang w:eastAsia="en-US"/>
        </w:rPr>
        <w:t xml:space="preserve"> </w:t>
      </w:r>
      <w:r w:rsidRPr="008B4CB7">
        <w:rPr>
          <w:rFonts w:ascii="Comic Sans MS" w:hAnsi="Comic Sans MS"/>
          <w:lang w:eastAsia="en-US"/>
        </w:rPr>
        <w:t>(5 puan)</w:t>
      </w:r>
    </w:p>
    <w:p w:rsidR="00980D4B" w:rsidRPr="00A72A88" w:rsidRDefault="00980D4B" w:rsidP="00A72A88">
      <w:pPr>
        <w:spacing w:after="0" w:line="240" w:lineRule="auto"/>
        <w:ind w:left="142"/>
        <w:rPr>
          <w:rFonts w:ascii="Comic Sans MS" w:hAnsi="Comic Sans MS"/>
          <w:b/>
        </w:rPr>
      </w:pPr>
      <w:r>
        <w:rPr>
          <w:noProof/>
        </w:rPr>
        <w:pict>
          <v:shape id="_x0000_s1102" type="#_x0000_t75" alt="Açıklama: C:\Documents and Settings\PC\Desktop\smtr_4 (3).png" style="position:absolute;left:0;text-align:left;margin-left:26.1pt;margin-top:10.75pt;width:246.2pt;height:75.75pt;z-index:251668992;visibility:visible">
            <v:imagedata r:id="rId14" o:title=""/>
            <w10:wrap type="square"/>
          </v:shape>
        </w:pict>
      </w:r>
    </w:p>
    <w:p w:rsidR="00980D4B" w:rsidRPr="00A72A88" w:rsidRDefault="00980D4B" w:rsidP="00A72A88">
      <w:pPr>
        <w:spacing w:after="0" w:line="240" w:lineRule="auto"/>
        <w:ind w:left="142"/>
        <w:rPr>
          <w:rFonts w:ascii="Comic Sans MS" w:hAnsi="Comic Sans MS"/>
          <w:b/>
        </w:rPr>
      </w:pPr>
    </w:p>
    <w:p w:rsidR="00980D4B" w:rsidRPr="00A72A88" w:rsidRDefault="00980D4B" w:rsidP="00A72A88">
      <w:pPr>
        <w:spacing w:after="0" w:line="240" w:lineRule="auto"/>
        <w:ind w:left="142"/>
        <w:rPr>
          <w:rFonts w:ascii="Comic Sans MS" w:hAnsi="Comic Sans MS"/>
          <w:b/>
        </w:rPr>
      </w:pPr>
    </w:p>
    <w:p w:rsidR="00980D4B" w:rsidRPr="00A72A88" w:rsidRDefault="00980D4B" w:rsidP="00A72A88">
      <w:pPr>
        <w:spacing w:after="0" w:line="240" w:lineRule="auto"/>
        <w:ind w:left="142"/>
        <w:rPr>
          <w:rFonts w:ascii="Comic Sans MS" w:hAnsi="Comic Sans MS"/>
          <w:b/>
          <w:lang w:eastAsia="en-US"/>
        </w:rPr>
      </w:pPr>
    </w:p>
    <w:p w:rsidR="00980D4B" w:rsidRPr="00A72A88" w:rsidRDefault="00980D4B" w:rsidP="00A72A88">
      <w:pPr>
        <w:spacing w:after="0" w:line="240" w:lineRule="auto"/>
        <w:rPr>
          <w:rFonts w:ascii="Comic Sans MS" w:hAnsi="Comic Sans MS"/>
          <w:b/>
        </w:rPr>
      </w:pPr>
    </w:p>
    <w:p w:rsidR="00980D4B" w:rsidRDefault="00980D4B" w:rsidP="00F74294">
      <w:pPr>
        <w:spacing w:after="0"/>
        <w:rPr>
          <w:rFonts w:ascii="Comic Sans MS" w:hAnsi="Comic Sans MS"/>
        </w:rPr>
      </w:pPr>
    </w:p>
    <w:p w:rsidR="00980D4B" w:rsidRDefault="00980D4B" w:rsidP="00F74294">
      <w:pPr>
        <w:spacing w:after="0"/>
        <w:rPr>
          <w:rFonts w:ascii="Comic Sans MS" w:hAnsi="Comic Sans MS"/>
        </w:rPr>
      </w:pPr>
      <w:r>
        <w:rPr>
          <w:noProof/>
        </w:rPr>
        <w:pict>
          <v:shape id="_x0000_s1103" type="#_x0000_t75" style="position:absolute;margin-left:2.45pt;margin-top:14.3pt;width:524.6pt;height:155.8pt;z-index:251670016;visibility:visible">
            <v:imagedata r:id="rId15" o:title=""/>
          </v:shape>
        </w:pict>
      </w:r>
      <w:r>
        <w:rPr>
          <w:rFonts w:ascii="Comic Sans MS" w:hAnsi="Comic Sans MS"/>
        </w:rPr>
        <w:t xml:space="preserve">11. </w:t>
      </w:r>
      <w:r w:rsidRPr="009B27AD">
        <w:rPr>
          <w:rFonts w:ascii="Verdana" w:hAnsi="Verdana"/>
          <w:i/>
        </w:rPr>
        <w:t>(10Puan)</w:t>
      </w:r>
    </w:p>
    <w:p w:rsidR="00980D4B" w:rsidRDefault="00980D4B" w:rsidP="00BF03FF">
      <w:pPr>
        <w:tabs>
          <w:tab w:val="left" w:pos="5725"/>
        </w:tabs>
      </w:pPr>
    </w:p>
    <w:p w:rsidR="00980D4B" w:rsidRDefault="00980D4B" w:rsidP="00905EC2">
      <w:pPr>
        <w:pStyle w:val="NoSpacing"/>
        <w:jc w:val="right"/>
      </w:pPr>
    </w:p>
    <w:p w:rsidR="00980D4B" w:rsidRPr="007E5AA3" w:rsidRDefault="00980D4B" w:rsidP="00BF03FF">
      <w:pPr>
        <w:tabs>
          <w:tab w:val="left" w:pos="5725"/>
        </w:tabs>
      </w:pPr>
    </w:p>
    <w:sectPr w:rsidR="00980D4B" w:rsidRPr="007E5AA3" w:rsidSect="008B4CB7">
      <w:pgSz w:w="11906" w:h="16838" w:code="9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D4B" w:rsidRDefault="00980D4B" w:rsidP="004D7901">
      <w:pPr>
        <w:spacing w:after="0" w:line="240" w:lineRule="auto"/>
      </w:pPr>
      <w:r>
        <w:separator/>
      </w:r>
    </w:p>
  </w:endnote>
  <w:endnote w:type="continuationSeparator" w:id="0">
    <w:p w:rsidR="00980D4B" w:rsidRDefault="00980D4B" w:rsidP="004D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D4B" w:rsidRDefault="00980D4B" w:rsidP="004D7901">
      <w:pPr>
        <w:spacing w:after="0" w:line="240" w:lineRule="auto"/>
      </w:pPr>
      <w:r>
        <w:separator/>
      </w:r>
    </w:p>
  </w:footnote>
  <w:footnote w:type="continuationSeparator" w:id="0">
    <w:p w:rsidR="00980D4B" w:rsidRDefault="00980D4B" w:rsidP="004D7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1AD"/>
    <w:multiLevelType w:val="hybridMultilevel"/>
    <w:tmpl w:val="6ACC6B98"/>
    <w:lvl w:ilvl="0" w:tplc="0FCC5A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92E"/>
    <w:rsid w:val="000229FC"/>
    <w:rsid w:val="00117DBE"/>
    <w:rsid w:val="00187D0D"/>
    <w:rsid w:val="0019192E"/>
    <w:rsid w:val="001E3352"/>
    <w:rsid w:val="00237796"/>
    <w:rsid w:val="002A7C09"/>
    <w:rsid w:val="002D5134"/>
    <w:rsid w:val="003348FD"/>
    <w:rsid w:val="003357A0"/>
    <w:rsid w:val="0037520B"/>
    <w:rsid w:val="0038596D"/>
    <w:rsid w:val="004448A9"/>
    <w:rsid w:val="004B447B"/>
    <w:rsid w:val="004B7FFA"/>
    <w:rsid w:val="004C5A13"/>
    <w:rsid w:val="004D7901"/>
    <w:rsid w:val="00501653"/>
    <w:rsid w:val="0051576D"/>
    <w:rsid w:val="00525BFA"/>
    <w:rsid w:val="00566E18"/>
    <w:rsid w:val="005C5D57"/>
    <w:rsid w:val="005D4B70"/>
    <w:rsid w:val="00670B2F"/>
    <w:rsid w:val="006D112B"/>
    <w:rsid w:val="006D3890"/>
    <w:rsid w:val="00741DC3"/>
    <w:rsid w:val="007A10FE"/>
    <w:rsid w:val="007A5785"/>
    <w:rsid w:val="007C2375"/>
    <w:rsid w:val="007D7718"/>
    <w:rsid w:val="007E5AA3"/>
    <w:rsid w:val="007E61E3"/>
    <w:rsid w:val="00850A05"/>
    <w:rsid w:val="008611B7"/>
    <w:rsid w:val="008857D4"/>
    <w:rsid w:val="008A462D"/>
    <w:rsid w:val="008B4CB7"/>
    <w:rsid w:val="008C1626"/>
    <w:rsid w:val="00905EC2"/>
    <w:rsid w:val="00922172"/>
    <w:rsid w:val="009236C6"/>
    <w:rsid w:val="009264DA"/>
    <w:rsid w:val="0093417C"/>
    <w:rsid w:val="00955C6D"/>
    <w:rsid w:val="00980D4B"/>
    <w:rsid w:val="00983EF5"/>
    <w:rsid w:val="009B27AD"/>
    <w:rsid w:val="00A207BE"/>
    <w:rsid w:val="00A50EEF"/>
    <w:rsid w:val="00A72A88"/>
    <w:rsid w:val="00A853EE"/>
    <w:rsid w:val="00B739F1"/>
    <w:rsid w:val="00BA46D6"/>
    <w:rsid w:val="00BA6CED"/>
    <w:rsid w:val="00BB1BB7"/>
    <w:rsid w:val="00BC4F69"/>
    <w:rsid w:val="00BD70BF"/>
    <w:rsid w:val="00BF03FF"/>
    <w:rsid w:val="00BF1A8B"/>
    <w:rsid w:val="00C56E1D"/>
    <w:rsid w:val="00CB6BF0"/>
    <w:rsid w:val="00CE3C9E"/>
    <w:rsid w:val="00CF1A51"/>
    <w:rsid w:val="00D050B8"/>
    <w:rsid w:val="00D1096B"/>
    <w:rsid w:val="00D1400E"/>
    <w:rsid w:val="00D91C02"/>
    <w:rsid w:val="00DC5475"/>
    <w:rsid w:val="00E2648C"/>
    <w:rsid w:val="00E70ED7"/>
    <w:rsid w:val="00E75C98"/>
    <w:rsid w:val="00EB671E"/>
    <w:rsid w:val="00ED7738"/>
    <w:rsid w:val="00F70AA6"/>
    <w:rsid w:val="00F74294"/>
    <w:rsid w:val="00F742A6"/>
    <w:rsid w:val="00F8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2E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648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648C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NoSpacing">
    <w:name w:val="No Spacing"/>
    <w:uiPriority w:val="99"/>
    <w:qFormat/>
    <w:rsid w:val="0019192E"/>
    <w:rPr>
      <w:rFonts w:eastAsia="Times New Roman"/>
    </w:rPr>
  </w:style>
  <w:style w:type="table" w:styleId="TableGrid">
    <w:name w:val="Table Grid"/>
    <w:basedOn w:val="TableNormal"/>
    <w:uiPriority w:val="99"/>
    <w:rsid w:val="0019192E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2172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7D77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D7718"/>
    <w:rPr>
      <w:rFonts w:ascii="Calibri" w:hAnsi="Calibri" w:cs="Times New Roman"/>
      <w:lang w:eastAsia="tr-TR"/>
    </w:rPr>
  </w:style>
  <w:style w:type="character" w:styleId="Strong">
    <w:name w:val="Strong"/>
    <w:basedOn w:val="DefaultParagraphFont"/>
    <w:uiPriority w:val="99"/>
    <w:qFormat/>
    <w:rsid w:val="007A5785"/>
    <w:rPr>
      <w:rFonts w:cs="Times New Roman"/>
      <w:b/>
    </w:rPr>
  </w:style>
  <w:style w:type="paragraph" w:customStyle="1" w:styleId="AralkYok1">
    <w:name w:val="Aralık Yok1"/>
    <w:uiPriority w:val="99"/>
    <w:rsid w:val="007A5785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uiPriority w:val="99"/>
    <w:qFormat/>
    <w:rsid w:val="00BF03F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rsid w:val="004D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7901"/>
    <w:rPr>
      <w:rFonts w:ascii="Calibri" w:hAnsi="Calibri" w:cs="Times New Roman"/>
      <w:lang w:eastAsia="tr-TR"/>
    </w:rPr>
  </w:style>
  <w:style w:type="character" w:styleId="Hyperlink">
    <w:name w:val="Hyperlink"/>
    <w:basedOn w:val="DefaultParagraphFont"/>
    <w:uiPriority w:val="99"/>
    <w:semiHidden/>
    <w:rsid w:val="00F742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25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359</Words>
  <Characters>2050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</dc:creator>
  <cp:keywords/>
  <dc:description/>
  <cp:lastModifiedBy>BİRSEN</cp:lastModifiedBy>
  <cp:revision>6</cp:revision>
  <dcterms:created xsi:type="dcterms:W3CDTF">2015-10-29T05:50:00Z</dcterms:created>
  <dcterms:modified xsi:type="dcterms:W3CDTF">2015-11-03T15:44:00Z</dcterms:modified>
</cp:coreProperties>
</file>