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C7" w:rsidRDefault="005D1AC7" w:rsidP="00286FDB">
      <w:pPr>
        <w:jc w:val="center"/>
        <w:rPr>
          <w:b/>
          <w:sz w:val="32"/>
        </w:rPr>
        <w:sectPr w:rsidR="005D1AC7" w:rsidSect="004F0422">
          <w:pgSz w:w="11906" w:h="16838"/>
          <w:pgMar w:top="1417" w:right="849" w:bottom="1417" w:left="709" w:header="397" w:footer="57" w:gutter="0"/>
          <w:cols w:space="708"/>
          <w:docGrid w:linePitch="360"/>
        </w:sectPr>
      </w:pPr>
    </w:p>
    <w:tbl>
      <w:tblPr>
        <w:tblpPr w:leftFromText="141" w:rightFromText="141" w:vertAnchor="page" w:horzAnchor="margin" w:tblpY="300"/>
        <w:tblW w:w="11023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385"/>
        <w:gridCol w:w="7738"/>
        <w:gridCol w:w="1900"/>
      </w:tblGrid>
      <w:tr w:rsidR="005D1AC7" w:rsidRPr="006969FF" w:rsidTr="00327489">
        <w:trPr>
          <w:trHeight w:val="532"/>
        </w:trPr>
        <w:tc>
          <w:tcPr>
            <w:tcW w:w="1385" w:type="dxa"/>
          </w:tcPr>
          <w:p w:rsidR="005D1AC7" w:rsidRPr="006969FF" w:rsidRDefault="005D1AC7" w:rsidP="00327489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s1026" type="#_x0000_t75" alt="indir" style="position:absolute;margin-left:0;margin-top:0;width:56.15pt;height:43.45pt;z-index:251646464;visibility:visible;mso-position-horizontal:center;mso-position-horizontal-relative:margin;mso-position-vertical:top;mso-position-vertical-relative:margin">
                  <v:imagedata r:id="rId7" o:title=""/>
                  <w10:wrap type="square" anchorx="margin" anchory="margin"/>
                </v:shape>
              </w:pict>
            </w:r>
          </w:p>
        </w:tc>
        <w:tc>
          <w:tcPr>
            <w:tcW w:w="7738" w:type="dxa"/>
          </w:tcPr>
          <w:p w:rsidR="005D1AC7" w:rsidRDefault="005D1AC7" w:rsidP="00327489">
            <w:pPr>
              <w:spacing w:after="0" w:line="240" w:lineRule="auto"/>
              <w:jc w:val="center"/>
              <w:rPr>
                <w:b/>
                <w:sz w:val="24"/>
              </w:rPr>
            </w:pPr>
          </w:p>
          <w:p w:rsidR="005D1AC7" w:rsidRDefault="005D1AC7" w:rsidP="0032748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</w:t>
            </w:r>
            <w:r w:rsidRPr="006969FF">
              <w:rPr>
                <w:b/>
                <w:sz w:val="24"/>
              </w:rPr>
              <w:t xml:space="preserve"> İLKOKULU 2015-2016 ÖĞRETİM YILI </w:t>
            </w:r>
          </w:p>
          <w:p w:rsidR="005D1AC7" w:rsidRPr="006969FF" w:rsidRDefault="005D1AC7" w:rsidP="00327489">
            <w:pPr>
              <w:spacing w:after="0" w:line="240" w:lineRule="auto"/>
              <w:jc w:val="center"/>
              <w:rPr>
                <w:b/>
              </w:rPr>
            </w:pPr>
            <w:r w:rsidRPr="006969FF">
              <w:rPr>
                <w:b/>
                <w:sz w:val="24"/>
              </w:rPr>
              <w:t>4/</w:t>
            </w:r>
            <w:r>
              <w:rPr>
                <w:b/>
                <w:sz w:val="24"/>
              </w:rPr>
              <w:t>B</w:t>
            </w:r>
            <w:r w:rsidRPr="006969FF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 w:rsidRPr="006969FF">
              <w:rPr>
                <w:b/>
                <w:sz w:val="24"/>
              </w:rPr>
              <w:t>SINIFI</w:t>
            </w:r>
            <w:r>
              <w:rPr>
                <w:b/>
                <w:sz w:val="24"/>
              </w:rPr>
              <w:t xml:space="preserve"> </w:t>
            </w:r>
            <w:r w:rsidRPr="006969FF">
              <w:rPr>
                <w:b/>
                <w:sz w:val="24"/>
              </w:rPr>
              <w:t xml:space="preserve">FEN BİLİMLERİ DERSİ 1. DÖNEM 2. </w:t>
            </w:r>
            <w:r>
              <w:rPr>
                <w:b/>
                <w:sz w:val="24"/>
              </w:rPr>
              <w:t>SINAV SORULARI</w:t>
            </w:r>
          </w:p>
        </w:tc>
        <w:tc>
          <w:tcPr>
            <w:tcW w:w="1900" w:type="dxa"/>
          </w:tcPr>
          <w:p w:rsidR="005D1AC7" w:rsidRPr="006969FF" w:rsidRDefault="005D1AC7" w:rsidP="00327489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2" o:spid="_x0000_s1027" type="#_x0000_t75" alt="miracmert_ataturk1" style="position:absolute;margin-left:42.7pt;margin-top:0;width:82.7pt;height:42.1pt;z-index:-251668992;visibility:visible;mso-position-horizontal:right;mso-position-horizontal-relative:margin;mso-position-vertical:top;mso-position-vertical-relative:margin">
                  <v:imagedata r:id="rId8" o:title=""/>
                  <w10:wrap type="square" anchorx="margin" anchory="margin"/>
                </v:shape>
              </w:pict>
            </w:r>
          </w:p>
        </w:tc>
      </w:tr>
      <w:tr w:rsidR="005D1AC7" w:rsidRPr="006969FF" w:rsidTr="00327489">
        <w:trPr>
          <w:trHeight w:val="364"/>
        </w:trPr>
        <w:tc>
          <w:tcPr>
            <w:tcW w:w="9123" w:type="dxa"/>
            <w:gridSpan w:val="2"/>
            <w:vAlign w:val="center"/>
          </w:tcPr>
          <w:p w:rsidR="005D1AC7" w:rsidRPr="006969FF" w:rsidRDefault="005D1AC7" w:rsidP="00327489">
            <w:pPr>
              <w:spacing w:after="0" w:line="240" w:lineRule="auto"/>
              <w:rPr>
                <w:b/>
              </w:rPr>
            </w:pPr>
            <w:r w:rsidRPr="006969FF">
              <w:rPr>
                <w:b/>
              </w:rPr>
              <w:t xml:space="preserve">ADI, SOYADI: </w:t>
            </w:r>
            <w:r>
              <w:rPr>
                <w:rFonts w:ascii="Comic Sans MS" w:hAnsi="Comic Sans MS"/>
              </w:rPr>
              <w:t xml:space="preserve">                                  </w:t>
            </w:r>
            <w:r w:rsidRPr="006969FF">
              <w:rPr>
                <w:b/>
              </w:rPr>
              <w:t xml:space="preserve"> OKUL NO:</w:t>
            </w:r>
            <w:r>
              <w:rPr>
                <w:b/>
              </w:rPr>
              <w:t xml:space="preserve">                                           TARİH : 04/01/2016</w:t>
            </w:r>
          </w:p>
        </w:tc>
        <w:tc>
          <w:tcPr>
            <w:tcW w:w="1900" w:type="dxa"/>
            <w:vAlign w:val="center"/>
          </w:tcPr>
          <w:p w:rsidR="005D1AC7" w:rsidRPr="006969FF" w:rsidRDefault="005D1AC7" w:rsidP="00327489">
            <w:pPr>
              <w:spacing w:after="0" w:line="240" w:lineRule="auto"/>
              <w:rPr>
                <w:b/>
              </w:rPr>
            </w:pPr>
            <w:r w:rsidRPr="006969FF">
              <w:rPr>
                <w:b/>
              </w:rPr>
              <w:t>PUAN:</w:t>
            </w:r>
          </w:p>
        </w:tc>
      </w:tr>
    </w:tbl>
    <w:p w:rsidR="005D1AC7" w:rsidRPr="00401259" w:rsidRDefault="005D1AC7" w:rsidP="00C25D39">
      <w:pPr>
        <w:spacing w:after="0" w:line="60" w:lineRule="atLeast"/>
        <w:jc w:val="center"/>
        <w:rPr>
          <w:b/>
          <w:sz w:val="8"/>
        </w:rPr>
      </w:pPr>
    </w:p>
    <w:p w:rsidR="005D1AC7" w:rsidRPr="001335A3" w:rsidRDefault="005D1AC7" w:rsidP="00766FA6">
      <w:pPr>
        <w:spacing w:after="0" w:line="60" w:lineRule="atLeast"/>
        <w:jc w:val="center"/>
        <w:rPr>
          <w:b/>
          <w:sz w:val="28"/>
          <w:szCs w:val="28"/>
        </w:rPr>
      </w:pPr>
      <w:r w:rsidRPr="001335A3">
        <w:rPr>
          <w:b/>
          <w:sz w:val="28"/>
          <w:szCs w:val="28"/>
        </w:rPr>
        <w:t>SORULAR</w:t>
      </w:r>
    </w:p>
    <w:p w:rsidR="005D1AC7" w:rsidRDefault="005D1AC7" w:rsidP="005826DF">
      <w:pPr>
        <w:pStyle w:val="ListParagraph"/>
        <w:framePr w:w="9623" w:wrap="auto" w:hAnchor="text" w:x="851"/>
        <w:numPr>
          <w:ilvl w:val="0"/>
          <w:numId w:val="1"/>
        </w:numPr>
        <w:tabs>
          <w:tab w:val="left" w:pos="426"/>
        </w:tabs>
        <w:ind w:left="0" w:firstLine="0"/>
        <w:rPr>
          <w:b/>
          <w:sz w:val="24"/>
        </w:rPr>
        <w:sectPr w:rsidR="005D1AC7" w:rsidSect="00327489">
          <w:type w:val="continuous"/>
          <w:pgSz w:w="11906" w:h="16838"/>
          <w:pgMar w:top="142" w:right="707" w:bottom="1134" w:left="709" w:header="708" w:footer="273" w:gutter="0"/>
          <w:cols w:space="426"/>
          <w:docGrid w:linePitch="360"/>
        </w:sectPr>
      </w:pPr>
    </w:p>
    <w:p w:rsidR="005D1AC7" w:rsidRDefault="005D1AC7" w:rsidP="007D50D0">
      <w:pPr>
        <w:spacing w:after="0" w:line="240" w:lineRule="auto"/>
        <w:rPr>
          <w:rFonts w:cs="Courier New"/>
          <w:b/>
          <w:color w:val="000000"/>
          <w:sz w:val="24"/>
          <w:szCs w:val="24"/>
          <w:lang w:eastAsia="tr-TR"/>
        </w:rPr>
      </w:pPr>
      <w:r w:rsidRPr="007D50D0">
        <w:rPr>
          <w:rFonts w:cs="Courier New"/>
          <w:b/>
          <w:color w:val="000000"/>
          <w:sz w:val="24"/>
          <w:szCs w:val="24"/>
          <w:lang w:eastAsia="tr-TR"/>
        </w:rPr>
        <w:t>A</w:t>
      </w:r>
      <w:r>
        <w:rPr>
          <w:rFonts w:cs="Courier New"/>
          <w:b/>
          <w:color w:val="000000"/>
          <w:sz w:val="24"/>
          <w:szCs w:val="24"/>
          <w:lang w:eastAsia="tr-TR"/>
        </w:rPr>
        <w:t xml:space="preserve">) </w:t>
      </w:r>
      <w:r w:rsidRPr="007D50D0">
        <w:rPr>
          <w:rFonts w:cs="Courier New"/>
          <w:b/>
          <w:color w:val="000000"/>
          <w:sz w:val="24"/>
          <w:szCs w:val="24"/>
          <w:lang w:eastAsia="tr-TR"/>
        </w:rPr>
        <w:t xml:space="preserve">Aşağıda verilen ifadelerden doğru olanların </w:t>
      </w:r>
    </w:p>
    <w:p w:rsidR="005D1AC7" w:rsidRDefault="005D1AC7" w:rsidP="007D50D0">
      <w:pPr>
        <w:spacing w:after="0" w:line="240" w:lineRule="auto"/>
        <w:rPr>
          <w:rFonts w:cs="Courier New"/>
          <w:b/>
          <w:color w:val="000000"/>
          <w:sz w:val="24"/>
          <w:szCs w:val="24"/>
          <w:lang w:eastAsia="tr-TR"/>
        </w:rPr>
      </w:pPr>
      <w:r w:rsidRPr="007D50D0">
        <w:rPr>
          <w:rFonts w:cs="Courier New"/>
          <w:b/>
          <w:color w:val="000000"/>
          <w:sz w:val="24"/>
          <w:szCs w:val="24"/>
          <w:lang w:eastAsia="tr-TR"/>
        </w:rPr>
        <w:t>başına “D” yanlış olanların başına “Y” harf yazınız.</w:t>
      </w:r>
    </w:p>
    <w:p w:rsidR="005D1AC7" w:rsidRPr="00D85163" w:rsidRDefault="005D1AC7" w:rsidP="00D85163">
      <w:pPr>
        <w:spacing w:after="0" w:line="240" w:lineRule="auto"/>
        <w:jc w:val="right"/>
        <w:rPr>
          <w:rFonts w:cs="Courier New"/>
          <w:b/>
          <w:color w:val="000000"/>
          <w:sz w:val="24"/>
          <w:szCs w:val="24"/>
          <w:lang w:eastAsia="tr-TR"/>
        </w:rPr>
      </w:pPr>
      <w:r>
        <w:rPr>
          <w:rFonts w:cs="Courier New"/>
          <w:b/>
          <w:color w:val="000000"/>
          <w:sz w:val="24"/>
          <w:szCs w:val="24"/>
          <w:lang w:eastAsia="tr-TR"/>
        </w:rPr>
        <w:t>( 14 Puan)</w:t>
      </w:r>
    </w:p>
    <w:p w:rsidR="005D1AC7" w:rsidRPr="00327489" w:rsidRDefault="005D1AC7" w:rsidP="00B318EE">
      <w:pPr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Spor yapan bir kişinin nabız sayısı artar.</w:t>
      </w:r>
    </w:p>
    <w:p w:rsidR="005D1AC7" w:rsidRPr="00327489" w:rsidRDefault="005D1AC7" w:rsidP="00B318EE">
      <w:pPr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Bebeklerde kemik sayısı yetişkinlerden fazladır.</w:t>
      </w:r>
    </w:p>
    <w:p w:rsidR="005D1AC7" w:rsidRPr="00327489" w:rsidRDefault="005D1AC7" w:rsidP="00B318EE">
      <w:pPr>
        <w:spacing w:after="0" w:line="288" w:lineRule="auto"/>
        <w:rPr>
          <w:rFonts w:cs="Courier New"/>
          <w:i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 xml:space="preserve">[…..] </w:t>
      </w:r>
      <w:r w:rsidRPr="00327489">
        <w:rPr>
          <w:i/>
        </w:rPr>
        <w:t>Mıknatısın uyguladığı kuvvet temas gerektirmeyen kuvvettir.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Mıknatıslar cam, plastik, gibi maddeleri çeker.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Gırtlak solunumda görevli yapılardan biridir.</w:t>
      </w:r>
    </w:p>
    <w:p w:rsidR="005D1AC7" w:rsidRPr="00327489" w:rsidRDefault="005D1AC7" w:rsidP="00B318EE">
      <w:pPr>
        <w:spacing w:after="0" w:line="288" w:lineRule="auto"/>
        <w:rPr>
          <w:rFonts w:cs="Courier New"/>
          <w:i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Omurga iskeletin bir bölümüdür.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Cisme uygulanan kuvvet onu hızlandırabilir.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Katı maddeler bulunduğu kabın şeklini alır.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>
        <w:rPr>
          <w:noProof/>
          <w:lang w:eastAsia="tr-TR"/>
        </w:rPr>
        <w:pict>
          <v:shape id="Resim 12" o:spid="_x0000_s1028" type="#_x0000_t75" style="position:absolute;margin-left:298.85pt;margin-top:266.7pt;width:92.7pt;height:141.95pt;z-index:251648512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 w:rsidRPr="00327489">
        <w:rPr>
          <w:rFonts w:cs="Courier New"/>
          <w:i/>
          <w:color w:val="000000"/>
          <w:lang w:eastAsia="tr-TR"/>
        </w:rPr>
        <w:t>[…..]</w:t>
      </w:r>
      <w:r w:rsidRPr="00327489">
        <w:rPr>
          <w:i/>
        </w:rPr>
        <w:t>Hareketli bir cisme hareketinin tersi yönde kuvvet uygulanırsa cisim yavaşlar veya durur.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Sıvıların hacmi terazi ile ölçülebilir</w:t>
      </w:r>
      <w:r w:rsidRPr="00327489">
        <w:rPr>
          <w:rFonts w:cs="Courier New"/>
          <w:color w:val="000000"/>
          <w:lang w:eastAsia="tr-TR"/>
        </w:rPr>
        <w:t>.</w:t>
      </w:r>
      <w:r w:rsidRPr="00327489">
        <w:rPr>
          <w:rFonts w:cs="Courier New"/>
          <w:i/>
          <w:color w:val="000000"/>
          <w:lang w:eastAsia="tr-TR"/>
        </w:rPr>
        <w:t xml:space="preserve"> 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Gazlar sıkıştırılabilen maddelerdir.</w:t>
      </w:r>
    </w:p>
    <w:p w:rsidR="005D1AC7" w:rsidRPr="00327489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Kütle maddelerin değişmeyen ve ölçülebilen özell</w:t>
      </w:r>
      <w:r w:rsidRPr="00327489">
        <w:rPr>
          <w:rFonts w:cs="Courier New"/>
          <w:i/>
          <w:color w:val="000000"/>
          <w:lang w:eastAsia="tr-TR"/>
        </w:rPr>
        <w:t>i</w:t>
      </w:r>
      <w:r w:rsidRPr="00327489">
        <w:rPr>
          <w:rFonts w:cs="Courier New"/>
          <w:i/>
          <w:color w:val="000000"/>
          <w:lang w:eastAsia="tr-TR"/>
        </w:rPr>
        <w:t xml:space="preserve">ğidir. </w:t>
      </w:r>
    </w:p>
    <w:p w:rsidR="005D1AC7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 “L” ve “mL“ hacim ölçüsü birimidir.</w:t>
      </w:r>
    </w:p>
    <w:p w:rsidR="005D1AC7" w:rsidRPr="001335A3" w:rsidRDefault="005D1AC7" w:rsidP="00B318EE">
      <w:pPr>
        <w:widowControl w:val="0"/>
        <w:spacing w:after="0" w:line="288" w:lineRule="auto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[…..]</w:t>
      </w:r>
      <w:r>
        <w:rPr>
          <w:rFonts w:cs="Courier New"/>
          <w:i/>
          <w:color w:val="000000"/>
          <w:lang w:eastAsia="tr-TR"/>
        </w:rPr>
        <w:t xml:space="preserve"> </w:t>
      </w:r>
      <w:r w:rsidRPr="001335A3">
        <w:rPr>
          <w:i/>
        </w:rPr>
        <w:t xml:space="preserve">Soluk alırken vücudumuza </w:t>
      </w:r>
      <w:r>
        <w:rPr>
          <w:i/>
        </w:rPr>
        <w:t>karbondioksit</w:t>
      </w:r>
      <w:r w:rsidRPr="001335A3">
        <w:rPr>
          <w:i/>
        </w:rPr>
        <w:t xml:space="preserve"> alıp dışar</w:t>
      </w:r>
      <w:r w:rsidRPr="001335A3">
        <w:rPr>
          <w:i/>
        </w:rPr>
        <w:t>ı</w:t>
      </w:r>
      <w:r>
        <w:rPr>
          <w:i/>
        </w:rPr>
        <w:t>ya oksijen</w:t>
      </w:r>
      <w:r w:rsidRPr="001335A3">
        <w:rPr>
          <w:i/>
        </w:rPr>
        <w:t xml:space="preserve"> veririz.</w:t>
      </w:r>
    </w:p>
    <w:p w:rsidR="005D1AC7" w:rsidRPr="00553C7B" w:rsidRDefault="005D1AC7" w:rsidP="00553C7B">
      <w:pPr>
        <w:spacing w:after="0" w:line="240" w:lineRule="auto"/>
        <w:rPr>
          <w:rFonts w:cs="Courier New"/>
          <w:b/>
          <w:color w:val="000000"/>
          <w:sz w:val="24"/>
          <w:szCs w:val="24"/>
          <w:lang w:eastAsia="tr-TR"/>
        </w:rPr>
      </w:pPr>
      <w:r w:rsidRPr="00714BD2">
        <w:rPr>
          <w:rFonts w:cs="Courier New"/>
          <w:b/>
          <w:color w:val="000000"/>
          <w:sz w:val="24"/>
          <w:szCs w:val="24"/>
          <w:lang w:eastAsia="tr-TR"/>
        </w:rPr>
        <w:t>B) Aşağıda verilen kelimeleri boşluklara doğru bir şekilde yerleştiriniz.</w:t>
      </w:r>
      <w:r>
        <w:rPr>
          <w:rFonts w:cs="Courier New"/>
          <w:b/>
          <w:color w:val="000000"/>
          <w:sz w:val="24"/>
          <w:szCs w:val="24"/>
          <w:lang w:eastAsia="tr-TR"/>
        </w:rPr>
        <w:t xml:space="preserve"> (10 Puan)</w:t>
      </w:r>
    </w:p>
    <w:tbl>
      <w:tblPr>
        <w:tblpPr w:leftFromText="141" w:rightFromText="141" w:vertAnchor="text" w:horzAnchor="margin" w:tblpY="130"/>
        <w:tblOverlap w:val="never"/>
        <w:tblW w:w="5193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435"/>
        <w:gridCol w:w="736"/>
        <w:gridCol w:w="974"/>
        <w:gridCol w:w="1140"/>
        <w:gridCol w:w="908"/>
      </w:tblGrid>
      <w:tr w:rsidR="005D1AC7" w:rsidRPr="006969FF" w:rsidTr="00327489">
        <w:trPr>
          <w:trHeight w:val="416"/>
        </w:trPr>
        <w:tc>
          <w:tcPr>
            <w:tcW w:w="1435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akışkanlık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hava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hacim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kırılgan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kalp</w:t>
            </w:r>
          </w:p>
        </w:tc>
      </w:tr>
      <w:tr w:rsidR="005D1AC7" w:rsidRPr="006969FF" w:rsidTr="00327489">
        <w:trPr>
          <w:trHeight w:val="408"/>
        </w:trPr>
        <w:tc>
          <w:tcPr>
            <w:tcW w:w="1435" w:type="dxa"/>
            <w:shd w:val="clear" w:color="auto" w:fill="FFFFFF"/>
            <w:vAlign w:val="center"/>
          </w:tcPr>
          <w:p w:rsidR="005D1AC7" w:rsidRPr="006969FF" w:rsidRDefault="005D1AC7" w:rsidP="00553C7B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küçük taneli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gazlar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b/>
                <w:i/>
                <w:sz w:val="25"/>
                <w:szCs w:val="25"/>
              </w:rPr>
              <w:t>dara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arttırmış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5D1AC7" w:rsidRPr="006969FF" w:rsidRDefault="005D1AC7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6969FF">
              <w:rPr>
                <w:rFonts w:cs="Courier New"/>
                <w:b/>
                <w:i/>
                <w:color w:val="000000"/>
                <w:sz w:val="25"/>
                <w:szCs w:val="25"/>
                <w:lang w:eastAsia="tr-TR"/>
              </w:rPr>
              <w:t>katı</w:t>
            </w:r>
          </w:p>
        </w:tc>
      </w:tr>
    </w:tbl>
    <w:p w:rsidR="005D1AC7" w:rsidRPr="00A332E3" w:rsidRDefault="005D1AC7" w:rsidP="00A332E3">
      <w:pPr>
        <w:pStyle w:val="ListParagraph"/>
        <w:widowControl w:val="0"/>
        <w:tabs>
          <w:tab w:val="left" w:pos="284"/>
          <w:tab w:val="left" w:leader="underscore" w:pos="1756"/>
        </w:tabs>
        <w:spacing w:after="0"/>
        <w:ind w:left="0"/>
        <w:rPr>
          <w:i/>
          <w:sz w:val="12"/>
          <w:szCs w:val="24"/>
        </w:rPr>
      </w:pPr>
    </w:p>
    <w:p w:rsidR="005D1AC7" w:rsidRPr="00327489" w:rsidRDefault="005D1AC7" w:rsidP="00553C7B">
      <w:pPr>
        <w:pStyle w:val="ListParagraph"/>
        <w:widowControl w:val="0"/>
        <w:numPr>
          <w:ilvl w:val="0"/>
          <w:numId w:val="9"/>
        </w:numPr>
        <w:tabs>
          <w:tab w:val="left" w:pos="284"/>
          <w:tab w:val="left" w:leader="underscore" w:pos="1756"/>
        </w:tabs>
        <w:spacing w:after="0"/>
        <w:ind w:left="0" w:firstLine="0"/>
        <w:rPr>
          <w:i/>
        </w:rPr>
      </w:pPr>
      <w:r w:rsidRPr="00327489">
        <w:rPr>
          <w:i/>
        </w:rPr>
        <w:t xml:space="preserve">Bir futbolcu duran bir topa vurarak onun hızını  ……………………. olur. 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9"/>
        </w:numPr>
        <w:tabs>
          <w:tab w:val="left" w:pos="284"/>
          <w:tab w:val="left" w:leader="underscore" w:pos="1756"/>
        </w:tabs>
        <w:spacing w:after="0"/>
        <w:ind w:left="0" w:firstLine="0"/>
        <w:rPr>
          <w:i/>
        </w:rPr>
      </w:pPr>
      <w:r w:rsidRPr="00327489">
        <w:rPr>
          <w:i/>
        </w:rPr>
        <w:t>Kanın damarlarda hareketini ……………….. sağlar.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leader="underscore" w:pos="1756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…………………. maddelerin belli bir şekli vardır.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leader="underscore" w:pos="3916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Un, kum ve tuz gibi …………………………………….……. kat</w:t>
      </w:r>
      <w:r w:rsidRPr="00327489">
        <w:rPr>
          <w:rFonts w:cs="Courier New"/>
          <w:i/>
          <w:color w:val="000000"/>
          <w:lang w:eastAsia="tr-TR"/>
        </w:rPr>
        <w:t>ı</w:t>
      </w:r>
      <w:r w:rsidRPr="00327489">
        <w:rPr>
          <w:rFonts w:cs="Courier New"/>
          <w:i/>
          <w:color w:val="000000"/>
          <w:lang w:eastAsia="tr-TR"/>
        </w:rPr>
        <w:t>lar da sıvılar gibi bulunduğu kabın şeklini alırlar.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leader="underscore" w:pos="1756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…………………………… bulunduğu ortama yayılırlar.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3916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Yaşamamız için gerekli  olan …………… maddenin gaz hâline örnektir.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2420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rFonts w:cs="Courier New"/>
          <w:i/>
          <w:color w:val="000000"/>
          <w:lang w:eastAsia="tr-TR"/>
        </w:rPr>
        <w:t>Sıvıların ………………………. özelliği, katı maddelerde yoktur.</w:t>
      </w:r>
    </w:p>
    <w:p w:rsidR="005D1AC7" w:rsidRPr="00327489" w:rsidRDefault="005D1AC7" w:rsidP="00553C7B">
      <w:pPr>
        <w:pStyle w:val="ListParagraph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2420"/>
        </w:tabs>
        <w:spacing w:after="0"/>
        <w:ind w:left="0" w:firstLine="0"/>
        <w:rPr>
          <w:rFonts w:cs="Courier New"/>
          <w:i/>
          <w:color w:val="000000"/>
          <w:lang w:eastAsia="tr-TR"/>
        </w:rPr>
      </w:pPr>
      <w:r w:rsidRPr="00327489">
        <w:rPr>
          <w:i/>
        </w:rPr>
        <w:t xml:space="preserve">Varlıkların boşlukta kapladığı yere …………… denir. </w:t>
      </w:r>
    </w:p>
    <w:p w:rsidR="005D1AC7" w:rsidRDefault="005D1AC7" w:rsidP="00553C7B">
      <w:pPr>
        <w:pStyle w:val="ListParagraph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i/>
        </w:rPr>
      </w:pPr>
      <w:r w:rsidRPr="00327489">
        <w:rPr>
          <w:i/>
        </w:rPr>
        <w:t>Ölçmede kullanılan boş kabın kütlesine …….…….. adı verilir.</w:t>
      </w:r>
    </w:p>
    <w:p w:rsidR="005D1AC7" w:rsidRPr="00327489" w:rsidRDefault="005D1AC7" w:rsidP="00553C7B">
      <w:pPr>
        <w:pStyle w:val="ListParagraph"/>
        <w:numPr>
          <w:ilvl w:val="0"/>
          <w:numId w:val="8"/>
        </w:numPr>
        <w:tabs>
          <w:tab w:val="left" w:pos="284"/>
        </w:tabs>
        <w:spacing w:after="0" w:line="305" w:lineRule="auto"/>
        <w:ind w:left="0" w:firstLine="0"/>
        <w:rPr>
          <w:i/>
        </w:rPr>
      </w:pPr>
      <w:r w:rsidRPr="00327489">
        <w:rPr>
          <w:i/>
        </w:rPr>
        <w:t>Cam, sert ama  ……………….……….. bir maddedir.</w:t>
      </w:r>
    </w:p>
    <w:p w:rsidR="005D1AC7" w:rsidRPr="00766FA6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b/>
          <w:sz w:val="24"/>
          <w:szCs w:val="20"/>
        </w:rPr>
      </w:pPr>
      <w:r w:rsidRPr="00F47272">
        <w:rPr>
          <w:rFonts w:ascii="Verdana" w:hAnsi="Verdana"/>
          <w:b/>
          <w:sz w:val="20"/>
          <w:szCs w:val="20"/>
        </w:rPr>
        <w:t xml:space="preserve">C) </w:t>
      </w:r>
      <w:r w:rsidRPr="00766FA6">
        <w:rPr>
          <w:b/>
          <w:sz w:val="24"/>
          <w:szCs w:val="20"/>
        </w:rPr>
        <w:t>Aşağıda verilen tahtaların üzerine istenilen öze</w:t>
      </w:r>
      <w:r w:rsidRPr="00766FA6">
        <w:rPr>
          <w:b/>
          <w:sz w:val="24"/>
          <w:szCs w:val="20"/>
        </w:rPr>
        <w:t>l</w:t>
      </w:r>
      <w:r w:rsidRPr="00766FA6">
        <w:rPr>
          <w:b/>
          <w:sz w:val="24"/>
          <w:szCs w:val="20"/>
        </w:rPr>
        <w:t>liklere uygun 2’şer varlık adı yazın</w:t>
      </w:r>
      <w:r>
        <w:rPr>
          <w:b/>
          <w:sz w:val="24"/>
          <w:szCs w:val="20"/>
        </w:rPr>
        <w:t>ız</w:t>
      </w:r>
      <w:r w:rsidRPr="00766FA6">
        <w:rPr>
          <w:b/>
          <w:sz w:val="24"/>
          <w:szCs w:val="20"/>
        </w:rPr>
        <w:t>.</w:t>
      </w:r>
      <w:r>
        <w:rPr>
          <w:b/>
          <w:sz w:val="24"/>
          <w:szCs w:val="20"/>
        </w:rPr>
        <w:t xml:space="preserve"> (16 Puan)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b/>
          <w:sz w:val="24"/>
          <w:szCs w:val="20"/>
        </w:rPr>
      </w:pP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  <w:t xml:space="preserve">        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tbl>
      <w:tblPr>
        <w:tblpPr w:leftFromText="141" w:rightFromText="141" w:vertAnchor="text" w:horzAnchor="page" w:tblpX="6318" w:tblpY="-46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3"/>
        <w:gridCol w:w="1867"/>
        <w:gridCol w:w="1985"/>
      </w:tblGrid>
      <w:tr w:rsidR="005D1AC7" w:rsidTr="00CC1B2C">
        <w:trPr>
          <w:trHeight w:val="355"/>
        </w:trPr>
        <w:tc>
          <w:tcPr>
            <w:tcW w:w="1643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CC1B2C">
              <w:rPr>
                <w:b/>
                <w:sz w:val="20"/>
                <w:szCs w:val="20"/>
              </w:rPr>
              <w:t>Suda Yüzen</w:t>
            </w:r>
          </w:p>
        </w:tc>
        <w:tc>
          <w:tcPr>
            <w:tcW w:w="1867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CC1B2C">
              <w:rPr>
                <w:b/>
                <w:sz w:val="20"/>
                <w:szCs w:val="20"/>
              </w:rPr>
              <w:t>Suda Batan</w:t>
            </w:r>
          </w:p>
        </w:tc>
        <w:tc>
          <w:tcPr>
            <w:tcW w:w="1985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CC1B2C">
              <w:rPr>
                <w:b/>
                <w:sz w:val="20"/>
                <w:szCs w:val="20"/>
              </w:rPr>
              <w:t>Suyu Çeken</w:t>
            </w:r>
          </w:p>
        </w:tc>
      </w:tr>
      <w:tr w:rsidR="005D1AC7" w:rsidRPr="002257CF" w:rsidTr="00CC1B2C">
        <w:trPr>
          <w:trHeight w:val="620"/>
        </w:trPr>
        <w:tc>
          <w:tcPr>
            <w:tcW w:w="1643" w:type="dxa"/>
          </w:tcPr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</w:t>
            </w:r>
          </w:p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</w:t>
            </w:r>
          </w:p>
        </w:tc>
        <w:tc>
          <w:tcPr>
            <w:tcW w:w="1867" w:type="dxa"/>
          </w:tcPr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1)………………….</w:t>
            </w:r>
          </w:p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2)…………………</w:t>
            </w:r>
          </w:p>
        </w:tc>
        <w:tc>
          <w:tcPr>
            <w:tcW w:w="1985" w:type="dxa"/>
          </w:tcPr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1)………………….</w:t>
            </w:r>
          </w:p>
          <w:p w:rsidR="005D1AC7" w:rsidRPr="00CC1B2C" w:rsidRDefault="005D1AC7" w:rsidP="00CC1B2C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2)………………….</w:t>
            </w:r>
          </w:p>
        </w:tc>
      </w:tr>
    </w:tbl>
    <w:tbl>
      <w:tblPr>
        <w:tblW w:w="55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9"/>
        <w:gridCol w:w="1933"/>
        <w:gridCol w:w="2036"/>
      </w:tblGrid>
      <w:tr w:rsidR="005D1AC7" w:rsidTr="00CC1B2C">
        <w:trPr>
          <w:trHeight w:val="355"/>
        </w:trPr>
        <w:tc>
          <w:tcPr>
            <w:tcW w:w="1559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CC1B2C">
              <w:rPr>
                <w:b/>
                <w:sz w:val="18"/>
                <w:szCs w:val="18"/>
              </w:rPr>
              <w:t>Suyu Çekmeyen</w:t>
            </w:r>
          </w:p>
        </w:tc>
        <w:tc>
          <w:tcPr>
            <w:tcW w:w="1933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CC1B2C">
              <w:rPr>
                <w:b/>
                <w:sz w:val="18"/>
                <w:szCs w:val="18"/>
              </w:rPr>
              <w:t xml:space="preserve">Mıknatıs    </w:t>
            </w:r>
          </w:p>
          <w:p w:rsidR="005D1AC7" w:rsidRPr="00CC1B2C" w:rsidRDefault="005D1AC7" w:rsidP="00CC1B2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CC1B2C">
              <w:rPr>
                <w:b/>
                <w:sz w:val="18"/>
                <w:szCs w:val="18"/>
              </w:rPr>
              <w:t xml:space="preserve"> Tarafından Çekilen</w:t>
            </w:r>
          </w:p>
        </w:tc>
        <w:tc>
          <w:tcPr>
            <w:tcW w:w="2036" w:type="dxa"/>
            <w:vAlign w:val="center"/>
          </w:tcPr>
          <w:p w:rsidR="005D1AC7" w:rsidRPr="00CC1B2C" w:rsidRDefault="005D1AC7" w:rsidP="00CC1B2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CC1B2C">
              <w:rPr>
                <w:b/>
                <w:sz w:val="18"/>
                <w:szCs w:val="18"/>
              </w:rPr>
              <w:t>Mıknatıs</w:t>
            </w:r>
          </w:p>
          <w:p w:rsidR="005D1AC7" w:rsidRPr="00CC1B2C" w:rsidRDefault="005D1AC7" w:rsidP="005F767E">
            <w:pPr>
              <w:pStyle w:val="NoSpacing"/>
              <w:rPr>
                <w:b/>
                <w:sz w:val="18"/>
                <w:szCs w:val="18"/>
              </w:rPr>
            </w:pPr>
            <w:r w:rsidRPr="00CC1B2C">
              <w:rPr>
                <w:b/>
                <w:sz w:val="18"/>
                <w:szCs w:val="18"/>
              </w:rPr>
              <w:t>Tarafından Çekilmeyen</w:t>
            </w:r>
          </w:p>
        </w:tc>
      </w:tr>
      <w:tr w:rsidR="005D1AC7" w:rsidRPr="002257CF" w:rsidTr="00CC1B2C">
        <w:trPr>
          <w:trHeight w:val="566"/>
        </w:trPr>
        <w:tc>
          <w:tcPr>
            <w:tcW w:w="1559" w:type="dxa"/>
          </w:tcPr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1)………………….</w:t>
            </w:r>
          </w:p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2)………………….</w:t>
            </w:r>
          </w:p>
        </w:tc>
        <w:tc>
          <w:tcPr>
            <w:tcW w:w="1933" w:type="dxa"/>
          </w:tcPr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1)………………….</w:t>
            </w:r>
          </w:p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2)………………….</w:t>
            </w:r>
          </w:p>
        </w:tc>
        <w:tc>
          <w:tcPr>
            <w:tcW w:w="2036" w:type="dxa"/>
          </w:tcPr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1)………………….</w:t>
            </w:r>
          </w:p>
          <w:p w:rsidR="005D1AC7" w:rsidRPr="00CC1B2C" w:rsidRDefault="005D1AC7" w:rsidP="00327489">
            <w:pPr>
              <w:pStyle w:val="NoSpacing"/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2)………………….</w:t>
            </w:r>
          </w:p>
        </w:tc>
      </w:tr>
    </w:tbl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5F767E">
      <w:pPr>
        <w:tabs>
          <w:tab w:val="left" w:pos="142"/>
          <w:tab w:val="left" w:pos="284"/>
        </w:tabs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</w:pPr>
      <w:r>
        <w:rPr>
          <w:rFonts w:ascii="Verdana" w:hAnsi="Verdana"/>
          <w:b/>
          <w:sz w:val="20"/>
          <w:szCs w:val="20"/>
        </w:rPr>
        <w:t>D</w:t>
      </w:r>
      <w:r w:rsidRPr="00ED31C4">
        <w:rPr>
          <w:rFonts w:ascii="Verdana" w:hAnsi="Verdana"/>
          <w:b/>
          <w:sz w:val="20"/>
          <w:szCs w:val="20"/>
        </w:rPr>
        <w:t xml:space="preserve">)  </w:t>
      </w:r>
      <w:r w:rsidRPr="005B4B88">
        <w:rPr>
          <w:b/>
          <w:sz w:val="24"/>
          <w:szCs w:val="24"/>
        </w:rPr>
        <w:t>Aşağıda verilen ifadeleri uygun kelimelerle eşleştiriniz.</w:t>
      </w:r>
      <w:r>
        <w:rPr>
          <w:rFonts w:cs="Courier New"/>
          <w:b/>
          <w:color w:val="000000"/>
          <w:sz w:val="24"/>
          <w:szCs w:val="24"/>
          <w:lang w:eastAsia="tr-TR"/>
        </w:rPr>
        <w:t xml:space="preserve"> (6 Puan)</w:t>
      </w:r>
    </w:p>
    <w:p w:rsidR="005D1AC7" w:rsidRDefault="005D1AC7" w:rsidP="005F767E">
      <w:pPr>
        <w:tabs>
          <w:tab w:val="left" w:pos="142"/>
          <w:tab w:val="left" w:pos="284"/>
        </w:tabs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3" o:spid="_x0000_s1029" type="#_x0000_t75" style="position:absolute;margin-left:393.95pt;margin-top:265.35pt;width:92.2pt;height:143.95pt;rotation:180;flip:x y;z-index:251649536;visibility:visible;mso-position-horizontal-relative:margin;mso-position-vertical-relative:margin">
            <v:imagedata r:id="rId10" o:title=""/>
            <w10:wrap type="square" anchorx="margin" anchory="margin"/>
          </v:shape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128pt;margin-top:7.1pt;width:89.35pt;height:32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strokeweight=".25pt">
            <v:textbox style="mso-next-textbox:#_x0000_s1030">
              <w:txbxContent>
                <w:p w:rsidR="005D1AC7" w:rsidRPr="00CC1B2C" w:rsidRDefault="005D1AC7" w:rsidP="00755C2B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CC1B2C">
                    <w:rPr>
                      <w:sz w:val="18"/>
                      <w:szCs w:val="18"/>
                    </w:rPr>
                    <w:t>Mıknatıs</w:t>
                  </w:r>
                </w:p>
                <w:p w:rsidR="005D1AC7" w:rsidRPr="00CC1B2C" w:rsidRDefault="005D1AC7" w:rsidP="00755C2B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CC1B2C">
                    <w:rPr>
                      <w:sz w:val="18"/>
                      <w:szCs w:val="18"/>
                    </w:rPr>
                    <w:t xml:space="preserve">                                …</w:t>
                  </w:r>
                  <w:r w:rsidRPr="00CC1B2C">
                    <w:rPr>
                      <w:noProof/>
                      <w:sz w:val="18"/>
                      <w:szCs w:val="18"/>
                      <w:lang w:eastAsia="tr-TR"/>
                    </w:rPr>
                    <w:pict>
                      <v:shape id="Resim 1" o:spid="_x0000_i1026" type="#_x0000_t75" style="width:19.5pt;height:.7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76" style="position:absolute;margin-left:28.4pt;margin-top:2.55pt;width:94.1pt;height:41.3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strokeweight=".25pt">
            <v:textbox style="mso-next-textbox:#_x0000_s1031">
              <w:txbxContent>
                <w:p w:rsidR="005D1AC7" w:rsidRPr="00CC1B2C" w:rsidRDefault="005D1AC7" w:rsidP="00755C2B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CC1B2C">
                    <w:rPr>
                      <w:sz w:val="16"/>
                      <w:szCs w:val="16"/>
                    </w:rPr>
                    <w:t xml:space="preserve">Akciğer ve kalbimizi koruyan            </w:t>
                  </w:r>
                </w:p>
                <w:p w:rsidR="005D1AC7" w:rsidRPr="00CC1B2C" w:rsidRDefault="005D1AC7" w:rsidP="00755C2B">
                  <w:pPr>
                    <w:spacing w:after="0" w:line="240" w:lineRule="auto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 w:rsidRPr="00CC1B2C">
                    <w:rPr>
                      <w:sz w:val="16"/>
                      <w:szCs w:val="16"/>
                    </w:rPr>
                    <w:t xml:space="preserve"> iskelet  bölümüdür.</w:t>
                  </w:r>
                  <w:r w:rsidRPr="00CC1B2C">
                    <w:rPr>
                      <w:rFonts w:ascii="Cambria" w:hAnsi="Cambria"/>
                      <w:sz w:val="16"/>
                      <w:szCs w:val="16"/>
                    </w:rPr>
                    <w:t xml:space="preserve">  E           </w:t>
                  </w:r>
                </w:p>
              </w:txbxContent>
            </v:textbox>
          </v:shape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96pt;margin-top:11.5pt;width:19pt;height:.05pt;z-index:251655680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96.25pt;margin-top:11.1pt;width:0;height:17pt;flip:y;z-index:251654656" o:connectortype="straight"/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 id="_x0000_s1034" type="#_x0000_t32" style="position:absolute;margin-left:104.55pt;margin-top:.5pt;width:19pt;height:.05pt;z-index:251652608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05.5pt;margin-top:1.3pt;width:0;height:17pt;flip:y;z-index:251651584" o:connectortype="straight"/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 id="_x0000_s1036" type="#_x0000_t176" style="position:absolute;margin-left:129.15pt;margin-top:3.7pt;width:89.35pt;height:32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strokeweight=".25pt">
            <v:textbox style="mso-next-textbox:#_x0000_s1036">
              <w:txbxContent>
                <w:p w:rsidR="005D1AC7" w:rsidRPr="00CC1B2C" w:rsidRDefault="005D1AC7" w:rsidP="0067015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CC1B2C">
                    <w:rPr>
                      <w:sz w:val="18"/>
                      <w:szCs w:val="18"/>
                    </w:rPr>
                    <w:t>Göğüs kafesi</w:t>
                  </w:r>
                </w:p>
                <w:p w:rsidR="005D1AC7" w:rsidRPr="00CC1B2C" w:rsidRDefault="005D1AC7" w:rsidP="0067015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CC1B2C">
                    <w:rPr>
                      <w:sz w:val="18"/>
                      <w:szCs w:val="18"/>
                    </w:rPr>
                    <w:t xml:space="preserve">                                …</w:t>
                  </w:r>
                  <w:r w:rsidRPr="00CC1B2C">
                    <w:rPr>
                      <w:noProof/>
                      <w:sz w:val="18"/>
                      <w:szCs w:val="18"/>
                      <w:lang w:eastAsia="tr-TR"/>
                    </w:rPr>
                    <w:pict>
                      <v:shape id="_x0000_i1028" type="#_x0000_t75" style="width:19.5pt;height:.7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76" style="position:absolute;margin-left:29.5pt;margin-top:1.15pt;width:94.1pt;height:41.3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strokeweight=".25pt">
            <v:textbox style="mso-next-textbox:#_x0000_s1037">
              <w:txbxContent>
                <w:p w:rsidR="005D1AC7" w:rsidRPr="00CC1B2C" w:rsidRDefault="005D1AC7" w:rsidP="00670157">
                  <w:pPr>
                    <w:spacing w:after="0" w:line="240" w:lineRule="auto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 w:rsidRPr="00CC1B2C">
                    <w:rPr>
                      <w:sz w:val="16"/>
                      <w:szCs w:val="16"/>
                    </w:rPr>
                    <w:t xml:space="preserve">Demir, nikel,kobalt gibi maddeleri çeken     cisimdir.           </w:t>
                  </w:r>
                  <w:r w:rsidRPr="00CC1B2C">
                    <w:rPr>
                      <w:rFonts w:ascii="Cambria" w:hAnsi="Cambria"/>
                      <w:sz w:val="16"/>
                      <w:szCs w:val="16"/>
                    </w:rPr>
                    <w:t xml:space="preserve">          F          </w:t>
                  </w:r>
                </w:p>
              </w:txbxContent>
            </v:textbox>
          </v:shape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 id="_x0000_s1038" type="#_x0000_t32" style="position:absolute;margin-left:198.25pt;margin-top:7.2pt;width:19pt;height:.05pt;z-index:251668992" o:connectortype="straight"/>
        </w:pict>
      </w:r>
      <w:r>
        <w:rPr>
          <w:noProof/>
          <w:lang w:eastAsia="tr-TR"/>
        </w:rPr>
        <w:pict>
          <v:shape id="_x0000_s1039" type="#_x0000_t32" style="position:absolute;margin-left:196.5pt;margin-top:6.75pt;width:0;height:17pt;flip:y;z-index:251671040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5pt;margin-top:11.75pt;width:0;height:17pt;flip:y;z-index:251670016" o:connectortype="straight"/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noProof/>
          <w:lang w:eastAsia="tr-TR"/>
        </w:rPr>
        <w:pict>
          <v:shape id="_x0000_s1041" type="#_x0000_t32" style="position:absolute;margin-left:104.05pt;margin-top:.9pt;width:19pt;height:.05pt;z-index:251667968" o:connectortype="straight"/>
        </w:pic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Default="005D1AC7" w:rsidP="005B4B88">
      <w:pPr>
        <w:tabs>
          <w:tab w:val="left" w:pos="142"/>
          <w:tab w:val="left" w:pos="284"/>
        </w:tabs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</w:pPr>
      <w:r>
        <w:rPr>
          <w:rFonts w:ascii="Verdana" w:hAnsi="Verdana"/>
          <w:b/>
          <w:sz w:val="20"/>
          <w:szCs w:val="20"/>
        </w:rPr>
        <w:t>E</w:t>
      </w:r>
      <w:r w:rsidRPr="00ED31C4">
        <w:rPr>
          <w:rFonts w:ascii="Verdana" w:hAnsi="Verdana"/>
          <w:b/>
          <w:sz w:val="20"/>
          <w:szCs w:val="20"/>
        </w:rPr>
        <w:t xml:space="preserve">)  </w:t>
      </w:r>
      <w:r>
        <w:rPr>
          <w:b/>
          <w:sz w:val="24"/>
          <w:szCs w:val="24"/>
        </w:rPr>
        <w:t>Aşağıdaki maddeleri uygun olduğu gruba yaz</w:t>
      </w:r>
      <w:r>
        <w:rPr>
          <w:b/>
          <w:sz w:val="24"/>
          <w:szCs w:val="24"/>
        </w:rPr>
        <w:t>ı</w:t>
      </w:r>
      <w:r>
        <w:rPr>
          <w:b/>
          <w:sz w:val="24"/>
          <w:szCs w:val="24"/>
        </w:rPr>
        <w:t>nız.</w:t>
      </w:r>
      <w:r>
        <w:rPr>
          <w:rFonts w:cs="Courier New"/>
          <w:b/>
          <w:color w:val="000000"/>
          <w:sz w:val="24"/>
          <w:szCs w:val="24"/>
          <w:lang w:eastAsia="tr-TR"/>
        </w:rPr>
        <w:t xml:space="preserve"> (6 Puan)</w:t>
      </w:r>
    </w:p>
    <w:p w:rsidR="005D1AC7" w:rsidRDefault="005D1AC7" w:rsidP="005B4B88">
      <w:pPr>
        <w:tabs>
          <w:tab w:val="left" w:pos="142"/>
          <w:tab w:val="left" w:pos="284"/>
        </w:tabs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</w:pPr>
    </w:p>
    <w:tbl>
      <w:tblPr>
        <w:tblW w:w="0" w:type="auto"/>
        <w:tblBorders>
          <w:top w:val="thinThickSmallGap" w:sz="24" w:space="0" w:color="FF0000"/>
          <w:left w:val="thinThickSmallGap" w:sz="24" w:space="0" w:color="FF0000"/>
          <w:bottom w:val="thinThickSmallGap" w:sz="24" w:space="0" w:color="FF0000"/>
          <w:right w:val="thinThickSmallGap" w:sz="24" w:space="0" w:color="FF0000"/>
          <w:insideH w:val="thinThickSmallGap" w:sz="24" w:space="0" w:color="FF0000"/>
          <w:insideV w:val="thinThickSmallGap" w:sz="24" w:space="0" w:color="FF0000"/>
        </w:tblBorders>
        <w:tblLook w:val="00A0"/>
      </w:tblPr>
      <w:tblGrid>
        <w:gridCol w:w="1614"/>
        <w:gridCol w:w="236"/>
        <w:gridCol w:w="1615"/>
        <w:gridCol w:w="236"/>
        <w:gridCol w:w="1618"/>
      </w:tblGrid>
      <w:tr w:rsidR="005D1AC7" w:rsidRPr="0098553F" w:rsidTr="005B4B88">
        <w:trPr>
          <w:trHeight w:val="433"/>
        </w:trPr>
        <w:tc>
          <w:tcPr>
            <w:tcW w:w="5319" w:type="dxa"/>
            <w:gridSpan w:val="5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5D1AC7" w:rsidRPr="0098553F" w:rsidRDefault="005D1AC7" w:rsidP="004E2B9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8553F">
              <w:rPr>
                <w:b/>
                <w:sz w:val="24"/>
                <w:szCs w:val="24"/>
              </w:rPr>
              <w:t>Su - Oksijen - Ayran - Buhar - Masa - Anahtar - Pekmez - Hava - Şampuan - Kaşık - Doğalgaz - Tuz</w:t>
            </w:r>
          </w:p>
        </w:tc>
      </w:tr>
      <w:tr w:rsidR="005D1AC7" w:rsidRPr="0098553F" w:rsidTr="005B4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24" w:type="dxa"/>
          </w:tcPr>
          <w:p w:rsidR="005D1AC7" w:rsidRPr="00A669A0" w:rsidRDefault="005D1AC7" w:rsidP="004E2B9D">
            <w:pPr>
              <w:pStyle w:val="NoSpacing"/>
              <w:spacing w:line="276" w:lineRule="auto"/>
            </w:pPr>
          </w:p>
        </w:tc>
        <w:tc>
          <w:tcPr>
            <w:tcW w:w="222" w:type="dxa"/>
          </w:tcPr>
          <w:p w:rsidR="005D1AC7" w:rsidRPr="0098553F" w:rsidRDefault="005D1AC7" w:rsidP="004E2B9D">
            <w:pPr>
              <w:pStyle w:val="NoSpacing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24" w:type="dxa"/>
          </w:tcPr>
          <w:p w:rsidR="005D1AC7" w:rsidRPr="00A669A0" w:rsidRDefault="005D1AC7" w:rsidP="005B4B88">
            <w:pPr>
              <w:pStyle w:val="NoSpacing"/>
              <w:spacing w:line="276" w:lineRule="auto"/>
            </w:pPr>
          </w:p>
        </w:tc>
        <w:tc>
          <w:tcPr>
            <w:tcW w:w="222" w:type="dxa"/>
          </w:tcPr>
          <w:p w:rsidR="005D1AC7" w:rsidRPr="0098553F" w:rsidRDefault="005D1AC7" w:rsidP="004E2B9D">
            <w:pPr>
              <w:pStyle w:val="NoSpacing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27" w:type="dxa"/>
          </w:tcPr>
          <w:p w:rsidR="005D1AC7" w:rsidRPr="00A669A0" w:rsidRDefault="005D1AC7" w:rsidP="004E2B9D">
            <w:pPr>
              <w:pStyle w:val="NoSpacing"/>
              <w:spacing w:line="276" w:lineRule="auto"/>
            </w:pPr>
          </w:p>
        </w:tc>
      </w:tr>
    </w:tbl>
    <w:p w:rsidR="005D1AC7" w:rsidRPr="005A3E2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42" type="#_x0000_t32" style="position:absolute;margin-left:178.15pt;margin-top:6.1pt;width:.65pt;height:76.05pt;flip:x;z-index:25165772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3" type="#_x0000_t32" style="position:absolute;margin-left:81.7pt;margin-top:5.4pt;width:0;height:78.8pt;z-index:251656704;mso-position-horizontal-relative:text;mso-position-vertical-relative:text" o:connectortype="straight"/>
        </w:pict>
      </w:r>
      <w:r w:rsidRPr="005A3E27">
        <w:rPr>
          <w:rFonts w:ascii="Verdana" w:hAnsi="Verdana"/>
          <w:b/>
          <w:sz w:val="24"/>
          <w:szCs w:val="24"/>
          <w:u w:val="single"/>
        </w:rPr>
        <w:t xml:space="preserve">KATILAR  </w:t>
      </w:r>
      <w:r w:rsidRPr="005A3E27">
        <w:rPr>
          <w:rFonts w:ascii="Verdana" w:hAnsi="Verdana"/>
          <w:b/>
          <w:sz w:val="24"/>
          <w:szCs w:val="24"/>
        </w:rPr>
        <w:t xml:space="preserve">       </w:t>
      </w:r>
      <w:r>
        <w:rPr>
          <w:rFonts w:ascii="Verdana" w:hAnsi="Verdana"/>
          <w:b/>
          <w:sz w:val="24"/>
          <w:szCs w:val="24"/>
        </w:rPr>
        <w:t xml:space="preserve"> </w:t>
      </w:r>
      <w:r w:rsidRPr="005A3E27">
        <w:rPr>
          <w:rFonts w:ascii="Verdana" w:hAnsi="Verdana"/>
          <w:b/>
          <w:sz w:val="24"/>
          <w:szCs w:val="24"/>
          <w:u w:val="single"/>
        </w:rPr>
        <w:t xml:space="preserve">SIVILAR </w:t>
      </w:r>
      <w:r w:rsidRPr="005A3E27">
        <w:rPr>
          <w:rFonts w:ascii="Verdana" w:hAnsi="Verdana"/>
          <w:b/>
          <w:sz w:val="24"/>
          <w:szCs w:val="24"/>
        </w:rPr>
        <w:t xml:space="preserve">    </w:t>
      </w:r>
      <w:r>
        <w:rPr>
          <w:rFonts w:ascii="Verdana" w:hAnsi="Verdana"/>
          <w:b/>
          <w:sz w:val="24"/>
          <w:szCs w:val="24"/>
        </w:rPr>
        <w:t xml:space="preserve">     </w:t>
      </w:r>
      <w:r w:rsidRPr="005A3E27">
        <w:rPr>
          <w:rFonts w:ascii="Verdana" w:hAnsi="Verdana"/>
          <w:b/>
          <w:sz w:val="24"/>
          <w:szCs w:val="24"/>
          <w:u w:val="single"/>
        </w:rPr>
        <w:t>GAZLAR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4"/>
          <w:szCs w:val="24"/>
        </w:rPr>
      </w:pPr>
    </w:p>
    <w:p w:rsidR="005D1AC7" w:rsidRPr="005A3E2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5A3E27">
        <w:rPr>
          <w:rFonts w:ascii="Verdana" w:hAnsi="Verdana"/>
          <w:b/>
          <w:sz w:val="24"/>
          <w:szCs w:val="24"/>
        </w:rPr>
        <w:t xml:space="preserve">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</w:t>
      </w:r>
      <w:r>
        <w:rPr>
          <w:rFonts w:ascii="Verdana" w:hAnsi="Verdana"/>
          <w:b/>
          <w:sz w:val="20"/>
          <w:szCs w:val="20"/>
        </w:rPr>
        <w:tab/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rFonts w:ascii="Verdana" w:hAnsi="Verdana"/>
          <w:b/>
          <w:sz w:val="8"/>
          <w:szCs w:val="20"/>
        </w:rPr>
        <w:t xml:space="preserve">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rFonts w:ascii="Verdana" w:hAnsi="Verdana"/>
          <w:b/>
          <w:sz w:val="8"/>
          <w:szCs w:val="20"/>
        </w:rPr>
        <w:t xml:space="preserve">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8"/>
          <w:szCs w:val="20"/>
        </w:rPr>
        <w:t xml:space="preserve">                        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Pr="005A3E27">
        <w:rPr>
          <w:rFonts w:ascii="Verdana" w:hAnsi="Verdana"/>
          <w:b/>
          <w:sz w:val="20"/>
          <w:szCs w:val="20"/>
        </w:rPr>
        <w:t xml:space="preserve">………….  </w:t>
      </w:r>
    </w:p>
    <w:p w:rsidR="005D1AC7" w:rsidRDefault="005D1AC7" w:rsidP="00F47272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5D1AC7" w:rsidRPr="00E31657" w:rsidRDefault="005D1AC7" w:rsidP="00401259">
      <w:pPr>
        <w:spacing w:after="0"/>
        <w:rPr>
          <w:rFonts w:ascii="Times New Roman" w:hAnsi="Times New Roman"/>
          <w:sz w:val="24"/>
          <w:szCs w:val="24"/>
        </w:rPr>
        <w:sectPr w:rsidR="005D1AC7" w:rsidRPr="00E31657" w:rsidSect="002D6AF2">
          <w:type w:val="continuous"/>
          <w:pgSz w:w="11906" w:h="16838"/>
          <w:pgMar w:top="142" w:right="707" w:bottom="0" w:left="709" w:header="708" w:footer="273" w:gutter="0"/>
          <w:cols w:num="2" w:space="284"/>
          <w:docGrid w:linePitch="360"/>
        </w:sectPr>
      </w:pPr>
    </w:p>
    <w:p w:rsidR="005D1AC7" w:rsidRPr="00ED31C4" w:rsidRDefault="005D1AC7" w:rsidP="00D85163">
      <w:pPr>
        <w:spacing w:after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    Ç</w:t>
      </w:r>
      <w:r w:rsidRPr="00ED31C4">
        <w:rPr>
          <w:rFonts w:ascii="Verdana" w:hAnsi="Verdana"/>
          <w:b/>
          <w:sz w:val="24"/>
          <w:szCs w:val="24"/>
        </w:rPr>
        <w:t>OKTAN SEÇMELİ SORULAR</w:t>
      </w:r>
      <w:r>
        <w:rPr>
          <w:rFonts w:ascii="Verdana" w:hAnsi="Verdana"/>
          <w:b/>
          <w:sz w:val="24"/>
          <w:szCs w:val="24"/>
        </w:rPr>
        <w:t xml:space="preserve">   </w:t>
      </w:r>
      <w:r w:rsidRPr="007B4DEE">
        <w:rPr>
          <w:rFonts w:ascii="Verdana" w:hAnsi="Verdana"/>
          <w:b/>
          <w:i/>
          <w:szCs w:val="24"/>
        </w:rPr>
        <w:t>(</w:t>
      </w:r>
      <w:r>
        <w:rPr>
          <w:rFonts w:ascii="Verdana" w:hAnsi="Verdana"/>
          <w:b/>
          <w:i/>
          <w:szCs w:val="24"/>
        </w:rPr>
        <w:t xml:space="preserve"> 4 X 12 = 48</w:t>
      </w:r>
      <w:r w:rsidRPr="007B4DEE">
        <w:rPr>
          <w:rFonts w:ascii="Verdana" w:hAnsi="Verdana"/>
          <w:b/>
          <w:i/>
          <w:szCs w:val="24"/>
        </w:rPr>
        <w:t xml:space="preserve"> puan</w:t>
      </w:r>
      <w:r>
        <w:rPr>
          <w:rFonts w:ascii="Verdana" w:hAnsi="Verdana"/>
          <w:b/>
          <w:i/>
          <w:szCs w:val="24"/>
        </w:rPr>
        <w:t xml:space="preserve"> </w:t>
      </w:r>
      <w:r w:rsidRPr="007B4DEE">
        <w:rPr>
          <w:rFonts w:ascii="Verdana" w:hAnsi="Verdana"/>
          <w:b/>
          <w:i/>
          <w:szCs w:val="24"/>
        </w:rPr>
        <w:t>)</w:t>
      </w:r>
    </w:p>
    <w:p w:rsidR="005D1AC7" w:rsidRDefault="005D1AC7" w:rsidP="005826DF">
      <w:pPr>
        <w:spacing w:after="0"/>
        <w:rPr>
          <w:rFonts w:ascii="Verdana" w:hAnsi="Verdana"/>
          <w:b/>
          <w:sz w:val="24"/>
          <w:szCs w:val="24"/>
        </w:rPr>
        <w:sectPr w:rsidR="005D1AC7" w:rsidSect="001335A3">
          <w:type w:val="continuous"/>
          <w:pgSz w:w="11906" w:h="16838"/>
          <w:pgMar w:top="0" w:right="707" w:bottom="142" w:left="709" w:header="568" w:footer="273" w:gutter="0"/>
          <w:cols w:space="284"/>
          <w:docGrid w:linePitch="360"/>
        </w:sectPr>
      </w:pPr>
    </w:p>
    <w:p w:rsidR="005D1AC7" w:rsidRPr="002C2B59" w:rsidRDefault="005D1AC7" w:rsidP="00DB3A73">
      <w:pPr>
        <w:widowControl w:val="0"/>
        <w:spacing w:after="0" w:line="240" w:lineRule="auto"/>
        <w:rPr>
          <w:rFonts w:cs="Courier New"/>
          <w:b/>
          <w:color w:val="000000"/>
          <w:lang w:eastAsia="tr-TR"/>
        </w:rPr>
      </w:pPr>
      <w:r>
        <w:rPr>
          <w:noProof/>
          <w:lang w:eastAsia="tr-TR"/>
        </w:rPr>
        <w:pict>
          <v:shape id="Resim 126" o:spid="_x0000_s1044" type="#_x0000_t75" style="position:absolute;margin-left:169.65pt;margin-top:13.25pt;width:40.75pt;height:90.7pt;z-index:251644416;visibility:visible">
            <v:imagedata r:id="rId12" o:title=""/>
          </v:shape>
        </w:pict>
      </w:r>
      <w:r w:rsidRPr="002C2B59">
        <w:rPr>
          <w:rFonts w:cs="Courier New"/>
          <w:b/>
          <w:color w:val="000000"/>
          <w:lang w:eastAsia="tr-TR"/>
        </w:rPr>
        <w:t xml:space="preserve">1. Aşağıdakilerden hangisi iskeletin görevi </w:t>
      </w:r>
      <w:r w:rsidRPr="002C2B59">
        <w:rPr>
          <w:rFonts w:cs="Courier New"/>
          <w:b/>
          <w:color w:val="000000"/>
          <w:u w:val="single"/>
          <w:lang w:eastAsia="tr-TR"/>
        </w:rPr>
        <w:t>değildir</w:t>
      </w:r>
      <w:r w:rsidRPr="002C2B59">
        <w:rPr>
          <w:rFonts w:cs="Courier New"/>
          <w:b/>
          <w:color w:val="000000"/>
          <w:lang w:eastAsia="tr-TR"/>
        </w:rPr>
        <w:t>?</w:t>
      </w:r>
    </w:p>
    <w:p w:rsidR="005D1AC7" w:rsidRPr="002C2B59" w:rsidRDefault="005D1AC7" w:rsidP="00DB3A73">
      <w:pPr>
        <w:widowControl w:val="0"/>
        <w:spacing w:after="0" w:line="240" w:lineRule="auto"/>
        <w:rPr>
          <w:rFonts w:cs="Courier New"/>
          <w:color w:val="000000"/>
          <w:lang w:eastAsia="tr-TR"/>
        </w:rPr>
      </w:pPr>
    </w:p>
    <w:p w:rsidR="005D1AC7" w:rsidRPr="002C2B59" w:rsidRDefault="005D1AC7" w:rsidP="00DB3A73">
      <w:pPr>
        <w:widowControl w:val="0"/>
        <w:spacing w:after="0" w:line="240" w:lineRule="auto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>A)İç organları korur.</w:t>
      </w:r>
      <w:r w:rsidRPr="002C2B59">
        <w:rPr>
          <w:noProof/>
          <w:lang w:eastAsia="tr-TR"/>
        </w:rPr>
        <w:t xml:space="preserve"> </w:t>
      </w:r>
    </w:p>
    <w:p w:rsidR="005D1AC7" w:rsidRPr="002C2B59" w:rsidRDefault="005D1AC7" w:rsidP="00DB3A73">
      <w:pPr>
        <w:widowControl w:val="0"/>
        <w:spacing w:after="0" w:line="240" w:lineRule="auto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>B)Dolaşıma yardım eder.</w:t>
      </w:r>
    </w:p>
    <w:p w:rsidR="005D1AC7" w:rsidRPr="002C2B59" w:rsidRDefault="005D1AC7" w:rsidP="00DB3A73">
      <w:pPr>
        <w:widowControl w:val="0"/>
        <w:tabs>
          <w:tab w:val="left" w:pos="699"/>
        </w:tabs>
        <w:spacing w:after="0" w:line="240" w:lineRule="auto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>C)Vücudumuza destek olur.</w:t>
      </w:r>
    </w:p>
    <w:p w:rsidR="005D1AC7" w:rsidRPr="002C2B59" w:rsidRDefault="005D1AC7" w:rsidP="00DB3A73">
      <w:pPr>
        <w:widowControl w:val="0"/>
        <w:tabs>
          <w:tab w:val="left" w:pos="699"/>
        </w:tabs>
        <w:spacing w:after="0" w:line="240" w:lineRule="auto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>D)Hareket etmenizi sağlar.</w:t>
      </w:r>
    </w:p>
    <w:p w:rsidR="005D1AC7" w:rsidRPr="002C2B59" w:rsidRDefault="005D1AC7" w:rsidP="00992C77">
      <w:pPr>
        <w:tabs>
          <w:tab w:val="left" w:pos="284"/>
        </w:tabs>
        <w:spacing w:after="0" w:line="240" w:lineRule="atLeast"/>
      </w:pPr>
    </w:p>
    <w:p w:rsidR="005D1AC7" w:rsidRPr="002C2B59" w:rsidRDefault="005D1AC7" w:rsidP="002028A9">
      <w:pPr>
        <w:tabs>
          <w:tab w:val="left" w:pos="284"/>
        </w:tabs>
        <w:spacing w:after="0" w:line="240" w:lineRule="atLeast"/>
        <w:rPr>
          <w:b/>
        </w:rPr>
      </w:pPr>
      <w:r w:rsidRPr="002C2B59">
        <w:rPr>
          <w:b/>
        </w:rPr>
        <w:t>2. Aşağıdakilerden hangisi kanın vücutta dolaşımında başlıca görevi olan organdır?</w:t>
      </w:r>
    </w:p>
    <w:p w:rsidR="005D1AC7" w:rsidRPr="002C2B59" w:rsidRDefault="005D1AC7" w:rsidP="002028A9">
      <w:pPr>
        <w:tabs>
          <w:tab w:val="left" w:pos="284"/>
        </w:tabs>
        <w:spacing w:after="0" w:line="240" w:lineRule="atLeast"/>
        <w:rPr>
          <w:b/>
        </w:rPr>
      </w:pPr>
      <w:r w:rsidRPr="002C2B59">
        <w:rPr>
          <w:b/>
        </w:rPr>
        <w:t>A.</w:t>
      </w:r>
      <w:r w:rsidRPr="00CC1B2C">
        <w:rPr>
          <w:b/>
          <w:noProof/>
          <w:lang w:eastAsia="tr-TR"/>
        </w:rPr>
        <w:pict>
          <v:shape id="Resim 96" o:spid="_x0000_i1029" type="#_x0000_t75" style="width:96pt;height:33.75pt;visibility:visible">
            <v:imagedata r:id="rId13" o:title=""/>
          </v:shape>
        </w:pict>
      </w:r>
      <w:r w:rsidRPr="002C2B59">
        <w:rPr>
          <w:b/>
          <w:noProof/>
          <w:lang w:eastAsia="tr-TR"/>
        </w:rPr>
        <w:t>B.</w:t>
      </w:r>
      <w:r w:rsidRPr="00CC1B2C">
        <w:rPr>
          <w:b/>
          <w:noProof/>
          <w:lang w:eastAsia="tr-TR"/>
        </w:rPr>
        <w:pict>
          <v:shape id="Resim 30" o:spid="_x0000_i1030" type="#_x0000_t75" style="width:100.5pt;height:33.75pt;visibility:visible">
            <v:imagedata r:id="rId14" o:title=""/>
          </v:shape>
        </w:pict>
      </w:r>
    </w:p>
    <w:p w:rsidR="005D1AC7" w:rsidRPr="002C2B59" w:rsidRDefault="005D1AC7" w:rsidP="00864E98">
      <w:pPr>
        <w:tabs>
          <w:tab w:val="left" w:pos="284"/>
          <w:tab w:val="left" w:pos="637"/>
        </w:tabs>
        <w:spacing w:after="0" w:line="240" w:lineRule="atLeast"/>
        <w:rPr>
          <w:b/>
        </w:rPr>
      </w:pPr>
      <w:r w:rsidRPr="002C2B59">
        <w:rPr>
          <w:b/>
        </w:rPr>
        <w:t xml:space="preserve">C. </w:t>
      </w:r>
      <w:r w:rsidRPr="00CC1B2C">
        <w:rPr>
          <w:b/>
          <w:noProof/>
          <w:lang w:eastAsia="tr-TR"/>
        </w:rPr>
        <w:pict>
          <v:shape id="Resim 97" o:spid="_x0000_i1031" type="#_x0000_t75" style="width:93pt;height:33.75pt;visibility:visible">
            <v:imagedata r:id="rId15" o:title=""/>
          </v:shape>
        </w:pict>
      </w:r>
      <w:r w:rsidRPr="002C2B59">
        <w:rPr>
          <w:b/>
        </w:rPr>
        <w:t xml:space="preserve"> D.</w:t>
      </w:r>
      <w:r w:rsidRPr="00CC1B2C">
        <w:rPr>
          <w:b/>
          <w:noProof/>
          <w:lang w:eastAsia="tr-TR"/>
        </w:rPr>
        <w:pict>
          <v:shape id="Resim 31" o:spid="_x0000_i1032" type="#_x0000_t75" style="width:95.25pt;height:33.75pt;visibility:visible">
            <v:imagedata r:id="rId16" o:title=""/>
          </v:shape>
        </w:pict>
      </w:r>
    </w:p>
    <w:p w:rsidR="005D1AC7" w:rsidRPr="002C2B59" w:rsidRDefault="005D1AC7" w:rsidP="002028A9">
      <w:pPr>
        <w:tabs>
          <w:tab w:val="left" w:pos="284"/>
        </w:tabs>
        <w:spacing w:after="0" w:line="240" w:lineRule="atLeast"/>
        <w:rPr>
          <w:b/>
        </w:rPr>
      </w:pPr>
    </w:p>
    <w:p w:rsidR="005D1AC7" w:rsidRPr="002C2B59" w:rsidRDefault="005D1AC7" w:rsidP="001F0019">
      <w:pPr>
        <w:pStyle w:val="NoSpacing"/>
        <w:jc w:val="both"/>
        <w:rPr>
          <w:rFonts w:cs="Calibri"/>
          <w:b/>
        </w:rPr>
      </w:pPr>
      <w:r w:rsidRPr="002C2B59">
        <w:rPr>
          <w:b/>
        </w:rPr>
        <w:t xml:space="preserve">3. </w:t>
      </w:r>
      <w:r w:rsidRPr="002C2B59">
        <w:rPr>
          <w:rFonts w:cs="Calibri"/>
          <w:b/>
        </w:rPr>
        <w:t>Aşağıda verilen maddelerden hangisi mıknatıs tar</w:t>
      </w:r>
      <w:r w:rsidRPr="002C2B59">
        <w:rPr>
          <w:rFonts w:cs="Calibri"/>
          <w:b/>
        </w:rPr>
        <w:t>a</w:t>
      </w:r>
      <w:r w:rsidRPr="002C2B59">
        <w:rPr>
          <w:rFonts w:cs="Calibri"/>
          <w:b/>
        </w:rPr>
        <w:t xml:space="preserve">fından çekilir? </w:t>
      </w:r>
    </w:p>
    <w:p w:rsidR="005D1AC7" w:rsidRPr="002C2B59" w:rsidRDefault="005D1AC7" w:rsidP="001F0019">
      <w:pPr>
        <w:pStyle w:val="NoSpacing"/>
        <w:jc w:val="both"/>
        <w:rPr>
          <w:rFonts w:cs="Calibri"/>
        </w:rPr>
      </w:pPr>
      <w:r w:rsidRPr="002C2B59">
        <w:rPr>
          <w:rFonts w:cs="Calibri"/>
        </w:rPr>
        <w:t xml:space="preserve">A) tahta kaşık     </w:t>
      </w:r>
      <w:r w:rsidRPr="002C2B59">
        <w:rPr>
          <w:rFonts w:cs="Calibri"/>
        </w:rPr>
        <w:tab/>
      </w:r>
      <w:r w:rsidRPr="002C2B59">
        <w:rPr>
          <w:rFonts w:cs="Calibri"/>
        </w:rPr>
        <w:tab/>
        <w:t>B) demir çivi</w:t>
      </w:r>
    </w:p>
    <w:p w:rsidR="005D1AC7" w:rsidRPr="002C2B59" w:rsidRDefault="005D1AC7" w:rsidP="001F0019">
      <w:pPr>
        <w:spacing w:after="0" w:line="240" w:lineRule="atLeast"/>
        <w:rPr>
          <w:rFonts w:cs="Calibri"/>
        </w:rPr>
      </w:pPr>
      <w:r w:rsidRPr="002C2B59">
        <w:rPr>
          <w:rFonts w:cs="Calibri"/>
        </w:rPr>
        <w:t xml:space="preserve">C) plastik top                </w:t>
      </w:r>
      <w:r w:rsidRPr="002C2B59">
        <w:rPr>
          <w:rFonts w:cs="Calibri"/>
        </w:rPr>
        <w:tab/>
        <w:t>D) plastik tıpa</w:t>
      </w:r>
    </w:p>
    <w:p w:rsidR="005D1AC7" w:rsidRPr="002C2B59" w:rsidRDefault="005D1AC7" w:rsidP="001F0019">
      <w:pPr>
        <w:spacing w:after="0" w:line="240" w:lineRule="atLeast"/>
      </w:pPr>
    </w:p>
    <w:p w:rsidR="005D1AC7" w:rsidRPr="002C2B59" w:rsidRDefault="005D1AC7" w:rsidP="00433CF1">
      <w:pPr>
        <w:spacing w:after="0" w:line="240" w:lineRule="atLeast"/>
        <w:rPr>
          <w:rFonts w:ascii="Courier New" w:hAnsi="Courier New" w:cs="Courier New"/>
          <w:lang w:eastAsia="tr-TR"/>
        </w:rPr>
      </w:pPr>
      <w:r w:rsidRPr="002C2B59">
        <w:rPr>
          <w:b/>
        </w:rPr>
        <w:t xml:space="preserve">4.  </w:t>
      </w:r>
      <w:r w:rsidRPr="002C2B59">
        <w:rPr>
          <w:rFonts w:cs="Courier New"/>
          <w:b/>
          <w:color w:val="000000"/>
          <w:lang w:eastAsia="tr-TR"/>
        </w:rPr>
        <w:t>Numaralandırılmış bölgelerin isimleri hangi seçene</w:t>
      </w:r>
      <w:r w:rsidRPr="002C2B59">
        <w:rPr>
          <w:rFonts w:cs="Courier New"/>
          <w:b/>
          <w:color w:val="000000"/>
          <w:lang w:eastAsia="tr-TR"/>
        </w:rPr>
        <w:t>k</w:t>
      </w:r>
      <w:r w:rsidRPr="002C2B59">
        <w:rPr>
          <w:rFonts w:cs="Courier New"/>
          <w:b/>
          <w:color w:val="000000"/>
          <w:lang w:eastAsia="tr-TR"/>
        </w:rPr>
        <w:t>te doğru olarak verilmiştir?</w:t>
      </w:r>
    </w:p>
    <w:p w:rsidR="005D1AC7" w:rsidRPr="002C2B59" w:rsidRDefault="005D1AC7" w:rsidP="00433CF1">
      <w:pPr>
        <w:tabs>
          <w:tab w:val="left" w:pos="325"/>
        </w:tabs>
        <w:spacing w:after="0" w:line="240" w:lineRule="atLeast"/>
      </w:pPr>
      <w:r>
        <w:rPr>
          <w:noProof/>
          <w:lang w:eastAsia="tr-TR"/>
        </w:rPr>
        <w:pict>
          <v:shape id="Resim 128" o:spid="_x0000_s1045" type="#_x0000_t75" style="position:absolute;margin-left:201.6pt;margin-top:11.8pt;width:28.15pt;height:95.15pt;z-index:251645440;visibility:visible">
            <v:imagedata r:id="rId17" o:title=""/>
          </v:shape>
        </w:pict>
      </w:r>
      <w:r w:rsidRPr="002C2B59">
        <w:rPr>
          <w:i/>
        </w:rPr>
        <w:t xml:space="preserve"> </w:t>
      </w:r>
      <w:r w:rsidRPr="00973594">
        <w:rPr>
          <w:noProof/>
          <w:lang w:eastAsia="tr-TR"/>
        </w:rPr>
        <w:pict>
          <v:shape id="Resim 127" o:spid="_x0000_i1033" type="#_x0000_t75" style="width:193.5pt;height:107.25pt;visibility:visible">
            <v:imagedata r:id="rId18" o:title=""/>
          </v:shape>
        </w:pict>
      </w:r>
    </w:p>
    <w:p w:rsidR="005D1AC7" w:rsidRPr="002C2B59" w:rsidRDefault="005D1AC7" w:rsidP="00433CF1">
      <w:pPr>
        <w:spacing w:after="0" w:line="240" w:lineRule="atLeast"/>
        <w:ind w:left="284"/>
      </w:pPr>
      <w:r w:rsidRPr="00973594">
        <w:rPr>
          <w:noProof/>
          <w:lang w:eastAsia="tr-TR"/>
        </w:rPr>
        <w:pict>
          <v:shape id="Resim 129" o:spid="_x0000_i1034" type="#_x0000_t75" style="width:174.75pt;height:27pt;visibility:visible">
            <v:imagedata r:id="rId19" o:title=""/>
          </v:shape>
        </w:pict>
      </w:r>
    </w:p>
    <w:tbl>
      <w:tblPr>
        <w:tblW w:w="48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1839"/>
        <w:gridCol w:w="1618"/>
      </w:tblGrid>
      <w:tr w:rsidR="005D1AC7" w:rsidRPr="002C2B59" w:rsidTr="0054645D">
        <w:trPr>
          <w:trHeight w:val="328"/>
        </w:trPr>
        <w:tc>
          <w:tcPr>
            <w:tcW w:w="1414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A) Burun</w:t>
            </w:r>
          </w:p>
        </w:tc>
        <w:tc>
          <w:tcPr>
            <w:tcW w:w="1839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Soluk borusu</w:t>
            </w:r>
          </w:p>
        </w:tc>
        <w:tc>
          <w:tcPr>
            <w:tcW w:w="1618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Akciğer</w:t>
            </w:r>
          </w:p>
        </w:tc>
      </w:tr>
      <w:tr w:rsidR="005D1AC7" w:rsidRPr="002C2B59" w:rsidTr="0054645D">
        <w:trPr>
          <w:trHeight w:val="328"/>
        </w:trPr>
        <w:tc>
          <w:tcPr>
            <w:tcW w:w="1414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B) Yutak</w:t>
            </w:r>
          </w:p>
        </w:tc>
        <w:tc>
          <w:tcPr>
            <w:tcW w:w="1839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Soluk borusu</w:t>
            </w:r>
          </w:p>
        </w:tc>
        <w:tc>
          <w:tcPr>
            <w:tcW w:w="1618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Akciğer</w:t>
            </w:r>
          </w:p>
        </w:tc>
      </w:tr>
      <w:tr w:rsidR="005D1AC7" w:rsidRPr="002C2B59" w:rsidTr="0054645D">
        <w:trPr>
          <w:trHeight w:val="328"/>
        </w:trPr>
        <w:tc>
          <w:tcPr>
            <w:tcW w:w="1414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C) Gırtlak</w:t>
            </w:r>
          </w:p>
        </w:tc>
        <w:tc>
          <w:tcPr>
            <w:tcW w:w="1839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Yutak</w:t>
            </w:r>
          </w:p>
        </w:tc>
        <w:tc>
          <w:tcPr>
            <w:tcW w:w="1618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Soluk borusu</w:t>
            </w:r>
          </w:p>
        </w:tc>
      </w:tr>
      <w:tr w:rsidR="005D1AC7" w:rsidRPr="002C2B59" w:rsidTr="0054645D">
        <w:trPr>
          <w:trHeight w:val="359"/>
        </w:trPr>
        <w:tc>
          <w:tcPr>
            <w:tcW w:w="1414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D) Yutak</w:t>
            </w:r>
          </w:p>
        </w:tc>
        <w:tc>
          <w:tcPr>
            <w:tcW w:w="1839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Gırtlak</w:t>
            </w:r>
          </w:p>
        </w:tc>
        <w:tc>
          <w:tcPr>
            <w:tcW w:w="1618" w:type="dxa"/>
            <w:shd w:val="clear" w:color="auto" w:fill="FFFFFF"/>
          </w:tcPr>
          <w:p w:rsidR="005D1AC7" w:rsidRPr="002C2B59" w:rsidRDefault="005D1AC7" w:rsidP="00433CF1">
            <w:pPr>
              <w:spacing w:after="0" w:line="240" w:lineRule="atLeast"/>
              <w:rPr>
                <w:rFonts w:cs="Courier New"/>
                <w:lang w:eastAsia="tr-TR"/>
              </w:rPr>
            </w:pPr>
            <w:r w:rsidRPr="002C2B59">
              <w:rPr>
                <w:rFonts w:cs="Courier New"/>
                <w:color w:val="000000"/>
                <w:lang w:eastAsia="tr-TR"/>
              </w:rPr>
              <w:t>Soluk borusu</w:t>
            </w:r>
          </w:p>
        </w:tc>
      </w:tr>
    </w:tbl>
    <w:p w:rsidR="005D1AC7" w:rsidRPr="002C2B59" w:rsidRDefault="005D1AC7" w:rsidP="00753439">
      <w:pPr>
        <w:spacing w:after="0" w:line="240" w:lineRule="atLeast"/>
        <w:rPr>
          <w:rFonts w:cs="Courier New"/>
          <w:b/>
          <w:color w:val="000000"/>
          <w:lang w:eastAsia="tr-TR"/>
        </w:rPr>
      </w:pPr>
      <w:r w:rsidRPr="002C2B59">
        <w:rPr>
          <w:b/>
        </w:rPr>
        <w:t xml:space="preserve">5. </w:t>
      </w:r>
      <w:r w:rsidRPr="002C2B59">
        <w:rPr>
          <w:rFonts w:cs="Courier New"/>
          <w:b/>
          <w:color w:val="000000"/>
          <w:lang w:eastAsia="tr-TR"/>
        </w:rPr>
        <w:t>Aşağıdaki cisimlerden hangisine uygu</w:t>
      </w:r>
      <w:r w:rsidRPr="002C2B59">
        <w:rPr>
          <w:rFonts w:cs="Courier New"/>
          <w:b/>
          <w:color w:val="000000"/>
          <w:lang w:eastAsia="tr-TR"/>
        </w:rPr>
        <w:softHyphen/>
        <w:t xml:space="preserve">lanan </w:t>
      </w:r>
    </w:p>
    <w:p w:rsidR="005D1AC7" w:rsidRPr="002C2B59" w:rsidRDefault="005D1AC7" w:rsidP="00753439">
      <w:pPr>
        <w:spacing w:after="0" w:line="240" w:lineRule="atLeast"/>
        <w:rPr>
          <w:rFonts w:cs="Courier New"/>
          <w:b/>
          <w:lang w:eastAsia="tr-TR"/>
        </w:rPr>
      </w:pPr>
      <w:r w:rsidRPr="002C2B59">
        <w:rPr>
          <w:rFonts w:cs="Courier New"/>
          <w:b/>
          <w:color w:val="000000"/>
          <w:lang w:eastAsia="tr-TR"/>
        </w:rPr>
        <w:t>kuvvet kalıcı şekil değişikliğine neden olur?</w:t>
      </w:r>
    </w:p>
    <w:p w:rsidR="005D1AC7" w:rsidRPr="002C2B59" w:rsidRDefault="005D1AC7" w:rsidP="00753439">
      <w:pPr>
        <w:tabs>
          <w:tab w:val="left" w:pos="331"/>
        </w:tabs>
        <w:spacing w:after="0" w:line="240" w:lineRule="atLeast"/>
        <w:rPr>
          <w:rFonts w:cs="Courier New"/>
          <w:lang w:eastAsia="tr-TR"/>
        </w:rPr>
      </w:pPr>
      <w:r w:rsidRPr="002C2B59">
        <w:rPr>
          <w:rFonts w:cs="Courier New"/>
          <w:color w:val="000000"/>
          <w:lang w:eastAsia="tr-TR"/>
        </w:rPr>
        <w:t>A.</w:t>
      </w:r>
      <w:r w:rsidRPr="002C2B59">
        <w:rPr>
          <w:rFonts w:cs="Courier New"/>
          <w:color w:val="000000"/>
          <w:lang w:eastAsia="tr-TR"/>
        </w:rPr>
        <w:tab/>
        <w:t>cam bardağa çekiçle vurmak</w:t>
      </w:r>
    </w:p>
    <w:p w:rsidR="005D1AC7" w:rsidRPr="002C2B59" w:rsidRDefault="005D1AC7" w:rsidP="00753439">
      <w:pPr>
        <w:tabs>
          <w:tab w:val="left" w:pos="331"/>
        </w:tabs>
        <w:spacing w:after="0" w:line="240" w:lineRule="atLeast"/>
        <w:rPr>
          <w:rFonts w:cs="Courier New"/>
          <w:lang w:eastAsia="tr-TR"/>
        </w:rPr>
      </w:pPr>
      <w:r w:rsidRPr="002C2B59">
        <w:rPr>
          <w:rFonts w:cs="Courier New"/>
          <w:color w:val="000000"/>
          <w:lang w:eastAsia="tr-TR"/>
        </w:rPr>
        <w:t>B.</w:t>
      </w:r>
      <w:r w:rsidRPr="002C2B59">
        <w:rPr>
          <w:rFonts w:cs="Courier New"/>
          <w:color w:val="000000"/>
          <w:lang w:eastAsia="tr-TR"/>
        </w:rPr>
        <w:tab/>
        <w:t>yayı germek</w:t>
      </w:r>
    </w:p>
    <w:p w:rsidR="005D1AC7" w:rsidRPr="002C2B59" w:rsidRDefault="005D1AC7" w:rsidP="00753439">
      <w:pPr>
        <w:tabs>
          <w:tab w:val="left" w:pos="331"/>
        </w:tabs>
        <w:spacing w:after="0" w:line="240" w:lineRule="atLeast"/>
        <w:rPr>
          <w:rFonts w:cs="Courier New"/>
          <w:lang w:eastAsia="tr-TR"/>
        </w:rPr>
      </w:pPr>
      <w:r w:rsidRPr="002C2B59">
        <w:rPr>
          <w:rFonts w:cs="Courier New"/>
          <w:color w:val="000000"/>
          <w:lang w:eastAsia="tr-TR"/>
        </w:rPr>
        <w:t>C.</w:t>
      </w:r>
      <w:r w:rsidRPr="002C2B59">
        <w:rPr>
          <w:rFonts w:cs="Courier New"/>
          <w:color w:val="000000"/>
          <w:lang w:eastAsia="tr-TR"/>
        </w:rPr>
        <w:tab/>
        <w:t>süngeri sıkmak</w:t>
      </w:r>
    </w:p>
    <w:p w:rsidR="005D1AC7" w:rsidRDefault="005D1AC7" w:rsidP="00753439">
      <w:pPr>
        <w:tabs>
          <w:tab w:val="left" w:pos="331"/>
        </w:tabs>
        <w:spacing w:after="0" w:line="240" w:lineRule="atLeast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>D.</w:t>
      </w:r>
      <w:r w:rsidRPr="002C2B59">
        <w:rPr>
          <w:rFonts w:cs="Courier New"/>
          <w:color w:val="000000"/>
          <w:lang w:eastAsia="tr-TR"/>
        </w:rPr>
        <w:tab/>
        <w:t>balonu şişirmek</w:t>
      </w:r>
    </w:p>
    <w:p w:rsidR="005D1AC7" w:rsidRPr="002C2B59" w:rsidRDefault="005D1AC7" w:rsidP="00753439">
      <w:pPr>
        <w:tabs>
          <w:tab w:val="left" w:pos="331"/>
        </w:tabs>
        <w:spacing w:after="0" w:line="240" w:lineRule="atLeast"/>
        <w:rPr>
          <w:rFonts w:cs="Courier New"/>
          <w:lang w:eastAsia="tr-TR"/>
        </w:rPr>
      </w:pPr>
    </w:p>
    <w:p w:rsidR="005D1AC7" w:rsidRPr="002C2B59" w:rsidRDefault="005D1AC7" w:rsidP="002D6AF2">
      <w:pPr>
        <w:tabs>
          <w:tab w:val="left" w:pos="10035"/>
        </w:tabs>
        <w:rPr>
          <w:b/>
        </w:rPr>
      </w:pPr>
      <w:r w:rsidRPr="002C2B59">
        <w:rPr>
          <w:rFonts w:cs="Courier New"/>
          <w:b/>
          <w:color w:val="000000"/>
          <w:lang w:eastAsia="tr-TR"/>
        </w:rPr>
        <w:t xml:space="preserve">6. </w:t>
      </w:r>
      <w:r w:rsidRPr="002C2B59">
        <w:rPr>
          <w:b/>
        </w:rPr>
        <w:t>Hangisinde maddenin üç hali de bulunur?</w:t>
      </w:r>
    </w:p>
    <w:p w:rsidR="005D1AC7" w:rsidRPr="002C2B59" w:rsidRDefault="005D1AC7" w:rsidP="002D6AF2">
      <w:pPr>
        <w:pStyle w:val="NoSpacing"/>
      </w:pPr>
      <w:r w:rsidRPr="002C2B59">
        <w:t>A) Buz - su – süt                   B) Su - buz - su buharı</w:t>
      </w:r>
    </w:p>
    <w:p w:rsidR="005D1AC7" w:rsidRPr="002C2B59" w:rsidRDefault="005D1AC7" w:rsidP="002D6AF2">
      <w:pPr>
        <w:pStyle w:val="NoSpacing"/>
      </w:pPr>
      <w:r w:rsidRPr="002C2B59">
        <w:t>C) Süt - kalem – peynir       D) Domates  - peynir – su</w:t>
      </w:r>
    </w:p>
    <w:p w:rsidR="005D1AC7" w:rsidRPr="002C2B59" w:rsidRDefault="005D1AC7" w:rsidP="002D6AF2">
      <w:pPr>
        <w:spacing w:after="0" w:line="240" w:lineRule="atLeast"/>
        <w:rPr>
          <w:rFonts w:cs="Courier New"/>
          <w:color w:val="000000"/>
          <w:lang w:eastAsia="tr-TR"/>
        </w:rPr>
      </w:pPr>
    </w:p>
    <w:p w:rsidR="005D1AC7" w:rsidRPr="002C2B59" w:rsidRDefault="005D1AC7" w:rsidP="002D6AF2">
      <w:pPr>
        <w:spacing w:after="0" w:line="240" w:lineRule="atLeast"/>
        <w:ind w:firstLine="360"/>
        <w:outlineLvl w:val="0"/>
        <w:rPr>
          <w:rFonts w:cs="Courier New"/>
          <w:i/>
          <w:lang w:eastAsia="tr-TR"/>
        </w:rPr>
      </w:pPr>
      <w:r w:rsidRPr="002C2B59">
        <w:rPr>
          <w:rFonts w:cs="Courier New"/>
          <w:b/>
          <w:i/>
          <w:color w:val="000000"/>
          <w:lang w:eastAsia="tr-TR"/>
        </w:rPr>
        <w:t>I.</w:t>
      </w:r>
      <w:r w:rsidRPr="002C2B59">
        <w:rPr>
          <w:rFonts w:cs="Courier New"/>
          <w:i/>
          <w:color w:val="000000"/>
          <w:lang w:eastAsia="tr-TR"/>
        </w:rPr>
        <w:t xml:space="preserve"> Su</w:t>
      </w:r>
      <w:r w:rsidRPr="002C2B59">
        <w:rPr>
          <w:rFonts w:cs="Courier New"/>
          <w:i/>
          <w:color w:val="000000"/>
          <w:lang w:eastAsia="tr-TR"/>
        </w:rPr>
        <w:tab/>
      </w:r>
      <w:r w:rsidRPr="002C2B59">
        <w:rPr>
          <w:rFonts w:cs="Courier New"/>
          <w:b/>
          <w:i/>
          <w:color w:val="000000"/>
          <w:lang w:eastAsia="tr-TR"/>
        </w:rPr>
        <w:t>II.</w:t>
      </w:r>
      <w:r w:rsidRPr="002C2B59">
        <w:rPr>
          <w:rFonts w:cs="Courier New"/>
          <w:i/>
          <w:color w:val="000000"/>
          <w:lang w:eastAsia="tr-TR"/>
        </w:rPr>
        <w:t xml:space="preserve"> Taş</w:t>
      </w:r>
      <w:r w:rsidRPr="002C2B59">
        <w:rPr>
          <w:rFonts w:cs="Courier New"/>
          <w:i/>
          <w:color w:val="000000"/>
          <w:lang w:eastAsia="tr-TR"/>
        </w:rPr>
        <w:tab/>
        <w:t xml:space="preserve">     </w:t>
      </w:r>
      <w:r w:rsidRPr="002C2B59">
        <w:rPr>
          <w:rFonts w:cs="Courier New"/>
          <w:b/>
          <w:i/>
          <w:color w:val="000000"/>
          <w:lang w:eastAsia="tr-TR"/>
        </w:rPr>
        <w:t>III.</w:t>
      </w:r>
      <w:r w:rsidRPr="002C2B59">
        <w:rPr>
          <w:rFonts w:cs="Courier New"/>
          <w:i/>
          <w:color w:val="000000"/>
          <w:lang w:eastAsia="tr-TR"/>
        </w:rPr>
        <w:t xml:space="preserve"> Zeytinyağı</w:t>
      </w:r>
    </w:p>
    <w:p w:rsidR="005D1AC7" w:rsidRPr="002C2B59" w:rsidRDefault="005D1AC7" w:rsidP="002D6AF2">
      <w:pPr>
        <w:spacing w:after="0" w:line="240" w:lineRule="atLeast"/>
        <w:rPr>
          <w:rFonts w:cs="Courier New"/>
          <w:b/>
          <w:lang w:eastAsia="tr-TR"/>
        </w:rPr>
      </w:pPr>
      <w:r w:rsidRPr="002C2B59">
        <w:rPr>
          <w:rFonts w:cs="Courier New"/>
          <w:b/>
          <w:color w:val="000000"/>
          <w:lang w:eastAsia="tr-TR"/>
        </w:rPr>
        <w:t>7. Yukarıda verilen maddelerden hangileri, içine konu</w:t>
      </w:r>
      <w:r w:rsidRPr="002C2B59">
        <w:rPr>
          <w:rFonts w:cs="Courier New"/>
          <w:b/>
          <w:color w:val="000000"/>
          <w:lang w:eastAsia="tr-TR"/>
        </w:rPr>
        <w:t>l</w:t>
      </w:r>
      <w:r w:rsidRPr="002C2B59">
        <w:rPr>
          <w:rFonts w:cs="Courier New"/>
          <w:b/>
          <w:color w:val="000000"/>
          <w:lang w:eastAsia="tr-TR"/>
        </w:rPr>
        <w:t>dukları kabın şeklini alır?</w:t>
      </w:r>
    </w:p>
    <w:p w:rsidR="005D1AC7" w:rsidRPr="002C2B59" w:rsidRDefault="005D1AC7" w:rsidP="002D6AF2">
      <w:pPr>
        <w:spacing w:after="0" w:line="240" w:lineRule="atLeast"/>
        <w:rPr>
          <w:rFonts w:cs="Courier New"/>
          <w:lang w:eastAsia="tr-TR"/>
        </w:rPr>
      </w:pPr>
      <w:r w:rsidRPr="002C2B59">
        <w:rPr>
          <w:rFonts w:cs="Courier New"/>
          <w:color w:val="000000"/>
          <w:lang w:eastAsia="tr-TR"/>
        </w:rPr>
        <w:t xml:space="preserve">A) Yalnız II </w:t>
      </w:r>
      <w:r w:rsidRPr="002C2B59">
        <w:rPr>
          <w:rFonts w:cs="Courier New"/>
          <w:color w:val="000000"/>
          <w:lang w:eastAsia="tr-TR"/>
        </w:rPr>
        <w:tab/>
      </w:r>
      <w:r w:rsidRPr="002C2B59">
        <w:rPr>
          <w:rFonts w:cs="Courier New"/>
          <w:color w:val="000000"/>
          <w:lang w:eastAsia="tr-TR"/>
        </w:rPr>
        <w:tab/>
      </w:r>
      <w:r w:rsidRPr="002C2B59">
        <w:rPr>
          <w:rFonts w:cs="Courier New"/>
          <w:color w:val="000000"/>
          <w:lang w:eastAsia="tr-TR"/>
        </w:rPr>
        <w:tab/>
        <w:t>B) II ve III</w:t>
      </w:r>
    </w:p>
    <w:p w:rsidR="005D1AC7" w:rsidRDefault="005D1AC7" w:rsidP="002D6AF2">
      <w:pPr>
        <w:spacing w:after="0" w:line="240" w:lineRule="atLeast"/>
        <w:rPr>
          <w:rFonts w:cs="Courier New"/>
          <w:color w:val="000000"/>
          <w:lang w:eastAsia="tr-TR"/>
        </w:rPr>
      </w:pPr>
      <w:r w:rsidRPr="002C2B59">
        <w:rPr>
          <w:rFonts w:cs="Courier New"/>
          <w:color w:val="000000"/>
          <w:lang w:eastAsia="tr-TR"/>
        </w:rPr>
        <w:t xml:space="preserve">C) I ve III </w:t>
      </w:r>
      <w:r w:rsidRPr="002C2B59">
        <w:rPr>
          <w:rFonts w:cs="Courier New"/>
          <w:color w:val="000000"/>
          <w:lang w:eastAsia="tr-TR"/>
        </w:rPr>
        <w:tab/>
      </w:r>
      <w:r w:rsidRPr="002C2B59">
        <w:rPr>
          <w:rFonts w:cs="Courier New"/>
          <w:color w:val="000000"/>
          <w:lang w:eastAsia="tr-TR"/>
        </w:rPr>
        <w:tab/>
      </w:r>
      <w:r w:rsidRPr="002C2B59">
        <w:rPr>
          <w:rFonts w:cs="Courier New"/>
          <w:color w:val="000000"/>
          <w:lang w:eastAsia="tr-TR"/>
        </w:rPr>
        <w:tab/>
        <w:t>D) I, II ve III</w:t>
      </w:r>
    </w:p>
    <w:p w:rsidR="005D1AC7" w:rsidRDefault="005D1AC7" w:rsidP="002D6AF2">
      <w:pPr>
        <w:spacing w:after="0" w:line="240" w:lineRule="atLeast"/>
        <w:rPr>
          <w:rFonts w:cs="Courier New"/>
          <w:color w:val="000000"/>
          <w:lang w:eastAsia="tr-TR"/>
        </w:rPr>
      </w:pPr>
    </w:p>
    <w:p w:rsidR="005D1AC7" w:rsidRDefault="005D1AC7" w:rsidP="002D6AF2">
      <w:pPr>
        <w:spacing w:after="0" w:line="240" w:lineRule="atLeast"/>
        <w:rPr>
          <w:rFonts w:cs="Courier New"/>
          <w:color w:val="000000"/>
          <w:lang w:eastAsia="tr-TR"/>
        </w:rPr>
      </w:pPr>
    </w:p>
    <w:p w:rsidR="005D1AC7" w:rsidRDefault="005D1AC7" w:rsidP="002D6AF2">
      <w:pPr>
        <w:spacing w:after="0" w:line="240" w:lineRule="atLeast"/>
        <w:rPr>
          <w:rFonts w:cs="Courier New"/>
          <w:color w:val="000000"/>
          <w:lang w:eastAsia="tr-TR"/>
        </w:rPr>
      </w:pPr>
      <w:r>
        <w:rPr>
          <w:rFonts w:cs="Courier New"/>
          <w:color w:val="000000"/>
          <w:lang w:eastAsia="tr-TR"/>
        </w:rPr>
        <w:t xml:space="preserve">sorubak.com </w:t>
      </w:r>
    </w:p>
    <w:p w:rsidR="005D1AC7" w:rsidRPr="002D6AF2" w:rsidRDefault="005D1AC7" w:rsidP="0052400A">
      <w:pPr>
        <w:tabs>
          <w:tab w:val="left" w:pos="713"/>
        </w:tabs>
        <w:spacing w:after="0" w:line="240" w:lineRule="atLeast"/>
        <w:rPr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AutoShape 60" o:spid="_x0000_s1046" type="#_x0000_t32" style="position:absolute;margin-left:-7.3pt;margin-top:4.2pt;width:0;height:749.9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" strokecolor="red" strokeweight="1.5pt">
            <v:stroke dashstyle="1 1" endcap="round"/>
          </v:shape>
        </w:pict>
      </w:r>
      <w:r>
        <w:rPr>
          <w:b/>
          <w:sz w:val="24"/>
          <w:szCs w:val="24"/>
        </w:rPr>
        <w:t xml:space="preserve">8. </w:t>
      </w:r>
      <w:r w:rsidRPr="006E318D">
        <w:rPr>
          <w:b/>
          <w:sz w:val="24"/>
          <w:szCs w:val="24"/>
        </w:rPr>
        <w:t xml:space="preserve">Mıknatıs için aşağıda verilen ifadelerden hangisi </w:t>
      </w:r>
      <w:r w:rsidRPr="002D6AF2">
        <w:rPr>
          <w:b/>
          <w:sz w:val="24"/>
          <w:szCs w:val="24"/>
          <w:u w:val="single"/>
        </w:rPr>
        <w:t>yanlıştır?</w:t>
      </w:r>
    </w:p>
    <w:p w:rsidR="005D1AC7" w:rsidRPr="00813B1B" w:rsidRDefault="005D1AC7" w:rsidP="00753439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cs="Courier New"/>
          <w:color w:val="000000"/>
          <w:sz w:val="24"/>
          <w:szCs w:val="24"/>
          <w:lang w:eastAsia="tr-TR"/>
        </w:rPr>
      </w:pPr>
      <w:r w:rsidRPr="006E318D">
        <w:rPr>
          <w:rFonts w:cs="Courier New"/>
          <w:color w:val="000000"/>
          <w:sz w:val="24"/>
          <w:szCs w:val="24"/>
          <w:lang w:eastAsia="tr-TR"/>
        </w:rPr>
        <w:t>A)</w:t>
      </w:r>
      <w:r>
        <w:rPr>
          <w:rFonts w:cs="Courier New"/>
          <w:color w:val="000000"/>
          <w:sz w:val="24"/>
          <w:szCs w:val="24"/>
          <w:lang w:eastAsia="tr-TR"/>
        </w:rPr>
        <w:t xml:space="preserve"> </w:t>
      </w:r>
      <w:r w:rsidRPr="00813B1B">
        <w:rPr>
          <w:rFonts w:cs="Courier New"/>
          <w:color w:val="000000"/>
          <w:sz w:val="24"/>
          <w:szCs w:val="24"/>
          <w:lang w:eastAsia="tr-TR"/>
        </w:rPr>
        <w:t xml:space="preserve">Mıknatıslar parçalara bölününce mıknatıslık </w:t>
      </w:r>
    </w:p>
    <w:p w:rsidR="005D1AC7" w:rsidRPr="00813B1B" w:rsidRDefault="005D1AC7" w:rsidP="00753439">
      <w:pPr>
        <w:spacing w:after="0" w:line="240" w:lineRule="atLeast"/>
        <w:rPr>
          <w:sz w:val="24"/>
          <w:szCs w:val="24"/>
        </w:rPr>
      </w:pPr>
      <w:r w:rsidRPr="00813B1B">
        <w:rPr>
          <w:sz w:val="24"/>
          <w:szCs w:val="24"/>
          <w:lang w:eastAsia="tr-TR"/>
        </w:rPr>
        <w:t>özelliğini kay</w:t>
      </w:r>
      <w:r>
        <w:rPr>
          <w:sz w:val="24"/>
          <w:szCs w:val="24"/>
          <w:lang w:eastAsia="tr-TR"/>
        </w:rPr>
        <w:t>betmez</w:t>
      </w:r>
      <w:r w:rsidRPr="00813B1B">
        <w:rPr>
          <w:sz w:val="24"/>
          <w:szCs w:val="24"/>
          <w:lang w:eastAsia="tr-TR"/>
        </w:rPr>
        <w:t>.</w:t>
      </w:r>
    </w:p>
    <w:p w:rsidR="005D1AC7" w:rsidRPr="006E318D" w:rsidRDefault="005D1AC7" w:rsidP="00753439">
      <w:pPr>
        <w:spacing w:after="0" w:line="240" w:lineRule="atLeast"/>
        <w:rPr>
          <w:rFonts w:cs="Courier New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 xml:space="preserve">B) </w:t>
      </w:r>
      <w:r w:rsidRPr="006E318D">
        <w:rPr>
          <w:rFonts w:cs="Courier New"/>
          <w:color w:val="000000"/>
          <w:sz w:val="24"/>
          <w:szCs w:val="24"/>
          <w:lang w:eastAsia="tr-TR"/>
        </w:rPr>
        <w:t>Mıknatısların cisimlere kuvvet uygulaması için temasa gerek yoktur.</w:t>
      </w:r>
    </w:p>
    <w:p w:rsidR="005D1AC7" w:rsidRPr="006E318D" w:rsidRDefault="005D1AC7" w:rsidP="00753439">
      <w:pPr>
        <w:spacing w:after="0" w:line="240" w:lineRule="atLeast"/>
        <w:rPr>
          <w:rFonts w:cs="Courier New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 xml:space="preserve">C) </w:t>
      </w:r>
      <w:r w:rsidRPr="006E318D">
        <w:rPr>
          <w:rFonts w:cs="Courier New"/>
          <w:color w:val="000000"/>
          <w:sz w:val="24"/>
          <w:szCs w:val="24"/>
          <w:lang w:eastAsia="tr-TR"/>
        </w:rPr>
        <w:t>Mıknatıslar sadece çubuk şeklinde olur.</w:t>
      </w:r>
    </w:p>
    <w:p w:rsidR="005D1AC7" w:rsidRPr="006E318D" w:rsidRDefault="005D1AC7" w:rsidP="00753439">
      <w:pPr>
        <w:spacing w:after="0" w:line="240" w:lineRule="atLeast"/>
        <w:rPr>
          <w:rFonts w:cs="Courier New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 xml:space="preserve">D) </w:t>
      </w:r>
      <w:r w:rsidRPr="006E318D">
        <w:rPr>
          <w:rFonts w:cs="Courier New"/>
          <w:color w:val="000000"/>
          <w:sz w:val="24"/>
          <w:szCs w:val="24"/>
          <w:lang w:eastAsia="tr-TR"/>
        </w:rPr>
        <w:t>Mıknatıslar bazı araçların ve eşyaların yapısını bozarak çalışmasını engeller.</w:t>
      </w:r>
    </w:p>
    <w:p w:rsidR="005D1AC7" w:rsidRDefault="005D1AC7" w:rsidP="00753439">
      <w:pPr>
        <w:widowControl w:val="0"/>
        <w:spacing w:after="0" w:line="240" w:lineRule="atLeast"/>
        <w:rPr>
          <w:rFonts w:cs="Courier New"/>
          <w:color w:val="000000"/>
          <w:sz w:val="24"/>
          <w:szCs w:val="24"/>
          <w:lang w:eastAsia="tr-TR"/>
        </w:rPr>
      </w:pPr>
    </w:p>
    <w:p w:rsidR="005D1AC7" w:rsidRDefault="005D1AC7" w:rsidP="00753439">
      <w:pPr>
        <w:widowControl w:val="0"/>
        <w:spacing w:after="0" w:line="240" w:lineRule="atLeast"/>
        <w:rPr>
          <w:rFonts w:cs="Courier New"/>
          <w:color w:val="000000"/>
          <w:sz w:val="24"/>
          <w:szCs w:val="24"/>
          <w:lang w:eastAsia="tr-TR"/>
        </w:rPr>
      </w:pPr>
      <w:r w:rsidRPr="00CC1B2C">
        <w:rPr>
          <w:rFonts w:cs="Courier New"/>
          <w:noProof/>
          <w:color w:val="000000"/>
          <w:sz w:val="24"/>
          <w:szCs w:val="24"/>
          <w:lang w:eastAsia="tr-TR"/>
        </w:rPr>
        <w:pict>
          <v:shape id="Resim 6" o:spid="_x0000_i1035" type="#_x0000_t75" style="width:251.25pt;height:75.75pt;visibility:visible">
            <v:imagedata r:id="rId20" o:title=""/>
          </v:shape>
        </w:pict>
      </w:r>
    </w:p>
    <w:p w:rsidR="005D1AC7" w:rsidRPr="00DB3A73" w:rsidRDefault="005D1AC7" w:rsidP="00753439">
      <w:pPr>
        <w:widowControl w:val="0"/>
        <w:spacing w:after="0" w:line="240" w:lineRule="atLeast"/>
        <w:rPr>
          <w:rFonts w:cs="Courier New"/>
          <w:color w:val="000000"/>
          <w:sz w:val="24"/>
          <w:szCs w:val="24"/>
          <w:lang w:eastAsia="tr-TR"/>
        </w:rPr>
      </w:pPr>
    </w:p>
    <w:p w:rsidR="005D1AC7" w:rsidRPr="002D6AF2" w:rsidRDefault="005D1AC7" w:rsidP="002D6AF2">
      <w:pPr>
        <w:pStyle w:val="NoSpacing"/>
        <w:rPr>
          <w:b/>
          <w:sz w:val="24"/>
          <w:szCs w:val="24"/>
        </w:rPr>
      </w:pPr>
      <w:r>
        <w:rPr>
          <w:rFonts w:cs="Courier New"/>
          <w:b/>
          <w:color w:val="000000"/>
          <w:sz w:val="24"/>
          <w:szCs w:val="24"/>
          <w:lang w:eastAsia="tr-TR"/>
        </w:rPr>
        <w:t>9</w:t>
      </w:r>
      <w:r w:rsidRPr="002D6AF2">
        <w:rPr>
          <w:rFonts w:cs="Courier New"/>
          <w:b/>
          <w:color w:val="000000"/>
          <w:sz w:val="24"/>
          <w:szCs w:val="24"/>
          <w:lang w:eastAsia="tr-TR"/>
        </w:rPr>
        <w:t xml:space="preserve">. </w:t>
      </w:r>
      <w:r w:rsidRPr="002D6AF2">
        <w:rPr>
          <w:b/>
        </w:rPr>
        <w:t xml:space="preserve"> </w:t>
      </w:r>
      <w:r w:rsidRPr="002D6AF2">
        <w:rPr>
          <w:b/>
          <w:sz w:val="24"/>
          <w:szCs w:val="24"/>
        </w:rPr>
        <w:t>Öğretmenin anlatımındaki numaralandırılan yerlere hangi sözcükler yazılmalıdır?</w:t>
      </w:r>
    </w:p>
    <w:p w:rsidR="005D1AC7" w:rsidRPr="002D6AF2" w:rsidRDefault="005D1AC7" w:rsidP="002D6AF2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Pr="002D6AF2">
        <w:rPr>
          <w:sz w:val="24"/>
          <w:szCs w:val="24"/>
          <w:u w:val="single"/>
        </w:rPr>
        <w:t xml:space="preserve">        </w:t>
      </w:r>
      <w:r>
        <w:rPr>
          <w:sz w:val="24"/>
          <w:szCs w:val="24"/>
          <w:u w:val="single"/>
        </w:rPr>
        <w:t xml:space="preserve">  </w:t>
      </w:r>
      <w:r w:rsidRPr="002D6AF2">
        <w:rPr>
          <w:sz w:val="24"/>
          <w:szCs w:val="24"/>
          <w:u w:val="single"/>
        </w:rPr>
        <w:t xml:space="preserve">     </w:t>
      </w:r>
      <w:r w:rsidRPr="002D6AF2">
        <w:rPr>
          <w:spacing w:val="-9"/>
          <w:sz w:val="24"/>
          <w:szCs w:val="24"/>
          <w:u w:val="single"/>
        </w:rPr>
        <w:t xml:space="preserve"> </w:t>
      </w:r>
      <w:r w:rsidRPr="002D6AF2">
        <w:rPr>
          <w:sz w:val="24"/>
          <w:szCs w:val="24"/>
          <w:u w:val="single"/>
        </w:rPr>
        <w:t xml:space="preserve">I              </w:t>
      </w:r>
      <w:r>
        <w:rPr>
          <w:sz w:val="24"/>
          <w:szCs w:val="24"/>
          <w:u w:val="single"/>
        </w:rPr>
        <w:t xml:space="preserve">    </w:t>
      </w:r>
      <w:r w:rsidRPr="002D6AF2">
        <w:rPr>
          <w:sz w:val="24"/>
          <w:szCs w:val="24"/>
          <w:u w:val="single"/>
        </w:rPr>
        <w:t xml:space="preserve"> </w:t>
      </w:r>
      <w:r w:rsidRPr="002D6AF2">
        <w:rPr>
          <w:spacing w:val="5"/>
          <w:sz w:val="24"/>
          <w:szCs w:val="24"/>
          <w:u w:val="single"/>
        </w:rPr>
        <w:t xml:space="preserve"> </w:t>
      </w:r>
      <w:r w:rsidRPr="002D6AF2">
        <w:rPr>
          <w:sz w:val="24"/>
          <w:szCs w:val="24"/>
          <w:u w:val="single"/>
        </w:rPr>
        <w:t xml:space="preserve">II           </w:t>
      </w:r>
      <w:r>
        <w:rPr>
          <w:sz w:val="24"/>
          <w:szCs w:val="24"/>
          <w:u w:val="single"/>
        </w:rPr>
        <w:t xml:space="preserve">  </w:t>
      </w:r>
      <w:r w:rsidRPr="002D6AF2"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  <w:u w:val="single"/>
        </w:rPr>
        <w:t xml:space="preserve">      </w:t>
      </w:r>
      <w:r w:rsidRPr="002D6AF2">
        <w:rPr>
          <w:sz w:val="24"/>
          <w:szCs w:val="24"/>
          <w:u w:val="single"/>
        </w:rPr>
        <w:t>III</w:t>
      </w:r>
      <w:r>
        <w:rPr>
          <w:sz w:val="24"/>
          <w:szCs w:val="24"/>
          <w:u w:val="single"/>
        </w:rPr>
        <w:t>___</w:t>
      </w:r>
      <w:r w:rsidRPr="002D6AF2">
        <w:rPr>
          <w:sz w:val="24"/>
          <w:szCs w:val="24"/>
          <w:u w:val="single"/>
        </w:rPr>
        <w:t xml:space="preserve"> </w:t>
      </w:r>
    </w:p>
    <w:p w:rsidR="005D1AC7" w:rsidRPr="002D6AF2" w:rsidRDefault="005D1AC7" w:rsidP="002D6AF2">
      <w:pPr>
        <w:pStyle w:val="NoSpacing"/>
        <w:rPr>
          <w:sz w:val="24"/>
          <w:szCs w:val="24"/>
        </w:rPr>
      </w:pPr>
      <w:r w:rsidRPr="002D6AF2">
        <w:rPr>
          <w:sz w:val="24"/>
          <w:szCs w:val="24"/>
          <w:u w:val="single"/>
        </w:rPr>
        <w:t xml:space="preserve">       </w:t>
      </w:r>
      <w:r w:rsidRPr="002D6AF2">
        <w:rPr>
          <w:spacing w:val="7"/>
          <w:sz w:val="24"/>
          <w:szCs w:val="24"/>
          <w:u w:val="single"/>
        </w:rPr>
        <w:t xml:space="preserve"> </w:t>
      </w:r>
    </w:p>
    <w:p w:rsidR="005D1AC7" w:rsidRPr="002D6AF2" w:rsidRDefault="005D1AC7" w:rsidP="002D6AF2">
      <w:pPr>
        <w:pStyle w:val="NoSpacing"/>
        <w:rPr>
          <w:sz w:val="24"/>
          <w:szCs w:val="24"/>
        </w:rPr>
      </w:pPr>
      <w:r w:rsidRPr="002D6AF2">
        <w:rPr>
          <w:sz w:val="24"/>
          <w:szCs w:val="24"/>
        </w:rPr>
        <w:t xml:space="preserve">A)       hacim          kilogram       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>farklıdır</w:t>
      </w:r>
    </w:p>
    <w:p w:rsidR="005D1AC7" w:rsidRPr="002D6AF2" w:rsidRDefault="005D1AC7" w:rsidP="002D6AF2">
      <w:pPr>
        <w:pStyle w:val="NoSpacing"/>
        <w:rPr>
          <w:sz w:val="24"/>
          <w:szCs w:val="24"/>
        </w:rPr>
      </w:pPr>
      <w:r w:rsidRPr="002D6AF2">
        <w:rPr>
          <w:sz w:val="24"/>
          <w:szCs w:val="24"/>
        </w:rPr>
        <w:t xml:space="preserve"> B)      hacim          kilogram         </w:t>
      </w:r>
      <w:r>
        <w:rPr>
          <w:sz w:val="24"/>
          <w:szCs w:val="24"/>
        </w:rPr>
        <w:t xml:space="preserve">  </w:t>
      </w:r>
      <w:r w:rsidRPr="002D6AF2">
        <w:rPr>
          <w:sz w:val="24"/>
          <w:szCs w:val="24"/>
        </w:rPr>
        <w:t xml:space="preserve">aynıdır </w:t>
      </w:r>
    </w:p>
    <w:p w:rsidR="005D1AC7" w:rsidRPr="002D6AF2" w:rsidRDefault="005D1AC7" w:rsidP="002D6AF2">
      <w:pPr>
        <w:pStyle w:val="NoSpacing"/>
        <w:rPr>
          <w:sz w:val="24"/>
          <w:szCs w:val="24"/>
        </w:rPr>
      </w:pPr>
      <w:r w:rsidRPr="002D6AF2">
        <w:rPr>
          <w:sz w:val="24"/>
          <w:szCs w:val="24"/>
        </w:rPr>
        <w:t xml:space="preserve">C)       kütle          </w:t>
      </w:r>
      <w:r>
        <w:rPr>
          <w:sz w:val="24"/>
          <w:szCs w:val="24"/>
        </w:rPr>
        <w:t xml:space="preserve">  </w:t>
      </w:r>
      <w:r w:rsidRPr="002D6AF2">
        <w:rPr>
          <w:sz w:val="24"/>
          <w:szCs w:val="24"/>
        </w:rPr>
        <w:t xml:space="preserve">kilogram        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 xml:space="preserve"> aynıdır </w:t>
      </w:r>
    </w:p>
    <w:p w:rsidR="005D1AC7" w:rsidRPr="002D6AF2" w:rsidRDefault="005D1AC7" w:rsidP="002D6AF2">
      <w:pPr>
        <w:pStyle w:val="NoSpacing"/>
        <w:rPr>
          <w:sz w:val="24"/>
          <w:szCs w:val="24"/>
        </w:rPr>
      </w:pPr>
      <w:r w:rsidRPr="002D6AF2">
        <w:rPr>
          <w:sz w:val="24"/>
          <w:szCs w:val="24"/>
        </w:rPr>
        <w:t xml:space="preserve">D)    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 xml:space="preserve"> kütle          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 xml:space="preserve">kilogram         </w:t>
      </w:r>
      <w:r>
        <w:rPr>
          <w:sz w:val="24"/>
          <w:szCs w:val="24"/>
        </w:rPr>
        <w:t xml:space="preserve"> </w:t>
      </w:r>
      <w:r w:rsidRPr="002D6AF2">
        <w:rPr>
          <w:sz w:val="24"/>
          <w:szCs w:val="24"/>
        </w:rPr>
        <w:t xml:space="preserve"> farklıdır</w:t>
      </w:r>
    </w:p>
    <w:p w:rsidR="005D1AC7" w:rsidRPr="005826DF" w:rsidRDefault="005D1AC7" w:rsidP="002D6AF2">
      <w:pPr>
        <w:widowControl w:val="0"/>
        <w:spacing w:after="0" w:line="240" w:lineRule="atLeast"/>
        <w:rPr>
          <w:rFonts w:cs="Courier New"/>
          <w:color w:val="000000"/>
          <w:sz w:val="16"/>
          <w:szCs w:val="24"/>
          <w:lang w:eastAsia="tr-TR"/>
        </w:rPr>
      </w:pPr>
    </w:p>
    <w:p w:rsidR="005D1AC7" w:rsidRPr="00B53F34" w:rsidRDefault="005D1AC7" w:rsidP="00B53F34">
      <w:pPr>
        <w:spacing w:after="0" w:line="240" w:lineRule="atLeast"/>
        <w:rPr>
          <w:rFonts w:cs="Courier New"/>
          <w:b/>
          <w:sz w:val="24"/>
          <w:szCs w:val="24"/>
          <w:lang w:eastAsia="tr-TR"/>
        </w:rPr>
      </w:pPr>
      <w:r>
        <w:rPr>
          <w:rFonts w:cs="Courier New"/>
          <w:b/>
          <w:color w:val="000000"/>
          <w:sz w:val="24"/>
          <w:szCs w:val="24"/>
          <w:lang w:eastAsia="tr-TR"/>
        </w:rPr>
        <w:t>10</w:t>
      </w:r>
      <w:r w:rsidRPr="00B53F34">
        <w:rPr>
          <w:rFonts w:cs="Courier New"/>
          <w:b/>
          <w:color w:val="000000"/>
          <w:sz w:val="24"/>
          <w:szCs w:val="24"/>
          <w:lang w:eastAsia="tr-TR"/>
        </w:rPr>
        <w:t>. Maddelerin hacimleri ile ilgili aşağıdaki bilg</w:t>
      </w:r>
      <w:r w:rsidRPr="00B53F34">
        <w:rPr>
          <w:rFonts w:cs="Courier New"/>
          <w:b/>
          <w:color w:val="000000"/>
          <w:sz w:val="24"/>
          <w:szCs w:val="24"/>
          <w:lang w:eastAsia="tr-TR"/>
        </w:rPr>
        <w:t>i</w:t>
      </w:r>
      <w:r w:rsidRPr="00B53F34">
        <w:rPr>
          <w:rFonts w:cs="Courier New"/>
          <w:b/>
          <w:color w:val="000000"/>
          <w:sz w:val="24"/>
          <w:szCs w:val="24"/>
          <w:lang w:eastAsia="tr-TR"/>
        </w:rPr>
        <w:t>lerden hangisi yanlıştır?</w:t>
      </w:r>
    </w:p>
    <w:p w:rsidR="005D1AC7" w:rsidRPr="00753439" w:rsidRDefault="005D1AC7" w:rsidP="00B53F34">
      <w:pPr>
        <w:tabs>
          <w:tab w:val="left" w:pos="289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 w:rsidRPr="00753439">
        <w:rPr>
          <w:rFonts w:cs="Courier New"/>
          <w:color w:val="000000"/>
          <w:sz w:val="24"/>
          <w:szCs w:val="24"/>
          <w:lang w:eastAsia="tr-TR"/>
        </w:rPr>
        <w:t>A)</w:t>
      </w:r>
      <w:r w:rsidRPr="00753439">
        <w:rPr>
          <w:rFonts w:cs="Courier New"/>
          <w:color w:val="000000"/>
          <w:sz w:val="24"/>
          <w:szCs w:val="24"/>
          <w:lang w:eastAsia="tr-TR"/>
        </w:rPr>
        <w:tab/>
        <w:t>Gazlar bulundukları kabı doldurur</w:t>
      </w:r>
      <w:r w:rsidRPr="00753439">
        <w:rPr>
          <w:rFonts w:cs="Courier New"/>
          <w:color w:val="000000"/>
          <w:sz w:val="24"/>
          <w:szCs w:val="24"/>
          <w:lang w:eastAsia="tr-TR"/>
        </w:rPr>
        <w:softHyphen/>
        <w:t>lar.</w:t>
      </w:r>
    </w:p>
    <w:p w:rsidR="005D1AC7" w:rsidRPr="00753439" w:rsidRDefault="005D1AC7" w:rsidP="00B53F34">
      <w:pPr>
        <w:tabs>
          <w:tab w:val="left" w:pos="289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 w:rsidRPr="00753439">
        <w:rPr>
          <w:rFonts w:cs="Courier New"/>
          <w:color w:val="000000"/>
          <w:sz w:val="24"/>
          <w:szCs w:val="24"/>
          <w:lang w:eastAsia="tr-TR"/>
        </w:rPr>
        <w:t>B)</w:t>
      </w:r>
      <w:r w:rsidRPr="00753439">
        <w:rPr>
          <w:rFonts w:cs="Courier New"/>
          <w:color w:val="000000"/>
          <w:sz w:val="24"/>
          <w:szCs w:val="24"/>
          <w:lang w:eastAsia="tr-TR"/>
        </w:rPr>
        <w:tab/>
        <w:t>Sıvıların hacmi dereceli silindirle öl</w:t>
      </w:r>
      <w:r w:rsidRPr="00753439">
        <w:rPr>
          <w:rFonts w:cs="Courier New"/>
          <w:color w:val="000000"/>
          <w:sz w:val="24"/>
          <w:szCs w:val="24"/>
          <w:lang w:eastAsia="tr-TR"/>
        </w:rPr>
        <w:softHyphen/>
        <w:t>çülür.</w:t>
      </w:r>
    </w:p>
    <w:p w:rsidR="005D1AC7" w:rsidRPr="00753439" w:rsidRDefault="005D1AC7" w:rsidP="00B53F34">
      <w:pPr>
        <w:tabs>
          <w:tab w:val="left" w:pos="298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 w:rsidRPr="00753439">
        <w:rPr>
          <w:rFonts w:cs="Courier New"/>
          <w:color w:val="000000"/>
          <w:sz w:val="24"/>
          <w:szCs w:val="24"/>
          <w:lang w:eastAsia="tr-TR"/>
        </w:rPr>
        <w:t>C)</w:t>
      </w:r>
      <w:r w:rsidRPr="00753439">
        <w:rPr>
          <w:rFonts w:cs="Courier New"/>
          <w:color w:val="000000"/>
          <w:sz w:val="24"/>
          <w:szCs w:val="24"/>
          <w:lang w:eastAsia="tr-TR"/>
        </w:rPr>
        <w:tab/>
        <w:t>Şekli düzgün olmayan katıların hac</w:t>
      </w:r>
      <w:r w:rsidRPr="00753439">
        <w:rPr>
          <w:rFonts w:cs="Courier New"/>
          <w:color w:val="000000"/>
          <w:sz w:val="24"/>
          <w:szCs w:val="24"/>
          <w:lang w:eastAsia="tr-TR"/>
        </w:rPr>
        <w:softHyphen/>
        <w:t>mi ölçülemez.</w:t>
      </w:r>
    </w:p>
    <w:p w:rsidR="005D1AC7" w:rsidRPr="00753439" w:rsidRDefault="005D1AC7" w:rsidP="00B53F34">
      <w:pPr>
        <w:tabs>
          <w:tab w:val="left" w:pos="298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 w:rsidRPr="00753439">
        <w:rPr>
          <w:rFonts w:cs="Courier New"/>
          <w:color w:val="000000"/>
          <w:sz w:val="24"/>
          <w:szCs w:val="24"/>
          <w:lang w:eastAsia="tr-TR"/>
        </w:rPr>
        <w:t>D)</w:t>
      </w:r>
      <w:r w:rsidRPr="00753439">
        <w:rPr>
          <w:rFonts w:cs="Courier New"/>
          <w:color w:val="000000"/>
          <w:sz w:val="24"/>
          <w:szCs w:val="24"/>
          <w:lang w:eastAsia="tr-TR"/>
        </w:rPr>
        <w:tab/>
        <w:t>Hacim</w:t>
      </w:r>
      <w:r>
        <w:rPr>
          <w:rFonts w:cs="Courier New"/>
          <w:color w:val="000000"/>
          <w:sz w:val="24"/>
          <w:szCs w:val="24"/>
          <w:lang w:eastAsia="tr-TR"/>
        </w:rPr>
        <w:t>,</w:t>
      </w:r>
      <w:r w:rsidRPr="00753439">
        <w:rPr>
          <w:rFonts w:cs="Courier New"/>
          <w:color w:val="000000"/>
          <w:sz w:val="24"/>
          <w:szCs w:val="24"/>
          <w:lang w:eastAsia="tr-TR"/>
        </w:rPr>
        <w:t xml:space="preserve"> maddelerin </w:t>
      </w:r>
      <w:r>
        <w:rPr>
          <w:rFonts w:cs="Courier New"/>
          <w:color w:val="000000"/>
          <w:sz w:val="24"/>
          <w:szCs w:val="24"/>
          <w:lang w:eastAsia="tr-TR"/>
        </w:rPr>
        <w:t>ölçülebilir</w:t>
      </w:r>
      <w:r w:rsidRPr="00753439">
        <w:rPr>
          <w:rFonts w:cs="Courier New"/>
          <w:color w:val="000000"/>
          <w:sz w:val="24"/>
          <w:szCs w:val="24"/>
          <w:lang w:eastAsia="tr-TR"/>
        </w:rPr>
        <w:t xml:space="preserve"> özel</w:t>
      </w:r>
      <w:r w:rsidRPr="00753439">
        <w:rPr>
          <w:rFonts w:cs="Courier New"/>
          <w:color w:val="000000"/>
          <w:sz w:val="24"/>
          <w:szCs w:val="24"/>
          <w:lang w:eastAsia="tr-TR"/>
        </w:rPr>
        <w:softHyphen/>
        <w:t>li</w:t>
      </w:r>
      <w:r>
        <w:rPr>
          <w:rFonts w:cs="Courier New"/>
          <w:color w:val="000000"/>
          <w:sz w:val="24"/>
          <w:szCs w:val="24"/>
          <w:lang w:eastAsia="tr-TR"/>
        </w:rPr>
        <w:t>klerdendir</w:t>
      </w:r>
      <w:r w:rsidRPr="00753439">
        <w:rPr>
          <w:rFonts w:cs="Courier New"/>
          <w:color w:val="000000"/>
          <w:sz w:val="24"/>
          <w:szCs w:val="24"/>
          <w:lang w:eastAsia="tr-TR"/>
        </w:rPr>
        <w:t>.</w:t>
      </w:r>
    </w:p>
    <w:p w:rsidR="005D1AC7" w:rsidRDefault="005D1AC7" w:rsidP="002C2B59">
      <w:pPr>
        <w:pStyle w:val="NoSpacing"/>
        <w:rPr>
          <w:rFonts w:ascii="Times New Roman" w:hAnsi="Times New Roman"/>
          <w:sz w:val="24"/>
          <w:szCs w:val="24"/>
        </w:rPr>
      </w:pPr>
    </w:p>
    <w:p w:rsidR="005D1AC7" w:rsidRPr="002C2B59" w:rsidRDefault="005D1AC7" w:rsidP="002C2B59">
      <w:pPr>
        <w:pStyle w:val="NoSpacing"/>
      </w:pPr>
      <w:r w:rsidRPr="00ED5BEB">
        <w:rPr>
          <w:rFonts w:ascii="Times New Roman" w:hAnsi="Times New Roman"/>
          <w:sz w:val="24"/>
          <w:szCs w:val="24"/>
        </w:rPr>
        <w:t xml:space="preserve">                             </w:t>
      </w:r>
      <w:r w:rsidRPr="002C2B59">
        <w:t>Birbirini çekiyor</w:t>
      </w:r>
    </w:p>
    <w:p w:rsidR="005D1AC7" w:rsidRPr="002C2B59" w:rsidRDefault="005D1AC7" w:rsidP="002C2B59">
      <w:pPr>
        <w:pStyle w:val="NoSpacing"/>
        <w:rPr>
          <w:b/>
          <w:bCs/>
        </w:rPr>
      </w:pPr>
      <w:r>
        <w:rPr>
          <w:noProof/>
          <w:lang w:eastAsia="tr-TR"/>
        </w:rPr>
        <w:pict>
          <v:shape id="_x0000_s1047" type="#_x0000_t32" style="position:absolute;margin-left:130.3pt;margin-top:5.1pt;width:41.95pt;height:0;flip:x;z-index:25166387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64.6pt;margin-top:4.5pt;width:41.75pt;height:.6pt;z-index:251662848" o:connectortype="straight" strokeweight="2.25pt">
            <v:stroke endarrow="block"/>
          </v:shape>
        </w:pict>
      </w:r>
      <w:r>
        <w:rPr>
          <w:b/>
          <w:bCs/>
        </w:rPr>
        <w:t>11.</w:t>
      </w:r>
      <w:r w:rsidRPr="002C2B59">
        <w:rPr>
          <w:b/>
          <w:bCs/>
        </w:rPr>
        <w:t xml:space="preserve"> </w:t>
      </w:r>
      <w:r>
        <w:rPr>
          <w:noProof/>
          <w:lang w:eastAsia="tr-TR"/>
        </w:rPr>
        <w:pict>
          <v:rect id="_x0000_s1049" style="position:absolute;margin-left:175.05pt;margin-top:10.25pt;width:41.75pt;height:23pt;z-index:-251654656;mso-position-horizontal-relative:text;mso-position-vertical-relative:text"/>
        </w:pict>
      </w:r>
      <w:r>
        <w:rPr>
          <w:noProof/>
          <w:lang w:eastAsia="tr-TR"/>
        </w:rPr>
        <w:pict>
          <v:rect id="_x0000_s1050" style="position:absolute;margin-left:133.3pt;margin-top:10.25pt;width:41.75pt;height:23pt;z-index:-251655680;mso-position-horizontal-relative:text;mso-position-vertical-relative:text"/>
        </w:pict>
      </w:r>
      <w:r>
        <w:rPr>
          <w:noProof/>
          <w:lang w:eastAsia="tr-TR"/>
        </w:rPr>
        <w:pict>
          <v:rect id="_x0000_s1051" style="position:absolute;margin-left:64.6pt;margin-top:10.25pt;width:41.75pt;height:23pt;z-index:-251656704;mso-position-horizontal-relative:text;mso-position-vertical-relative:text" fillcolor="#548dd4"/>
        </w:pict>
      </w:r>
      <w:r>
        <w:rPr>
          <w:noProof/>
          <w:lang w:eastAsia="tr-TR"/>
        </w:rPr>
        <w:pict>
          <v:rect id="_x0000_s1052" style="position:absolute;margin-left:22.85pt;margin-top:10.25pt;width:41.75pt;height:23pt;z-index:-251657728;mso-position-horizontal-relative:text;mso-position-vertical-relative:text" fillcolor="red"/>
        </w:pict>
      </w:r>
    </w:p>
    <w:p w:rsidR="005D1AC7" w:rsidRPr="002C2B59" w:rsidRDefault="005D1AC7" w:rsidP="002C2B59">
      <w:pPr>
        <w:pStyle w:val="NoSpacing"/>
        <w:rPr>
          <w:b/>
          <w:bCs/>
        </w:rPr>
      </w:pPr>
      <w:r w:rsidRPr="002C2B59">
        <w:t xml:space="preserve">          </w:t>
      </w:r>
      <w:r w:rsidRPr="002C2B59">
        <w:rPr>
          <w:b/>
          <w:bCs/>
        </w:rPr>
        <w:t xml:space="preserve">N                 S               </w:t>
      </w:r>
      <w:r>
        <w:rPr>
          <w:b/>
          <w:bCs/>
        </w:rPr>
        <w:t xml:space="preserve">            </w:t>
      </w:r>
      <w:r w:rsidRPr="002C2B59">
        <w:rPr>
          <w:b/>
          <w:bCs/>
        </w:rPr>
        <w:t xml:space="preserve">1            </w:t>
      </w:r>
      <w:r>
        <w:rPr>
          <w:b/>
          <w:bCs/>
        </w:rPr>
        <w:t xml:space="preserve">   </w:t>
      </w:r>
      <w:r w:rsidRPr="002C2B59">
        <w:rPr>
          <w:b/>
          <w:bCs/>
        </w:rPr>
        <w:t>2</w:t>
      </w:r>
    </w:p>
    <w:p w:rsidR="005D1AC7" w:rsidRPr="002C2B59" w:rsidRDefault="005D1AC7" w:rsidP="002C2B59">
      <w:pPr>
        <w:pStyle w:val="NoSpacing"/>
      </w:pPr>
    </w:p>
    <w:p w:rsidR="005D1AC7" w:rsidRPr="002C2B59" w:rsidRDefault="005D1AC7" w:rsidP="002C2B59">
      <w:pPr>
        <w:pStyle w:val="NoSpacing"/>
      </w:pPr>
      <w:r w:rsidRPr="002C2B59">
        <w:t xml:space="preserve">             A mıknatısı                </w:t>
      </w:r>
      <w:r>
        <w:t xml:space="preserve">       </w:t>
      </w:r>
      <w:r w:rsidRPr="002C2B59">
        <w:t xml:space="preserve">  B mıknatısı</w:t>
      </w:r>
    </w:p>
    <w:p w:rsidR="005D1AC7" w:rsidRPr="002C2B59" w:rsidRDefault="005D1AC7" w:rsidP="002C2B59">
      <w:pPr>
        <w:pStyle w:val="NoSpacing"/>
      </w:pPr>
      <w:r w:rsidRPr="002C2B59">
        <w:t>Şekilde görüldüğü gibi iki mıknatıs birbirini çektiğine göre aşağıda verilenlerden hangisi doğrudur?</w:t>
      </w:r>
    </w:p>
    <w:p w:rsidR="005D1AC7" w:rsidRPr="002C2B59" w:rsidRDefault="005D1AC7" w:rsidP="002C2B59">
      <w:pPr>
        <w:pStyle w:val="NoSpacing"/>
      </w:pPr>
      <w:r w:rsidRPr="002C2B59">
        <w:t xml:space="preserve">     A) 1 numaralı kutup  “S”  kutbudur.</w:t>
      </w:r>
    </w:p>
    <w:p w:rsidR="005D1AC7" w:rsidRPr="002C2B59" w:rsidRDefault="005D1AC7" w:rsidP="002C2B59">
      <w:pPr>
        <w:pStyle w:val="NoSpacing"/>
      </w:pPr>
      <w:r w:rsidRPr="002C2B59">
        <w:t xml:space="preserve">     B) 2 numaralı kutup  “N”  kutbudur.</w:t>
      </w:r>
    </w:p>
    <w:p w:rsidR="005D1AC7" w:rsidRPr="002C2B59" w:rsidRDefault="005D1AC7" w:rsidP="002C2B59">
      <w:pPr>
        <w:pStyle w:val="NoSpacing"/>
      </w:pPr>
      <w:r w:rsidRPr="002C2B59">
        <w:t xml:space="preserve">     C) 1 numaralı kutup  “N”  kutbudur.</w:t>
      </w:r>
    </w:p>
    <w:p w:rsidR="005D1AC7" w:rsidRPr="002C2B59" w:rsidRDefault="005D1AC7" w:rsidP="002C2B59">
      <w:pPr>
        <w:pStyle w:val="NoSpacing"/>
      </w:pPr>
      <w:r w:rsidRPr="002C2B59">
        <w:t xml:space="preserve">     D) 1 numaralı kutup “P”,  kutbudur.</w:t>
      </w:r>
    </w:p>
    <w:p w:rsidR="005D1AC7" w:rsidRPr="00ED5BEB" w:rsidRDefault="005D1AC7" w:rsidP="002C2B59">
      <w:pPr>
        <w:pStyle w:val="NoSpacing"/>
        <w:rPr>
          <w:rFonts w:ascii="Times New Roman" w:hAnsi="Times New Roman"/>
          <w:sz w:val="24"/>
          <w:szCs w:val="24"/>
        </w:rPr>
      </w:pPr>
      <w:r w:rsidRPr="00ED5BEB">
        <w:rPr>
          <w:rFonts w:ascii="Times New Roman" w:hAnsi="Times New Roman"/>
          <w:sz w:val="24"/>
          <w:szCs w:val="24"/>
        </w:rPr>
        <w:t>.</w:t>
      </w:r>
    </w:p>
    <w:p w:rsidR="005D1AC7" w:rsidRPr="00F11B3E" w:rsidRDefault="005D1AC7" w:rsidP="00B53F34">
      <w:pPr>
        <w:tabs>
          <w:tab w:val="left" w:pos="353"/>
        </w:tabs>
        <w:spacing w:after="0" w:line="240" w:lineRule="atLeast"/>
        <w:rPr>
          <w:rFonts w:cs="Courier New"/>
          <w:color w:val="000000"/>
          <w:sz w:val="20"/>
          <w:szCs w:val="24"/>
          <w:lang w:eastAsia="tr-TR"/>
        </w:rPr>
      </w:pPr>
    </w:p>
    <w:p w:rsidR="005D1AC7" w:rsidRPr="00794773" w:rsidRDefault="005D1AC7" w:rsidP="00794773">
      <w:pPr>
        <w:tabs>
          <w:tab w:val="left" w:pos="10035"/>
        </w:tabs>
        <w:spacing w:line="240" w:lineRule="auto"/>
        <w:rPr>
          <w:b/>
        </w:rPr>
      </w:pPr>
      <w:r>
        <w:rPr>
          <w:noProof/>
          <w:lang w:eastAsia="tr-TR"/>
        </w:rPr>
        <w:pict>
          <v:shape id="Resim 8" o:spid="_x0000_s1053" type="#_x0000_t75" style="position:absolute;margin-left:399.4pt;margin-top:714.9pt;width:122.1pt;height:42.75pt;z-index:-251651584;visibility:visible;mso-position-horizontal-relative:margin;mso-position-vertical-relative:margin">
            <v:imagedata r:id="rId21" o:title=""/>
            <w10:wrap type="square" anchorx="margin" anchory="margin"/>
          </v:shape>
        </w:pict>
      </w:r>
      <w:r w:rsidRPr="00794773">
        <w:rPr>
          <w:rFonts w:cs="Courier New"/>
          <w:b/>
          <w:color w:val="000000"/>
          <w:lang w:eastAsia="tr-TR"/>
        </w:rPr>
        <w:t>12</w:t>
      </w:r>
      <w:r>
        <w:rPr>
          <w:rFonts w:cs="Courier New"/>
          <w:b/>
          <w:color w:val="000000"/>
          <w:lang w:eastAsia="tr-TR"/>
        </w:rPr>
        <w:t xml:space="preserve">. </w:t>
      </w:r>
      <w:r w:rsidRPr="00794773">
        <w:rPr>
          <w:b/>
        </w:rPr>
        <w:t>İbrahim, elindeki taşın hacmini ölçmek için taşı içi</w:t>
      </w:r>
      <w:r w:rsidRPr="00794773">
        <w:rPr>
          <w:b/>
        </w:rPr>
        <w:t>n</w:t>
      </w:r>
      <w:r w:rsidRPr="00794773">
        <w:rPr>
          <w:b/>
        </w:rPr>
        <w:t>de 200 ml su bulunan dereceli kabın içine atıyor. Kapt</w:t>
      </w:r>
      <w:r w:rsidRPr="00794773">
        <w:rPr>
          <w:b/>
        </w:rPr>
        <w:t>a</w:t>
      </w:r>
      <w:r w:rsidRPr="00794773">
        <w:rPr>
          <w:b/>
        </w:rPr>
        <w:t>ki su seviyesi 344 ml'ye çıkıyor. Buna göre taşın hacmi ne kadardır?</w:t>
      </w:r>
    </w:p>
    <w:p w:rsidR="005D1AC7" w:rsidRDefault="005D1AC7" w:rsidP="00794773">
      <w:pPr>
        <w:widowControl w:val="0"/>
        <w:spacing w:after="0" w:line="240" w:lineRule="atLeast"/>
      </w:pPr>
      <w:r w:rsidRPr="00794773">
        <w:t xml:space="preserve">A) </w:t>
      </w:r>
      <w:smartTag w:uri="urn:schemas-microsoft-com:office:smarttags" w:element="metricconverter">
        <w:smartTagPr>
          <w:attr w:name="ProductID" w:val="344 g"/>
        </w:smartTagPr>
        <w:r w:rsidRPr="00794773">
          <w:t>344 g</w:t>
        </w:r>
      </w:smartTag>
      <w:r w:rsidRPr="00794773">
        <w:t xml:space="preserve">       B) </w:t>
      </w:r>
      <w:smartTag w:uri="urn:schemas-microsoft-com:office:smarttags" w:element="metricconverter">
        <w:smartTagPr>
          <w:attr w:name="ProductID" w:val="144 g"/>
        </w:smartTagPr>
        <w:r w:rsidRPr="00794773">
          <w:t>144 g</w:t>
        </w:r>
      </w:smartTag>
      <w:r w:rsidRPr="00794773">
        <w:t xml:space="preserve">    </w:t>
      </w:r>
    </w:p>
    <w:p w:rsidR="005D1AC7" w:rsidRPr="00794773" w:rsidRDefault="005D1AC7" w:rsidP="00794773">
      <w:pPr>
        <w:widowControl w:val="0"/>
        <w:spacing w:after="0" w:line="240" w:lineRule="atLeast"/>
        <w:rPr>
          <w:rFonts w:cs="Courier New"/>
          <w:color w:val="000000"/>
          <w:lang w:eastAsia="tr-TR"/>
        </w:rPr>
      </w:pPr>
      <w:r>
        <w:t xml:space="preserve"> C) </w:t>
      </w:r>
      <w:smartTag w:uri="urn:schemas-microsoft-com:office:smarttags" w:element="metricconverter">
        <w:smartTagPr>
          <w:attr w:name="ProductID" w:val="200 g"/>
        </w:smartTagPr>
        <w:r>
          <w:t>200 g</w:t>
        </w:r>
      </w:smartTag>
      <w:r>
        <w:t xml:space="preserve">      </w:t>
      </w:r>
      <w:r w:rsidRPr="00794773">
        <w:t xml:space="preserve">D) </w:t>
      </w:r>
      <w:smartTag w:uri="urn:schemas-microsoft-com:office:smarttags" w:element="metricconverter">
        <w:smartTagPr>
          <w:attr w:name="ProductID" w:val="544 g"/>
        </w:smartTagPr>
        <w:r w:rsidRPr="00794773">
          <w:t>544 g</w:t>
        </w:r>
      </w:smartTag>
    </w:p>
    <w:p w:rsidR="005D1AC7" w:rsidRPr="00794773" w:rsidRDefault="005D1AC7" w:rsidP="005826DF">
      <w:pPr>
        <w:widowControl w:val="0"/>
        <w:spacing w:after="0" w:line="240" w:lineRule="atLeast"/>
        <w:rPr>
          <w:rFonts w:cs="Courier New"/>
          <w:color w:val="000000"/>
          <w:lang w:eastAsia="tr-TR"/>
        </w:rPr>
      </w:pPr>
    </w:p>
    <w:p w:rsidR="005D1AC7" w:rsidRPr="00ED31C4" w:rsidRDefault="005D1AC7" w:rsidP="00643D76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jc w:val="center"/>
        <w:rPr>
          <w:rFonts w:ascii="Verdana" w:hAnsi="Verdana"/>
          <w:b/>
          <w:sz w:val="20"/>
        </w:rPr>
        <w:sectPr w:rsidR="005D1AC7" w:rsidRPr="00ED31C4" w:rsidSect="002D6AF2">
          <w:type w:val="continuous"/>
          <w:pgSz w:w="11906" w:h="16838"/>
          <w:pgMar w:top="709" w:right="707" w:bottom="0" w:left="709" w:header="568" w:footer="273" w:gutter="0"/>
          <w:cols w:num="2" w:space="284"/>
          <w:docGrid w:linePitch="360"/>
        </w:sectPr>
      </w:pPr>
      <w:r w:rsidRPr="00ED31C4">
        <w:rPr>
          <w:rFonts w:ascii="Verdana" w:hAnsi="Verdana"/>
          <w:b/>
          <w:sz w:val="20"/>
        </w:rPr>
        <w:t>BAŞARILAR</w:t>
      </w:r>
      <w:r>
        <w:rPr>
          <w:rFonts w:ascii="Verdana" w:hAnsi="Verdana"/>
          <w:b/>
          <w:sz w:val="20"/>
        </w:rPr>
        <w:t>…</w:t>
      </w:r>
    </w:p>
    <w:p w:rsidR="005D1AC7" w:rsidRPr="00ED31C4" w:rsidRDefault="005D1AC7" w:rsidP="0052400A">
      <w:pPr>
        <w:spacing w:after="0" w:line="240" w:lineRule="atLeast"/>
        <w:jc w:val="center"/>
        <w:rPr>
          <w:rFonts w:ascii="Verdana" w:hAnsi="Verdana"/>
          <w:b/>
          <w:sz w:val="4"/>
          <w:szCs w:val="20"/>
        </w:rPr>
      </w:pPr>
      <w:r>
        <w:rPr>
          <w:noProof/>
          <w:lang w:eastAsia="tr-TR"/>
        </w:rPr>
        <w:pict>
          <v:rect id="_x0000_s1054" style="position:absolute;left:0;text-align:left;margin-left:348.35pt;margin-top:2.95pt;width:196.3pt;height:21.05pt;z-index:251672064">
            <v:textbox style="mso-next-textbox:#_x0000_s1054">
              <w:txbxContent>
                <w:p w:rsidR="005D1AC7" w:rsidRPr="00670157" w:rsidRDefault="005D1AC7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……………….</w:t>
                  </w:r>
                  <w:r w:rsidRPr="00670157">
                    <w:rPr>
                      <w:rFonts w:ascii="Monotype Corsiva" w:hAnsi="Monotype Corsiva"/>
                    </w:rPr>
                    <w:t>/ SINIF ÖĞRETMENİ</w:t>
                  </w:r>
                </w:p>
              </w:txbxContent>
            </v:textbox>
          </v:rect>
        </w:pict>
      </w:r>
    </w:p>
    <w:sectPr w:rsidR="005D1AC7" w:rsidRPr="00ED31C4" w:rsidSect="00643D76">
      <w:type w:val="continuous"/>
      <w:pgSz w:w="11906" w:h="16838"/>
      <w:pgMar w:top="399" w:right="849" w:bottom="1417" w:left="709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AC7" w:rsidRDefault="005D1AC7" w:rsidP="00286FDB">
      <w:pPr>
        <w:spacing w:after="0" w:line="240" w:lineRule="auto"/>
      </w:pPr>
      <w:r>
        <w:separator/>
      </w:r>
    </w:p>
  </w:endnote>
  <w:endnote w:type="continuationSeparator" w:id="0">
    <w:p w:rsidR="005D1AC7" w:rsidRDefault="005D1AC7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AC7" w:rsidRDefault="005D1AC7" w:rsidP="00286FDB">
      <w:pPr>
        <w:spacing w:after="0" w:line="240" w:lineRule="auto"/>
      </w:pPr>
      <w:r>
        <w:separator/>
      </w:r>
    </w:p>
  </w:footnote>
  <w:footnote w:type="continuationSeparator" w:id="0">
    <w:p w:rsidR="005D1AC7" w:rsidRDefault="005D1AC7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A09"/>
    <w:multiLevelType w:val="hybridMultilevel"/>
    <w:tmpl w:val="AF3299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1545F"/>
    <w:multiLevelType w:val="hybridMultilevel"/>
    <w:tmpl w:val="3C7CE156"/>
    <w:lvl w:ilvl="0" w:tplc="D81C253E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B074301"/>
    <w:multiLevelType w:val="hybridMultilevel"/>
    <w:tmpl w:val="CA0A8902"/>
    <w:lvl w:ilvl="0" w:tplc="A4C804C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587BE4"/>
    <w:multiLevelType w:val="hybridMultilevel"/>
    <w:tmpl w:val="33B63B1C"/>
    <w:lvl w:ilvl="0" w:tplc="051AFAD8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Courier New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EE12FD"/>
    <w:multiLevelType w:val="hybridMultilevel"/>
    <w:tmpl w:val="2D4406AA"/>
    <w:lvl w:ilvl="0" w:tplc="1CA8B92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D01E5B"/>
    <w:multiLevelType w:val="hybridMultilevel"/>
    <w:tmpl w:val="E29ADA9E"/>
    <w:lvl w:ilvl="0" w:tplc="BD90C3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E81CFB"/>
    <w:multiLevelType w:val="hybridMultilevel"/>
    <w:tmpl w:val="B49C3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5318D1"/>
    <w:multiLevelType w:val="hybridMultilevel"/>
    <w:tmpl w:val="3B58F42E"/>
    <w:lvl w:ilvl="0" w:tplc="F982B6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9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11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023"/>
    <w:rsid w:val="00011756"/>
    <w:rsid w:val="00011AD6"/>
    <w:rsid w:val="00031952"/>
    <w:rsid w:val="00055F66"/>
    <w:rsid w:val="000745B0"/>
    <w:rsid w:val="000C2326"/>
    <w:rsid w:val="000D1CE2"/>
    <w:rsid w:val="000F0C26"/>
    <w:rsid w:val="00111539"/>
    <w:rsid w:val="00114DB4"/>
    <w:rsid w:val="0011732C"/>
    <w:rsid w:val="001241FC"/>
    <w:rsid w:val="001335A3"/>
    <w:rsid w:val="00133B2B"/>
    <w:rsid w:val="001359EB"/>
    <w:rsid w:val="00137AA2"/>
    <w:rsid w:val="00167DD5"/>
    <w:rsid w:val="00170484"/>
    <w:rsid w:val="0017606A"/>
    <w:rsid w:val="00192CC2"/>
    <w:rsid w:val="001B6113"/>
    <w:rsid w:val="001D5A1C"/>
    <w:rsid w:val="001E0009"/>
    <w:rsid w:val="001F0019"/>
    <w:rsid w:val="002028A9"/>
    <w:rsid w:val="00222165"/>
    <w:rsid w:val="002257CF"/>
    <w:rsid w:val="00243A2D"/>
    <w:rsid w:val="002826AF"/>
    <w:rsid w:val="00286FDB"/>
    <w:rsid w:val="002879A6"/>
    <w:rsid w:val="00294843"/>
    <w:rsid w:val="002A6D70"/>
    <w:rsid w:val="002C2B59"/>
    <w:rsid w:val="002D6AF2"/>
    <w:rsid w:val="00304462"/>
    <w:rsid w:val="00327489"/>
    <w:rsid w:val="003312D1"/>
    <w:rsid w:val="003342A1"/>
    <w:rsid w:val="003527F7"/>
    <w:rsid w:val="00357376"/>
    <w:rsid w:val="003744B8"/>
    <w:rsid w:val="00375096"/>
    <w:rsid w:val="00376ED6"/>
    <w:rsid w:val="003C6AB1"/>
    <w:rsid w:val="003D75F4"/>
    <w:rsid w:val="003F71F6"/>
    <w:rsid w:val="004001E3"/>
    <w:rsid w:val="00401259"/>
    <w:rsid w:val="00405937"/>
    <w:rsid w:val="00433CF1"/>
    <w:rsid w:val="004621CD"/>
    <w:rsid w:val="0047158B"/>
    <w:rsid w:val="0049481B"/>
    <w:rsid w:val="004B1B22"/>
    <w:rsid w:val="004B5A5A"/>
    <w:rsid w:val="004C3003"/>
    <w:rsid w:val="004D0D23"/>
    <w:rsid w:val="004E2B9D"/>
    <w:rsid w:val="004F0422"/>
    <w:rsid w:val="004F0A1C"/>
    <w:rsid w:val="00515FA3"/>
    <w:rsid w:val="0052400A"/>
    <w:rsid w:val="00542D61"/>
    <w:rsid w:val="00545E3A"/>
    <w:rsid w:val="0054645D"/>
    <w:rsid w:val="00553C7B"/>
    <w:rsid w:val="00557CBB"/>
    <w:rsid w:val="00561644"/>
    <w:rsid w:val="005826DF"/>
    <w:rsid w:val="005A2776"/>
    <w:rsid w:val="005A3E27"/>
    <w:rsid w:val="005B4B88"/>
    <w:rsid w:val="005B55C9"/>
    <w:rsid w:val="005C0747"/>
    <w:rsid w:val="005D1AC7"/>
    <w:rsid w:val="005D5ABE"/>
    <w:rsid w:val="005F2D14"/>
    <w:rsid w:val="005F2E27"/>
    <w:rsid w:val="005F767E"/>
    <w:rsid w:val="00607D2D"/>
    <w:rsid w:val="00643B71"/>
    <w:rsid w:val="00643D76"/>
    <w:rsid w:val="006574A0"/>
    <w:rsid w:val="00666F48"/>
    <w:rsid w:val="00670157"/>
    <w:rsid w:val="00676310"/>
    <w:rsid w:val="00680041"/>
    <w:rsid w:val="006820C6"/>
    <w:rsid w:val="006969FF"/>
    <w:rsid w:val="006A3B69"/>
    <w:rsid w:val="006B631C"/>
    <w:rsid w:val="006D6856"/>
    <w:rsid w:val="006E318D"/>
    <w:rsid w:val="006F2D93"/>
    <w:rsid w:val="00714BD2"/>
    <w:rsid w:val="007176A4"/>
    <w:rsid w:val="0072288A"/>
    <w:rsid w:val="00723DC8"/>
    <w:rsid w:val="00731C98"/>
    <w:rsid w:val="00737A3E"/>
    <w:rsid w:val="00737F30"/>
    <w:rsid w:val="00753439"/>
    <w:rsid w:val="007536A0"/>
    <w:rsid w:val="00755C2B"/>
    <w:rsid w:val="00762AC3"/>
    <w:rsid w:val="00766FA6"/>
    <w:rsid w:val="007867E3"/>
    <w:rsid w:val="00794773"/>
    <w:rsid w:val="00794CA8"/>
    <w:rsid w:val="007A7963"/>
    <w:rsid w:val="007B0315"/>
    <w:rsid w:val="007B1B37"/>
    <w:rsid w:val="007B2BA1"/>
    <w:rsid w:val="007B4390"/>
    <w:rsid w:val="007B4DEE"/>
    <w:rsid w:val="007D50D0"/>
    <w:rsid w:val="007F12C1"/>
    <w:rsid w:val="008003FC"/>
    <w:rsid w:val="008132DF"/>
    <w:rsid w:val="00813B1B"/>
    <w:rsid w:val="00835B46"/>
    <w:rsid w:val="00837BA6"/>
    <w:rsid w:val="00847A8F"/>
    <w:rsid w:val="0085473E"/>
    <w:rsid w:val="00855B23"/>
    <w:rsid w:val="008565C8"/>
    <w:rsid w:val="00862FDA"/>
    <w:rsid w:val="00864E98"/>
    <w:rsid w:val="00865303"/>
    <w:rsid w:val="008A5A3B"/>
    <w:rsid w:val="008D6A0F"/>
    <w:rsid w:val="008F3747"/>
    <w:rsid w:val="0090550E"/>
    <w:rsid w:val="00941C76"/>
    <w:rsid w:val="00955C9F"/>
    <w:rsid w:val="009706E5"/>
    <w:rsid w:val="00973594"/>
    <w:rsid w:val="0097395C"/>
    <w:rsid w:val="009805CD"/>
    <w:rsid w:val="00985023"/>
    <w:rsid w:val="0098553F"/>
    <w:rsid w:val="00992C77"/>
    <w:rsid w:val="00995493"/>
    <w:rsid w:val="009B762A"/>
    <w:rsid w:val="009D5C3B"/>
    <w:rsid w:val="009E329B"/>
    <w:rsid w:val="009E7559"/>
    <w:rsid w:val="00A02A01"/>
    <w:rsid w:val="00A03474"/>
    <w:rsid w:val="00A332E3"/>
    <w:rsid w:val="00A55C99"/>
    <w:rsid w:val="00A669A0"/>
    <w:rsid w:val="00A739E5"/>
    <w:rsid w:val="00A766B3"/>
    <w:rsid w:val="00A81591"/>
    <w:rsid w:val="00A8722A"/>
    <w:rsid w:val="00A91ABE"/>
    <w:rsid w:val="00A93710"/>
    <w:rsid w:val="00AB1B57"/>
    <w:rsid w:val="00AD14CC"/>
    <w:rsid w:val="00AD3184"/>
    <w:rsid w:val="00AF2BB9"/>
    <w:rsid w:val="00B01644"/>
    <w:rsid w:val="00B258E0"/>
    <w:rsid w:val="00B318EE"/>
    <w:rsid w:val="00B333FA"/>
    <w:rsid w:val="00B37847"/>
    <w:rsid w:val="00B53F34"/>
    <w:rsid w:val="00B543F0"/>
    <w:rsid w:val="00B7472A"/>
    <w:rsid w:val="00B800CA"/>
    <w:rsid w:val="00B93316"/>
    <w:rsid w:val="00B974A3"/>
    <w:rsid w:val="00BA0F54"/>
    <w:rsid w:val="00BA3541"/>
    <w:rsid w:val="00BA7CC7"/>
    <w:rsid w:val="00BB3606"/>
    <w:rsid w:val="00BB728F"/>
    <w:rsid w:val="00BD3BFE"/>
    <w:rsid w:val="00C23050"/>
    <w:rsid w:val="00C25D39"/>
    <w:rsid w:val="00C51FA4"/>
    <w:rsid w:val="00C7402B"/>
    <w:rsid w:val="00C770BC"/>
    <w:rsid w:val="00C85F45"/>
    <w:rsid w:val="00CB2FDB"/>
    <w:rsid w:val="00CB73BC"/>
    <w:rsid w:val="00CC1B2C"/>
    <w:rsid w:val="00CC52F0"/>
    <w:rsid w:val="00CD13B7"/>
    <w:rsid w:val="00D107CA"/>
    <w:rsid w:val="00D1387D"/>
    <w:rsid w:val="00D1688C"/>
    <w:rsid w:val="00D310A4"/>
    <w:rsid w:val="00D40ADE"/>
    <w:rsid w:val="00D46F7E"/>
    <w:rsid w:val="00D50C25"/>
    <w:rsid w:val="00D57CC1"/>
    <w:rsid w:val="00D85163"/>
    <w:rsid w:val="00DB30AD"/>
    <w:rsid w:val="00DB38F4"/>
    <w:rsid w:val="00DB3A73"/>
    <w:rsid w:val="00DD10FC"/>
    <w:rsid w:val="00DD3A6A"/>
    <w:rsid w:val="00E012A8"/>
    <w:rsid w:val="00E31657"/>
    <w:rsid w:val="00E34138"/>
    <w:rsid w:val="00E77889"/>
    <w:rsid w:val="00EB710D"/>
    <w:rsid w:val="00EC0908"/>
    <w:rsid w:val="00EC7498"/>
    <w:rsid w:val="00ED31C4"/>
    <w:rsid w:val="00ED3C71"/>
    <w:rsid w:val="00ED5BEB"/>
    <w:rsid w:val="00F04ED4"/>
    <w:rsid w:val="00F050F6"/>
    <w:rsid w:val="00F067F4"/>
    <w:rsid w:val="00F11B3E"/>
    <w:rsid w:val="00F2637B"/>
    <w:rsid w:val="00F35062"/>
    <w:rsid w:val="00F37919"/>
    <w:rsid w:val="00F44A58"/>
    <w:rsid w:val="00F47272"/>
    <w:rsid w:val="00F51D6E"/>
    <w:rsid w:val="00F77555"/>
    <w:rsid w:val="00F80AE3"/>
    <w:rsid w:val="00F84A0B"/>
    <w:rsid w:val="00F87995"/>
    <w:rsid w:val="00FB3323"/>
    <w:rsid w:val="00FE1F35"/>
    <w:rsid w:val="00FF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86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FD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FDB"/>
    <w:rPr>
      <w:rFonts w:cs="Times New Roman"/>
    </w:rPr>
  </w:style>
  <w:style w:type="paragraph" w:styleId="ListParagraph">
    <w:name w:val="List Paragraph"/>
    <w:basedOn w:val="Normal"/>
    <w:uiPriority w:val="99"/>
    <w:qFormat/>
    <w:rsid w:val="0029484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87995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327489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2D6AF2"/>
    <w:pPr>
      <w:widowControl w:val="0"/>
      <w:spacing w:after="0" w:line="240" w:lineRule="auto"/>
      <w:ind w:left="422"/>
    </w:pPr>
    <w:rPr>
      <w:rFonts w:ascii="Tahoma" w:hAnsi="Tahoma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D6AF2"/>
    <w:rPr>
      <w:rFonts w:ascii="Tahoma" w:eastAsia="Times New Roman" w:hAnsi="Tahoma" w:cs="Times New Roman"/>
      <w:sz w:val="24"/>
      <w:szCs w:val="24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C2B59"/>
    <w:rPr>
      <w:rFonts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848</Words>
  <Characters>4837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alpaguut</dc:creator>
  <cp:keywords/>
  <dc:description/>
  <cp:lastModifiedBy>BİRSEN</cp:lastModifiedBy>
  <cp:revision>5</cp:revision>
  <cp:lastPrinted>2015-12-23T07:34:00Z</cp:lastPrinted>
  <dcterms:created xsi:type="dcterms:W3CDTF">2016-01-01T14:44:00Z</dcterms:created>
  <dcterms:modified xsi:type="dcterms:W3CDTF">2016-01-02T11:59:00Z</dcterms:modified>
</cp:coreProperties>
</file>