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2358"/>
        <w:gridCol w:w="4446"/>
        <w:gridCol w:w="3119"/>
      </w:tblGrid>
      <w:tr w:rsidR="009E48EC" w:rsidTr="0014179A">
        <w:trPr>
          <w:trHeight w:val="554"/>
        </w:trPr>
        <w:tc>
          <w:tcPr>
            <w:tcW w:w="3742" w:type="dxa"/>
            <w:gridSpan w:val="2"/>
            <w:vAlign w:val="center"/>
          </w:tcPr>
          <w:p w:rsidR="009E48EC" w:rsidRPr="00077D8F" w:rsidRDefault="009E48EC" w:rsidP="0014179A">
            <w:pPr>
              <w:rPr>
                <w:rFonts w:ascii="Cambria" w:hAnsi="Cambria"/>
                <w:b/>
              </w:rPr>
            </w:pPr>
            <w:r w:rsidRPr="00077D8F">
              <w:rPr>
                <w:rFonts w:ascii="Cambria" w:hAnsi="Cambria"/>
                <w:b/>
              </w:rPr>
              <w:t>Adı-Soyadı:</w:t>
            </w:r>
          </w:p>
        </w:tc>
        <w:tc>
          <w:tcPr>
            <w:tcW w:w="4446" w:type="dxa"/>
            <w:vMerge w:val="restart"/>
            <w:vAlign w:val="center"/>
          </w:tcPr>
          <w:p w:rsidR="009E48EC" w:rsidRPr="00077D8F" w:rsidRDefault="009E48EC" w:rsidP="0014179A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        TOPRAKHİSAR   </w:t>
            </w:r>
            <w:r w:rsidRPr="00077D8F">
              <w:rPr>
                <w:rFonts w:ascii="Cambria" w:hAnsi="Cambria"/>
                <w:b/>
              </w:rPr>
              <w:t>İLKOKULU</w:t>
            </w:r>
          </w:p>
          <w:p w:rsidR="009E48EC" w:rsidRPr="00077D8F" w:rsidRDefault="009E48EC" w:rsidP="0014179A">
            <w:pPr>
              <w:jc w:val="center"/>
              <w:rPr>
                <w:rFonts w:ascii="Cambria" w:hAnsi="Cambria"/>
                <w:b/>
              </w:rPr>
            </w:pPr>
            <w:r w:rsidRPr="00077D8F">
              <w:rPr>
                <w:rFonts w:ascii="Cambria" w:hAnsi="Cambria"/>
                <w:b/>
              </w:rPr>
              <w:t>2015/2016 EĞİTİM ÖĞRETİM YILI</w:t>
            </w:r>
          </w:p>
          <w:p w:rsidR="009E48EC" w:rsidRPr="00077D8F" w:rsidRDefault="009E48EC" w:rsidP="0014179A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4/A </w:t>
            </w:r>
            <w:r w:rsidRPr="00077D8F">
              <w:rPr>
                <w:rFonts w:ascii="Cambria" w:hAnsi="Cambria"/>
                <w:b/>
              </w:rPr>
              <w:t>SINIFI FEN BİLİMLERİ DERSİ</w:t>
            </w:r>
          </w:p>
          <w:p w:rsidR="009E48EC" w:rsidRPr="00077D8F" w:rsidRDefault="009E48EC" w:rsidP="0014179A">
            <w:pPr>
              <w:jc w:val="center"/>
              <w:rPr>
                <w:rFonts w:ascii="Cambria" w:hAnsi="Cambria"/>
                <w:b/>
              </w:rPr>
            </w:pPr>
            <w:r w:rsidRPr="00077D8F">
              <w:rPr>
                <w:rFonts w:ascii="Cambria" w:hAnsi="Cambria"/>
                <w:b/>
              </w:rPr>
              <w:t>1.DÖNEM 2.YAZILI SINAVI</w:t>
            </w:r>
          </w:p>
        </w:tc>
        <w:tc>
          <w:tcPr>
            <w:tcW w:w="3119" w:type="dxa"/>
            <w:vAlign w:val="center"/>
          </w:tcPr>
          <w:p w:rsidR="009E48EC" w:rsidRPr="00077D8F" w:rsidRDefault="009E48EC" w:rsidP="0014179A">
            <w:pPr>
              <w:jc w:val="center"/>
              <w:rPr>
                <w:rFonts w:ascii="Cambria" w:hAnsi="Cambria"/>
                <w:b/>
              </w:rPr>
            </w:pPr>
          </w:p>
        </w:tc>
      </w:tr>
      <w:tr w:rsidR="009E48EC" w:rsidTr="0014179A">
        <w:trPr>
          <w:trHeight w:val="481"/>
        </w:trPr>
        <w:tc>
          <w:tcPr>
            <w:tcW w:w="1384" w:type="dxa"/>
            <w:vAlign w:val="center"/>
          </w:tcPr>
          <w:p w:rsidR="009E48EC" w:rsidRPr="00077D8F" w:rsidRDefault="009E48EC" w:rsidP="0014179A">
            <w:pPr>
              <w:jc w:val="center"/>
              <w:rPr>
                <w:rFonts w:ascii="Cambria" w:hAnsi="Cambria"/>
                <w:b/>
              </w:rPr>
            </w:pPr>
            <w:r w:rsidRPr="00077D8F">
              <w:rPr>
                <w:rFonts w:ascii="Cambria" w:hAnsi="Cambria"/>
                <w:b/>
              </w:rPr>
              <w:t>Sınıf: 4/</w:t>
            </w:r>
            <w:r>
              <w:rPr>
                <w:rFonts w:ascii="Cambria" w:hAnsi="Cambria"/>
                <w:b/>
              </w:rPr>
              <w:t>A</w:t>
            </w:r>
          </w:p>
        </w:tc>
        <w:tc>
          <w:tcPr>
            <w:tcW w:w="2358" w:type="dxa"/>
            <w:vAlign w:val="center"/>
          </w:tcPr>
          <w:p w:rsidR="009E48EC" w:rsidRPr="00077D8F" w:rsidRDefault="009E48EC" w:rsidP="0014179A">
            <w:pPr>
              <w:rPr>
                <w:rFonts w:ascii="Cambria" w:hAnsi="Cambria"/>
                <w:b/>
              </w:rPr>
            </w:pPr>
            <w:r w:rsidRPr="00077D8F">
              <w:rPr>
                <w:rFonts w:ascii="Cambria" w:hAnsi="Cambria"/>
                <w:b/>
              </w:rPr>
              <w:t>Numarası:</w:t>
            </w:r>
          </w:p>
        </w:tc>
        <w:tc>
          <w:tcPr>
            <w:tcW w:w="4446" w:type="dxa"/>
            <w:vMerge/>
            <w:vAlign w:val="center"/>
          </w:tcPr>
          <w:p w:rsidR="009E48EC" w:rsidRPr="00077D8F" w:rsidRDefault="009E48EC" w:rsidP="0014179A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119" w:type="dxa"/>
            <w:vAlign w:val="center"/>
          </w:tcPr>
          <w:p w:rsidR="009E48EC" w:rsidRPr="00077D8F" w:rsidRDefault="009E48EC" w:rsidP="0014179A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PUAN :</w:t>
            </w:r>
          </w:p>
        </w:tc>
      </w:tr>
    </w:tbl>
    <w:p w:rsidR="009E48EC" w:rsidRDefault="009E48EC" w:rsidP="0048630D">
      <w:pPr>
        <w:spacing w:line="276" w:lineRule="auto"/>
        <w:rPr>
          <w:rFonts w:ascii="Comic Sans MS" w:hAnsi="Comic Sans MS"/>
          <w:sz w:val="22"/>
          <w:szCs w:val="22"/>
        </w:rPr>
      </w:pPr>
      <w:hyperlink r:id="rId7" w:history="1">
        <w:r>
          <w:rPr>
            <w:rStyle w:val="Hyperlink"/>
            <w:rFonts w:ascii="Comic Sans MS" w:hAnsi="Comic Sans MS"/>
            <w:sz w:val="22"/>
            <w:szCs w:val="22"/>
          </w:rPr>
          <w:t>http://www.sorubak.com/sinav/</w:t>
        </w:r>
      </w:hyperlink>
      <w:r>
        <w:rPr>
          <w:rFonts w:ascii="Comic Sans MS" w:hAnsi="Comic Sans MS"/>
          <w:sz w:val="22"/>
          <w:szCs w:val="22"/>
        </w:rPr>
        <w:t xml:space="preserve"> </w:t>
      </w:r>
    </w:p>
    <w:p w:rsidR="009E48EC" w:rsidRDefault="009E48EC" w:rsidP="00894966">
      <w:pPr>
        <w:tabs>
          <w:tab w:val="center" w:pos="5310"/>
        </w:tabs>
        <w:rPr>
          <w:rFonts w:ascii="Comic Sans MS" w:hAnsi="Comic Sans MS"/>
          <w:b/>
          <w:bCs/>
          <w:i/>
          <w:iCs/>
          <w:sz w:val="20"/>
          <w:szCs w:val="20"/>
        </w:rPr>
      </w:pPr>
      <w:r>
        <w:rPr>
          <w:rFonts w:ascii="Comic Sans MS" w:hAnsi="Comic Sans MS"/>
          <w:b/>
          <w:bCs/>
          <w:i/>
          <w:iCs/>
          <w:sz w:val="20"/>
          <w:szCs w:val="20"/>
        </w:rPr>
        <w:tab/>
      </w:r>
    </w:p>
    <w:p w:rsidR="009E48EC" w:rsidRDefault="009E48EC" w:rsidP="00894966">
      <w:pPr>
        <w:rPr>
          <w:b/>
          <w:bCs/>
          <w:sz w:val="26"/>
          <w:szCs w:val="26"/>
        </w:rPr>
      </w:pPr>
      <w:r w:rsidRPr="00F509F3">
        <w:rPr>
          <w:b/>
          <w:bCs/>
          <w:sz w:val="26"/>
          <w:szCs w:val="26"/>
        </w:rPr>
        <w:t>A)</w:t>
      </w:r>
      <w:r>
        <w:rPr>
          <w:b/>
          <w:bCs/>
          <w:sz w:val="26"/>
          <w:szCs w:val="26"/>
        </w:rPr>
        <w:t>Aş</w:t>
      </w:r>
      <w:r w:rsidRPr="00F509F3">
        <w:rPr>
          <w:b/>
          <w:bCs/>
          <w:sz w:val="26"/>
          <w:szCs w:val="26"/>
        </w:rPr>
        <w:t>ağıdaki tümcelerde</w:t>
      </w:r>
      <w:r>
        <w:rPr>
          <w:b/>
          <w:bCs/>
          <w:sz w:val="26"/>
          <w:szCs w:val="26"/>
        </w:rPr>
        <w:t>n</w:t>
      </w:r>
      <w:r w:rsidRPr="00F509F3">
        <w:rPr>
          <w:b/>
          <w:bCs/>
          <w:sz w:val="26"/>
          <w:szCs w:val="26"/>
        </w:rPr>
        <w:t xml:space="preserve"> doğru olanların önüne </w:t>
      </w:r>
      <w:r>
        <w:rPr>
          <w:b/>
          <w:bCs/>
          <w:sz w:val="26"/>
          <w:szCs w:val="26"/>
        </w:rPr>
        <w:t>“</w:t>
      </w:r>
      <w:r w:rsidRPr="00F509F3">
        <w:rPr>
          <w:b/>
          <w:bCs/>
          <w:sz w:val="26"/>
          <w:szCs w:val="26"/>
        </w:rPr>
        <w:t>D</w:t>
      </w:r>
      <w:r>
        <w:rPr>
          <w:b/>
          <w:bCs/>
          <w:sz w:val="26"/>
          <w:szCs w:val="26"/>
        </w:rPr>
        <w:t>”</w:t>
      </w:r>
      <w:r w:rsidRPr="00F509F3">
        <w:rPr>
          <w:b/>
          <w:bCs/>
          <w:sz w:val="26"/>
          <w:szCs w:val="26"/>
        </w:rPr>
        <w:t>, yanlı</w:t>
      </w:r>
      <w:r>
        <w:rPr>
          <w:b/>
          <w:bCs/>
          <w:sz w:val="26"/>
          <w:szCs w:val="26"/>
        </w:rPr>
        <w:t>ş</w:t>
      </w:r>
      <w:r w:rsidRPr="00F509F3">
        <w:rPr>
          <w:b/>
          <w:bCs/>
          <w:sz w:val="26"/>
          <w:szCs w:val="26"/>
        </w:rPr>
        <w:t xml:space="preserve"> olanların önüne </w:t>
      </w:r>
      <w:r>
        <w:rPr>
          <w:b/>
          <w:bCs/>
          <w:sz w:val="26"/>
          <w:szCs w:val="26"/>
        </w:rPr>
        <w:t>“</w:t>
      </w:r>
      <w:r w:rsidRPr="00F509F3">
        <w:rPr>
          <w:b/>
          <w:bCs/>
          <w:sz w:val="26"/>
          <w:szCs w:val="26"/>
        </w:rPr>
        <w:t>Y</w:t>
      </w:r>
      <w:r>
        <w:rPr>
          <w:b/>
          <w:bCs/>
          <w:sz w:val="26"/>
          <w:szCs w:val="26"/>
        </w:rPr>
        <w:t>”</w:t>
      </w:r>
      <w:r w:rsidRPr="00F509F3">
        <w:rPr>
          <w:b/>
          <w:bCs/>
          <w:sz w:val="26"/>
          <w:szCs w:val="26"/>
        </w:rPr>
        <w:t xml:space="preserve"> yazınız.</w:t>
      </w:r>
      <w:r>
        <w:rPr>
          <w:b/>
          <w:bCs/>
          <w:sz w:val="26"/>
          <w:szCs w:val="26"/>
        </w:rPr>
        <w:t>(20 puan)</w:t>
      </w:r>
      <w:r w:rsidRPr="00F509F3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                    </w:t>
      </w:r>
    </w:p>
    <w:p w:rsidR="009E48EC" w:rsidRPr="00F509F3" w:rsidRDefault="009E48EC" w:rsidP="00894966">
      <w:pPr>
        <w:rPr>
          <w:b/>
          <w:bCs/>
          <w:sz w:val="26"/>
          <w:szCs w:val="26"/>
        </w:rPr>
      </w:pPr>
    </w:p>
    <w:p w:rsidR="009E48EC" w:rsidRPr="00F509F3" w:rsidRDefault="009E48EC" w:rsidP="00A838EA">
      <w:pPr>
        <w:rPr>
          <w:sz w:val="26"/>
          <w:szCs w:val="26"/>
        </w:rPr>
      </w:pPr>
      <w:r w:rsidRPr="00F509F3">
        <w:rPr>
          <w:sz w:val="26"/>
          <w:szCs w:val="26"/>
        </w:rPr>
        <w:t xml:space="preserve">(    ) </w:t>
      </w:r>
      <w:r w:rsidRPr="00E46B22">
        <w:rPr>
          <w:sz w:val="26"/>
          <w:szCs w:val="26"/>
          <w:highlight w:val="darkGray"/>
        </w:rPr>
        <w:t>1.</w:t>
      </w:r>
      <w:r>
        <w:rPr>
          <w:sz w:val="26"/>
          <w:szCs w:val="26"/>
        </w:rPr>
        <w:t xml:space="preserve"> Mıknatısların birbirini itmesi veya çekmesi temas etmeleri gerekir.</w:t>
      </w:r>
    </w:p>
    <w:p w:rsidR="009E48EC" w:rsidRPr="00F509F3" w:rsidRDefault="009E48EC" w:rsidP="00894966">
      <w:pPr>
        <w:rPr>
          <w:sz w:val="26"/>
          <w:szCs w:val="26"/>
        </w:rPr>
      </w:pPr>
      <w:r w:rsidRPr="00F509F3">
        <w:rPr>
          <w:sz w:val="26"/>
          <w:szCs w:val="26"/>
        </w:rPr>
        <w:t xml:space="preserve">(    ) </w:t>
      </w:r>
      <w:r w:rsidRPr="00E46B22">
        <w:rPr>
          <w:sz w:val="26"/>
          <w:szCs w:val="26"/>
          <w:highlight w:val="darkGray"/>
        </w:rPr>
        <w:t>2.</w:t>
      </w:r>
      <w:r>
        <w:rPr>
          <w:sz w:val="26"/>
          <w:szCs w:val="26"/>
        </w:rPr>
        <w:t xml:space="preserve"> Mıknatısların birbirine zıt iki kutbu vardır.</w:t>
      </w:r>
    </w:p>
    <w:p w:rsidR="009E48EC" w:rsidRPr="00F509F3" w:rsidRDefault="009E48EC" w:rsidP="00A838EA">
      <w:pPr>
        <w:rPr>
          <w:sz w:val="26"/>
          <w:szCs w:val="26"/>
        </w:rPr>
      </w:pPr>
      <w:r w:rsidRPr="00F509F3">
        <w:rPr>
          <w:sz w:val="26"/>
          <w:szCs w:val="26"/>
        </w:rPr>
        <w:t xml:space="preserve">(    ) </w:t>
      </w:r>
      <w:r w:rsidRPr="00E46B22">
        <w:rPr>
          <w:sz w:val="26"/>
          <w:szCs w:val="26"/>
          <w:highlight w:val="darkGray"/>
        </w:rPr>
        <w:t>3.</w:t>
      </w:r>
      <w:r>
        <w:rPr>
          <w:sz w:val="26"/>
          <w:szCs w:val="26"/>
        </w:rPr>
        <w:t xml:space="preserve"> Kırılan,parçalanan mıknatıs çekme ve itme özelliğini kaybeder.</w:t>
      </w:r>
    </w:p>
    <w:p w:rsidR="009E48EC" w:rsidRPr="00F509F3" w:rsidRDefault="009E48EC" w:rsidP="00A838EA">
      <w:pPr>
        <w:rPr>
          <w:sz w:val="26"/>
          <w:szCs w:val="26"/>
        </w:rPr>
      </w:pPr>
      <w:r w:rsidRPr="00F509F3">
        <w:rPr>
          <w:sz w:val="26"/>
          <w:szCs w:val="26"/>
        </w:rPr>
        <w:t xml:space="preserve">(    ) </w:t>
      </w:r>
      <w:r w:rsidRPr="00E46B22">
        <w:rPr>
          <w:sz w:val="26"/>
          <w:szCs w:val="26"/>
          <w:highlight w:val="darkGray"/>
        </w:rPr>
        <w:t>4.</w:t>
      </w:r>
      <w:r w:rsidRPr="00F509F3">
        <w:rPr>
          <w:sz w:val="26"/>
          <w:szCs w:val="26"/>
        </w:rPr>
        <w:t xml:space="preserve"> </w:t>
      </w:r>
      <w:r>
        <w:rPr>
          <w:sz w:val="26"/>
          <w:szCs w:val="26"/>
        </w:rPr>
        <w:t>Mıknatısların kutupları “ doğu “ ve “ batı “ olarak adlandırılır.</w:t>
      </w:r>
    </w:p>
    <w:p w:rsidR="009E48EC" w:rsidRPr="001610AE" w:rsidRDefault="009E48EC" w:rsidP="00A838EA">
      <w:pPr>
        <w:rPr>
          <w:sz w:val="26"/>
          <w:szCs w:val="26"/>
        </w:rPr>
      </w:pPr>
      <w:r w:rsidRPr="00F509F3">
        <w:rPr>
          <w:sz w:val="26"/>
          <w:szCs w:val="26"/>
        </w:rPr>
        <w:t>(    )</w:t>
      </w:r>
      <w:r>
        <w:rPr>
          <w:sz w:val="26"/>
          <w:szCs w:val="26"/>
        </w:rPr>
        <w:t xml:space="preserve"> </w:t>
      </w:r>
      <w:r w:rsidRPr="00E46B22">
        <w:rPr>
          <w:sz w:val="26"/>
          <w:szCs w:val="26"/>
          <w:highlight w:val="darkGray"/>
        </w:rPr>
        <w:t>5.</w:t>
      </w:r>
      <w:r w:rsidRPr="00F509F3">
        <w:rPr>
          <w:sz w:val="26"/>
          <w:szCs w:val="26"/>
        </w:rPr>
        <w:t xml:space="preserve"> </w:t>
      </w:r>
      <w:r>
        <w:rPr>
          <w:rFonts w:ascii="Cambria" w:hAnsi="Cambria"/>
        </w:rPr>
        <w:t>Plastik ördek suya atıldığı zaman suda yüzer.</w:t>
      </w:r>
    </w:p>
    <w:p w:rsidR="009E48EC" w:rsidRPr="00634BFF" w:rsidRDefault="009E48EC" w:rsidP="00634BFF">
      <w:pPr>
        <w:pStyle w:val="ListParagraph"/>
        <w:spacing w:after="0"/>
        <w:ind w:left="0"/>
        <w:rPr>
          <w:rFonts w:ascii="Cambria" w:hAnsi="Cambria"/>
          <w:sz w:val="24"/>
          <w:szCs w:val="24"/>
        </w:rPr>
      </w:pPr>
      <w:r w:rsidRPr="00F509F3">
        <w:rPr>
          <w:sz w:val="26"/>
          <w:szCs w:val="26"/>
        </w:rPr>
        <w:t>(    )</w:t>
      </w:r>
      <w:r>
        <w:rPr>
          <w:sz w:val="26"/>
          <w:szCs w:val="26"/>
        </w:rPr>
        <w:t xml:space="preserve">  </w:t>
      </w:r>
      <w:r w:rsidRPr="00E46B22">
        <w:rPr>
          <w:sz w:val="26"/>
          <w:szCs w:val="26"/>
          <w:highlight w:val="darkGray"/>
        </w:rPr>
        <w:t>6.</w:t>
      </w:r>
      <w:r w:rsidRPr="00634BFF">
        <w:rPr>
          <w:rFonts w:ascii="Cambria" w:hAnsi="Cambria"/>
        </w:rPr>
        <w:t xml:space="preserve"> </w:t>
      </w:r>
      <w:r>
        <w:rPr>
          <w:rFonts w:ascii="Cambria" w:hAnsi="Cambria"/>
          <w:sz w:val="24"/>
          <w:szCs w:val="24"/>
        </w:rPr>
        <w:t>Şemsiye, çadır ve yağmurluklar suyu çekme özelliği olan maddelerden yapılır.</w:t>
      </w:r>
    </w:p>
    <w:p w:rsidR="009E48EC" w:rsidRPr="00F509F3" w:rsidRDefault="009E48EC" w:rsidP="00A838EA">
      <w:pPr>
        <w:rPr>
          <w:sz w:val="26"/>
          <w:szCs w:val="26"/>
        </w:rPr>
      </w:pPr>
      <w:r>
        <w:rPr>
          <w:sz w:val="26"/>
          <w:szCs w:val="26"/>
        </w:rPr>
        <w:t xml:space="preserve">(    </w:t>
      </w:r>
      <w:r w:rsidRPr="00F509F3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Pr="00E46B22">
        <w:rPr>
          <w:sz w:val="26"/>
          <w:szCs w:val="26"/>
          <w:highlight w:val="darkGray"/>
        </w:rPr>
        <w:t>7.</w:t>
      </w:r>
      <w:r>
        <w:rPr>
          <w:sz w:val="26"/>
          <w:szCs w:val="26"/>
        </w:rPr>
        <w:t xml:space="preserve"> Tahta kaşık,kağıt,plastik ve cam maddeleri mıknatıslar çekebilir. </w:t>
      </w:r>
    </w:p>
    <w:p w:rsidR="009E48EC" w:rsidRPr="00F509F3" w:rsidRDefault="009E48EC" w:rsidP="00A838EA">
      <w:pPr>
        <w:ind w:left="-360" w:right="-288"/>
        <w:rPr>
          <w:sz w:val="26"/>
          <w:szCs w:val="26"/>
        </w:rPr>
      </w:pPr>
      <w:r w:rsidRPr="00F509F3">
        <w:rPr>
          <w:sz w:val="26"/>
          <w:szCs w:val="26"/>
        </w:rPr>
        <w:t xml:space="preserve">      (   ) </w:t>
      </w:r>
      <w:r w:rsidRPr="00E46B22">
        <w:rPr>
          <w:sz w:val="26"/>
          <w:szCs w:val="26"/>
          <w:highlight w:val="darkGray"/>
        </w:rPr>
        <w:t>8.</w:t>
      </w:r>
      <w:r>
        <w:rPr>
          <w:sz w:val="26"/>
          <w:szCs w:val="26"/>
        </w:rPr>
        <w:t>Bir cismin hareket durumunu etkileyen etkiye kuvvet denir.</w:t>
      </w:r>
    </w:p>
    <w:p w:rsidR="009E48EC" w:rsidRPr="00F509F3" w:rsidRDefault="009E48EC" w:rsidP="00A838EA">
      <w:pPr>
        <w:rPr>
          <w:sz w:val="26"/>
          <w:szCs w:val="26"/>
        </w:rPr>
      </w:pPr>
      <w:r w:rsidRPr="00F509F3">
        <w:rPr>
          <w:sz w:val="26"/>
          <w:szCs w:val="26"/>
        </w:rPr>
        <w:t xml:space="preserve">(   ) </w:t>
      </w:r>
      <w:r>
        <w:rPr>
          <w:sz w:val="26"/>
          <w:szCs w:val="26"/>
        </w:rPr>
        <w:t xml:space="preserve"> </w:t>
      </w:r>
      <w:r w:rsidRPr="00E46B22">
        <w:rPr>
          <w:sz w:val="26"/>
          <w:szCs w:val="26"/>
          <w:highlight w:val="darkGray"/>
        </w:rPr>
        <w:t>9</w:t>
      </w:r>
      <w:r>
        <w:rPr>
          <w:sz w:val="26"/>
          <w:szCs w:val="26"/>
        </w:rPr>
        <w:t>.</w:t>
      </w:r>
      <w:r w:rsidRPr="00D61EA7">
        <w:rPr>
          <w:rFonts w:ascii="Cambria" w:hAnsi="Cambria"/>
        </w:rPr>
        <w:t xml:space="preserve"> </w:t>
      </w:r>
      <w:r>
        <w:rPr>
          <w:rFonts w:ascii="Cambria" w:hAnsi="Cambria"/>
        </w:rPr>
        <w:t>Mıknatıslar günlük hayatta pusulalarda, radyo hoparlörlerinde ve buzdolabında kullanılır.</w:t>
      </w:r>
    </w:p>
    <w:p w:rsidR="009E48EC" w:rsidRPr="00536AD5" w:rsidRDefault="009E48EC" w:rsidP="00A838EA">
      <w:pPr>
        <w:ind w:left="-360" w:right="-288"/>
        <w:rPr>
          <w:sz w:val="26"/>
          <w:szCs w:val="26"/>
        </w:rPr>
      </w:pPr>
      <w:r>
        <w:rPr>
          <w:sz w:val="26"/>
          <w:szCs w:val="26"/>
        </w:rPr>
        <w:t xml:space="preserve">      (   ) </w:t>
      </w:r>
      <w:r w:rsidRPr="00E46B22">
        <w:rPr>
          <w:sz w:val="26"/>
          <w:szCs w:val="26"/>
          <w:highlight w:val="darkGray"/>
        </w:rPr>
        <w:t>10.</w:t>
      </w:r>
      <w:r>
        <w:rPr>
          <w:sz w:val="26"/>
          <w:szCs w:val="26"/>
        </w:rPr>
        <w:t xml:space="preserve"> </w:t>
      </w:r>
      <w:r w:rsidRPr="000C77EC">
        <w:t xml:space="preserve"> </w:t>
      </w:r>
      <w:r w:rsidRPr="00536AD5">
        <w:rPr>
          <w:sz w:val="26"/>
          <w:szCs w:val="26"/>
        </w:rPr>
        <w:t>Kuvvetin cisimler üzerinde şekil değiştirici etkisi vardır.</w:t>
      </w:r>
    </w:p>
    <w:p w:rsidR="009E48EC" w:rsidRPr="00536AD5" w:rsidRDefault="009E48EC" w:rsidP="00A838EA">
      <w:pPr>
        <w:ind w:left="-360" w:right="-288"/>
        <w:rPr>
          <w:sz w:val="26"/>
          <w:szCs w:val="26"/>
        </w:rPr>
      </w:pPr>
      <w:r w:rsidRPr="00536AD5">
        <w:rPr>
          <w:sz w:val="26"/>
          <w:szCs w:val="26"/>
        </w:rPr>
        <w:t xml:space="preserve"> </w:t>
      </w:r>
    </w:p>
    <w:p w:rsidR="009E48EC" w:rsidRDefault="009E48EC" w:rsidP="003360D3">
      <w:pPr>
        <w:rPr>
          <w:b/>
          <w:bCs/>
          <w:sz w:val="26"/>
          <w:szCs w:val="26"/>
        </w:rPr>
      </w:pPr>
    </w:p>
    <w:p w:rsidR="009E48EC" w:rsidRPr="00213EFC" w:rsidRDefault="009E48EC" w:rsidP="003360D3">
      <w:pPr>
        <w:rPr>
          <w:noProof/>
          <w:sz w:val="26"/>
          <w:szCs w:val="26"/>
        </w:rPr>
      </w:pPr>
      <w:r w:rsidRPr="00213EFC">
        <w:rPr>
          <w:b/>
          <w:bCs/>
        </w:rPr>
        <w:t>B)Aşağıdaki boşlukları aşağıdaki kutucuklarda yer alan kelimelerden uygun olanıyla tamamlayınız.</w:t>
      </w:r>
      <w:r>
        <w:rPr>
          <w:b/>
          <w:bCs/>
        </w:rPr>
        <w:t>(20 puan)</w:t>
      </w:r>
      <w:r w:rsidRPr="00213EFC">
        <w:rPr>
          <w:noProof/>
          <w:sz w:val="26"/>
          <w:szCs w:val="26"/>
        </w:rPr>
        <w:t xml:space="preserve">                                 </w:t>
      </w:r>
    </w:p>
    <w:p w:rsidR="009E48EC" w:rsidRDefault="009E48EC" w:rsidP="003360D3">
      <w:pPr>
        <w:rPr>
          <w:b/>
          <w:bCs/>
          <w:sz w:val="26"/>
          <w:szCs w:val="26"/>
        </w:rPr>
      </w:pPr>
      <w:r>
        <w:rPr>
          <w:noProof/>
        </w:rPr>
        <w:pict>
          <v:roundrect id="_x0000_s1026" style="position:absolute;margin-left:505.55pt;margin-top:8.6pt;width:54.85pt;height:24pt;z-index:251669504" arcsize="10923f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9E48EC" w:rsidRPr="004F421D" w:rsidRDefault="009E48EC" w:rsidP="00634BF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çekme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margin-left:440.15pt;margin-top:8.6pt;width:57.15pt;height:22.85pt;z-index:251649024" arcsize="10923f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9E48EC" w:rsidRPr="004F421D" w:rsidRDefault="009E48EC" w:rsidP="004F421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burun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368.25pt;margin-top:8.15pt;width:62.25pt;height:22.5pt;z-index:251652096" arcsize="10923f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9E48EC" w:rsidRPr="004F421D" w:rsidRDefault="009E48EC" w:rsidP="00870F1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farklı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margin-left:290.25pt;margin-top:8.15pt;width:69.7pt;height:24.35pt;z-index:251651072" arcsize="10923f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9E48EC" w:rsidRPr="004F421D" w:rsidRDefault="009E48EC" w:rsidP="004F421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omurga</w:t>
                  </w:r>
                  <w:r>
                    <w:rPr>
                      <w:sz w:val="28"/>
                      <w:szCs w:val="28"/>
                    </w:rPr>
                    <w:tab/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217.45pt;margin-top:8.15pt;width:60.85pt;height:26.2pt;z-index:251648000" arcsize="10923f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9E48EC" w:rsidRPr="004F421D" w:rsidRDefault="009E48EC" w:rsidP="004F421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kuvveti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142.5pt;margin-top:6.7pt;width:63.8pt;height:25.45pt;z-index:251646976" arcsize="10923f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9E48EC" w:rsidRPr="004F421D" w:rsidRDefault="009E48EC" w:rsidP="004F421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pusula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60.05pt;margin-top:4.45pt;width:70.5pt;height:27pt;z-index:251650048" arcsize="10923f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9E48EC" w:rsidRPr="004F421D" w:rsidRDefault="009E48EC" w:rsidP="004F421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güney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-9.75pt;margin-top:5.55pt;width:57.8pt;height:23.25pt;z-index:251645952" arcsize="10923f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9E48EC" w:rsidRPr="004F421D" w:rsidRDefault="009E48E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aynı</w:t>
                  </w:r>
                </w:p>
              </w:txbxContent>
            </v:textbox>
          </v:roundrect>
        </w:pict>
      </w:r>
    </w:p>
    <w:p w:rsidR="009E48EC" w:rsidRDefault="009E48EC" w:rsidP="003360D3">
      <w:pPr>
        <w:rPr>
          <w:b/>
          <w:bCs/>
          <w:sz w:val="26"/>
          <w:szCs w:val="26"/>
        </w:rPr>
      </w:pPr>
    </w:p>
    <w:p w:rsidR="009E48EC" w:rsidRPr="00F509F3" w:rsidRDefault="009E48EC" w:rsidP="003360D3">
      <w:pPr>
        <w:rPr>
          <w:b/>
          <w:bCs/>
          <w:sz w:val="26"/>
          <w:szCs w:val="26"/>
        </w:rPr>
      </w:pPr>
    </w:p>
    <w:p w:rsidR="009E48EC" w:rsidRPr="00F509F3" w:rsidRDefault="009E48EC" w:rsidP="009039D1">
      <w:pPr>
        <w:rPr>
          <w:bCs/>
          <w:iCs/>
          <w:sz w:val="26"/>
          <w:szCs w:val="26"/>
        </w:rPr>
      </w:pPr>
      <w:r w:rsidRPr="00E46B22">
        <w:rPr>
          <w:sz w:val="26"/>
          <w:szCs w:val="26"/>
          <w:highlight w:val="darkGray"/>
        </w:rPr>
        <w:t>1.</w:t>
      </w:r>
      <w:r>
        <w:rPr>
          <w:bCs/>
          <w:iCs/>
          <w:sz w:val="26"/>
          <w:szCs w:val="26"/>
        </w:rPr>
        <w:t xml:space="preserve">  Her mıknatısın kuzey  ve ……………………olmak üzere iki kutbu vardır.</w:t>
      </w:r>
    </w:p>
    <w:p w:rsidR="009E48EC" w:rsidRPr="00F509F3" w:rsidRDefault="009E48EC" w:rsidP="009039D1">
      <w:pPr>
        <w:rPr>
          <w:sz w:val="26"/>
          <w:szCs w:val="26"/>
        </w:rPr>
      </w:pPr>
      <w:r w:rsidRPr="00E46B22">
        <w:rPr>
          <w:bCs/>
          <w:sz w:val="26"/>
          <w:szCs w:val="26"/>
          <w:highlight w:val="darkGray"/>
        </w:rPr>
        <w:t>2</w:t>
      </w:r>
      <w:r w:rsidRPr="00E46B22">
        <w:rPr>
          <w:b/>
          <w:sz w:val="26"/>
          <w:szCs w:val="26"/>
          <w:highlight w:val="darkGray"/>
        </w:rPr>
        <w:t>.</w:t>
      </w:r>
      <w:r w:rsidRPr="00F509F3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Mıknatısların </w:t>
      </w:r>
      <w:r w:rsidRPr="00F509F3">
        <w:rPr>
          <w:sz w:val="26"/>
          <w:szCs w:val="26"/>
        </w:rPr>
        <w:t xml:space="preserve"> ………………………….</w:t>
      </w:r>
      <w:r>
        <w:rPr>
          <w:sz w:val="26"/>
          <w:szCs w:val="26"/>
        </w:rPr>
        <w:t xml:space="preserve">  kutupları birbirini iter.</w:t>
      </w:r>
    </w:p>
    <w:p w:rsidR="009E48EC" w:rsidRPr="0053616C" w:rsidRDefault="009E48EC" w:rsidP="0053616C">
      <w:pPr>
        <w:pStyle w:val="NoSpacing"/>
        <w:rPr>
          <w:rFonts w:cs="Calibri"/>
          <w:sz w:val="24"/>
          <w:szCs w:val="24"/>
        </w:rPr>
      </w:pPr>
      <w:r w:rsidRPr="008D7E1B">
        <w:rPr>
          <w:sz w:val="26"/>
          <w:szCs w:val="26"/>
          <w:highlight w:val="darkGray"/>
        </w:rPr>
        <w:t>3.</w:t>
      </w:r>
      <w:r>
        <w:rPr>
          <w:sz w:val="26"/>
          <w:szCs w:val="26"/>
        </w:rPr>
        <w:t xml:space="preserve">  </w:t>
      </w:r>
      <w:r w:rsidRPr="002A2146">
        <w:rPr>
          <w:sz w:val="26"/>
          <w:szCs w:val="26"/>
        </w:rPr>
        <w:t xml:space="preserve">Mıknatısların </w:t>
      </w:r>
      <w:r w:rsidRPr="002A2146">
        <w:rPr>
          <w:rFonts w:cs="Calibri"/>
          <w:sz w:val="26"/>
          <w:szCs w:val="26"/>
        </w:rPr>
        <w:t xml:space="preserve"> …………………………… kutupları birbirini çeker.</w:t>
      </w:r>
    </w:p>
    <w:p w:rsidR="009E48EC" w:rsidRPr="00F509F3" w:rsidRDefault="009E48EC" w:rsidP="009039D1">
      <w:pPr>
        <w:rPr>
          <w:sz w:val="26"/>
          <w:szCs w:val="26"/>
        </w:rPr>
      </w:pPr>
      <w:r w:rsidRPr="008D7E1B">
        <w:rPr>
          <w:sz w:val="26"/>
          <w:szCs w:val="26"/>
          <w:highlight w:val="darkGray"/>
        </w:rPr>
        <w:t>4.</w:t>
      </w:r>
      <w:r>
        <w:rPr>
          <w:sz w:val="26"/>
          <w:szCs w:val="26"/>
        </w:rPr>
        <w:t xml:space="preserve">  İki mıknatıs yan yana geldiğinde itme veya çekme ..….………………….</w:t>
      </w:r>
      <w:r w:rsidRPr="00F509F3">
        <w:rPr>
          <w:sz w:val="26"/>
          <w:szCs w:val="26"/>
        </w:rPr>
        <w:t>.</w:t>
      </w:r>
      <w:r>
        <w:rPr>
          <w:sz w:val="26"/>
          <w:szCs w:val="26"/>
        </w:rPr>
        <w:t>.........oluşur.</w:t>
      </w:r>
    </w:p>
    <w:p w:rsidR="009E48EC" w:rsidRDefault="009E48EC" w:rsidP="009039D1">
      <w:pPr>
        <w:rPr>
          <w:sz w:val="26"/>
          <w:szCs w:val="26"/>
        </w:rPr>
      </w:pPr>
      <w:r w:rsidRPr="008D7E1B">
        <w:rPr>
          <w:sz w:val="26"/>
          <w:szCs w:val="26"/>
          <w:highlight w:val="darkGray"/>
        </w:rPr>
        <w:t>5.</w:t>
      </w:r>
      <w:r>
        <w:rPr>
          <w:sz w:val="26"/>
          <w:szCs w:val="26"/>
        </w:rPr>
        <w:t xml:space="preserve"> </w:t>
      </w:r>
      <w:r w:rsidRPr="00F509F3">
        <w:rPr>
          <w:sz w:val="26"/>
          <w:szCs w:val="26"/>
        </w:rPr>
        <w:t xml:space="preserve"> </w:t>
      </w:r>
      <w:r>
        <w:rPr>
          <w:sz w:val="26"/>
          <w:szCs w:val="26"/>
        </w:rPr>
        <w:t>……………………………….mıknatıstan yararlanılarak yapılmış bir araçtır.</w:t>
      </w:r>
    </w:p>
    <w:p w:rsidR="009E48EC" w:rsidRPr="00F509F3" w:rsidRDefault="009E48EC" w:rsidP="009039D1">
      <w:pPr>
        <w:rPr>
          <w:sz w:val="26"/>
          <w:szCs w:val="26"/>
        </w:rPr>
      </w:pPr>
      <w:r w:rsidRPr="005D3255">
        <w:rPr>
          <w:sz w:val="26"/>
          <w:szCs w:val="26"/>
          <w:highlight w:val="darkGray"/>
        </w:rPr>
        <w:t>6.</w:t>
      </w:r>
      <w:r w:rsidRPr="00F509F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İskeletimizin bölümleri  baş, gövde. ………………………………….. kollar ve bacaklardır.</w:t>
      </w:r>
    </w:p>
    <w:p w:rsidR="009E48EC" w:rsidRDefault="009E48EC" w:rsidP="0053616C">
      <w:pPr>
        <w:rPr>
          <w:sz w:val="26"/>
          <w:szCs w:val="26"/>
        </w:rPr>
      </w:pPr>
      <w:r w:rsidRPr="004F421D">
        <w:rPr>
          <w:sz w:val="26"/>
          <w:szCs w:val="26"/>
          <w:highlight w:val="darkGray"/>
        </w:rPr>
        <w:t>7.</w:t>
      </w:r>
      <w:r>
        <w:rPr>
          <w:sz w:val="26"/>
          <w:szCs w:val="26"/>
        </w:rPr>
        <w:t xml:space="preserve">  Soluk alıp verme sırasında kullandığımız ilk organ ……………………………..dur.</w:t>
      </w:r>
    </w:p>
    <w:p w:rsidR="009E48EC" w:rsidRPr="0053616C" w:rsidRDefault="009E48EC" w:rsidP="0053616C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  <w:highlight w:val="darkGray"/>
        </w:rPr>
        <w:t>8</w:t>
      </w:r>
      <w:r w:rsidRPr="004F421D">
        <w:rPr>
          <w:sz w:val="26"/>
          <w:szCs w:val="26"/>
          <w:highlight w:val="darkGray"/>
        </w:rPr>
        <w:t>.</w:t>
      </w:r>
      <w:r>
        <w:rPr>
          <w:sz w:val="26"/>
          <w:szCs w:val="26"/>
        </w:rPr>
        <w:t xml:space="preserve"> </w:t>
      </w:r>
      <w:r w:rsidRPr="00634BFF">
        <w:rPr>
          <w:rFonts w:ascii="Cambria" w:hAnsi="Cambria"/>
          <w:sz w:val="26"/>
          <w:szCs w:val="26"/>
        </w:rPr>
        <w:t>Buzdolabının kapağını açarken …………………..kuvveti uygularız</w:t>
      </w:r>
      <w:r>
        <w:rPr>
          <w:rFonts w:ascii="Cambria" w:hAnsi="Cambria"/>
        </w:rPr>
        <w:t>.</w:t>
      </w:r>
    </w:p>
    <w:p w:rsidR="009E48EC" w:rsidRDefault="009E48EC" w:rsidP="009039D1">
      <w:pPr>
        <w:rPr>
          <w:sz w:val="26"/>
          <w:szCs w:val="26"/>
        </w:rPr>
      </w:pPr>
    </w:p>
    <w:p w:rsidR="009E48EC" w:rsidRPr="00201441" w:rsidRDefault="009E48EC" w:rsidP="0014179A">
      <w:pPr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C)</w:t>
      </w:r>
      <w:r w:rsidRPr="00201441">
        <w:rPr>
          <w:rFonts w:ascii="Cambria" w:hAnsi="Cambria" w:cs="Arial"/>
          <w:b/>
        </w:rPr>
        <w:t>Tabloda verilen</w:t>
      </w:r>
      <w:r>
        <w:rPr>
          <w:rFonts w:ascii="Cambria" w:hAnsi="Cambria" w:cs="Arial"/>
          <w:b/>
        </w:rPr>
        <w:t xml:space="preserve"> varlıklar ve hareket türlerini numaralandırarak</w:t>
      </w:r>
      <w:r w:rsidRPr="00201441">
        <w:rPr>
          <w:rFonts w:ascii="Cambria" w:hAnsi="Cambria" w:cs="Arial"/>
          <w:b/>
        </w:rPr>
        <w:t xml:space="preserve"> eşleştirin. </w:t>
      </w:r>
      <w:r>
        <w:rPr>
          <w:rFonts w:ascii="Cambria" w:hAnsi="Cambria" w:cs="Calibri"/>
          <w:b/>
        </w:rPr>
        <w:t xml:space="preserve">(10 puan </w:t>
      </w:r>
      <w:r w:rsidRPr="00201441">
        <w:rPr>
          <w:rFonts w:ascii="Cambria" w:hAnsi="Cambria" w:cs="Calibri"/>
          <w:b/>
        </w:rPr>
        <w:t>)</w:t>
      </w:r>
    </w:p>
    <w:tbl>
      <w:tblPr>
        <w:tblpPr w:leftFromText="141" w:rightFromText="141" w:vertAnchor="text" w:horzAnchor="margin" w:tblpY="91"/>
        <w:tblW w:w="9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106"/>
        <w:gridCol w:w="902"/>
        <w:gridCol w:w="606"/>
        <w:gridCol w:w="580"/>
        <w:gridCol w:w="3329"/>
      </w:tblGrid>
      <w:tr w:rsidR="009E48EC" w:rsidRPr="00201441" w:rsidTr="0014179A">
        <w:trPr>
          <w:trHeight w:val="421"/>
        </w:trPr>
        <w:tc>
          <w:tcPr>
            <w:tcW w:w="4106" w:type="dxa"/>
          </w:tcPr>
          <w:p w:rsidR="009E48EC" w:rsidRPr="0014179A" w:rsidRDefault="009E48EC" w:rsidP="0014179A">
            <w:pPr>
              <w:jc w:val="center"/>
              <w:rPr>
                <w:rFonts w:ascii="Cambria" w:hAnsi="Cambria" w:cs="Arial"/>
              </w:rPr>
            </w:pPr>
            <w:r w:rsidRPr="0014179A">
              <w:rPr>
                <w:rFonts w:ascii="Cambria" w:hAnsi="Cambria" w:cs="Arial"/>
              </w:rPr>
              <w:t>Dönme dolabın hareketi</w:t>
            </w:r>
          </w:p>
        </w:tc>
        <w:tc>
          <w:tcPr>
            <w:tcW w:w="902" w:type="dxa"/>
            <w:shd w:val="clear" w:color="auto" w:fill="E5DFEC"/>
          </w:tcPr>
          <w:p w:rsidR="009E48EC" w:rsidRPr="0014179A" w:rsidRDefault="009E48EC" w:rsidP="0014179A">
            <w:pPr>
              <w:jc w:val="center"/>
              <w:rPr>
                <w:rFonts w:ascii="Cambria" w:hAnsi="Cambria" w:cs="Arial"/>
                <w:b/>
              </w:rPr>
            </w:pPr>
            <w:r w:rsidRPr="0014179A">
              <w:rPr>
                <w:rFonts w:ascii="Cambria" w:hAnsi="Cambria" w:cs="Arial"/>
                <w:b/>
              </w:rPr>
              <w:t>1</w:t>
            </w: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9E48EC" w:rsidRPr="0014179A" w:rsidRDefault="009E48EC" w:rsidP="0014179A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580" w:type="dxa"/>
            <w:shd w:val="clear" w:color="auto" w:fill="FDE9D9"/>
          </w:tcPr>
          <w:p w:rsidR="009E48EC" w:rsidRPr="0014179A" w:rsidRDefault="009E48EC" w:rsidP="0014179A">
            <w:pPr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3329" w:type="dxa"/>
          </w:tcPr>
          <w:p w:rsidR="009E48EC" w:rsidRPr="0014179A" w:rsidRDefault="009E48EC" w:rsidP="0014179A">
            <w:pPr>
              <w:jc w:val="center"/>
              <w:rPr>
                <w:rFonts w:ascii="Cambria" w:hAnsi="Cambria" w:cs="Arial"/>
              </w:rPr>
            </w:pPr>
            <w:r w:rsidRPr="0014179A">
              <w:rPr>
                <w:rFonts w:ascii="Cambria" w:hAnsi="Cambria" w:cs="Arial"/>
              </w:rPr>
              <w:t>Yön değiştirme</w:t>
            </w:r>
          </w:p>
        </w:tc>
      </w:tr>
      <w:tr w:rsidR="009E48EC" w:rsidRPr="00201441" w:rsidTr="0014179A">
        <w:trPr>
          <w:trHeight w:val="396"/>
        </w:trPr>
        <w:tc>
          <w:tcPr>
            <w:tcW w:w="4106" w:type="dxa"/>
          </w:tcPr>
          <w:p w:rsidR="009E48EC" w:rsidRPr="0014179A" w:rsidRDefault="009E48EC" w:rsidP="0014179A">
            <w:pPr>
              <w:jc w:val="center"/>
              <w:rPr>
                <w:rFonts w:ascii="Cambria" w:hAnsi="Cambria" w:cs="Arial"/>
              </w:rPr>
            </w:pPr>
            <w:r w:rsidRPr="0014179A">
              <w:rPr>
                <w:rFonts w:ascii="Cambria" w:hAnsi="Cambria" w:cs="Arial"/>
              </w:rPr>
              <w:t>Saatin sarkacının hareketi</w:t>
            </w:r>
          </w:p>
        </w:tc>
        <w:tc>
          <w:tcPr>
            <w:tcW w:w="902" w:type="dxa"/>
            <w:shd w:val="clear" w:color="auto" w:fill="E5DFEC"/>
          </w:tcPr>
          <w:p w:rsidR="009E48EC" w:rsidRPr="0014179A" w:rsidRDefault="009E48EC" w:rsidP="0014179A">
            <w:pPr>
              <w:jc w:val="center"/>
              <w:rPr>
                <w:rFonts w:ascii="Cambria" w:hAnsi="Cambria" w:cs="Arial"/>
                <w:b/>
              </w:rPr>
            </w:pPr>
            <w:r w:rsidRPr="0014179A">
              <w:rPr>
                <w:rFonts w:ascii="Cambria" w:hAnsi="Cambria" w:cs="Arial"/>
                <w:b/>
              </w:rPr>
              <w:t>2</w:t>
            </w: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9E48EC" w:rsidRPr="0014179A" w:rsidRDefault="009E48EC" w:rsidP="0014179A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580" w:type="dxa"/>
            <w:shd w:val="clear" w:color="auto" w:fill="FDE9D9"/>
          </w:tcPr>
          <w:p w:rsidR="009E48EC" w:rsidRPr="0014179A" w:rsidRDefault="009E48EC" w:rsidP="0014179A">
            <w:pPr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3329" w:type="dxa"/>
          </w:tcPr>
          <w:p w:rsidR="009E48EC" w:rsidRPr="0014179A" w:rsidRDefault="009E48EC" w:rsidP="0014179A">
            <w:pPr>
              <w:jc w:val="center"/>
              <w:rPr>
                <w:rFonts w:ascii="Cambria" w:hAnsi="Cambria" w:cs="Arial"/>
              </w:rPr>
            </w:pPr>
            <w:r w:rsidRPr="0014179A">
              <w:rPr>
                <w:rFonts w:ascii="Cambria" w:hAnsi="Cambria" w:cs="Arial"/>
              </w:rPr>
              <w:t xml:space="preserve">Dönme </w:t>
            </w:r>
          </w:p>
        </w:tc>
      </w:tr>
      <w:tr w:rsidR="009E48EC" w:rsidRPr="00201441" w:rsidTr="0014179A">
        <w:trPr>
          <w:trHeight w:val="432"/>
        </w:trPr>
        <w:tc>
          <w:tcPr>
            <w:tcW w:w="4106" w:type="dxa"/>
          </w:tcPr>
          <w:p w:rsidR="009E48EC" w:rsidRPr="0014179A" w:rsidRDefault="009E48EC" w:rsidP="0014179A">
            <w:pPr>
              <w:jc w:val="center"/>
              <w:rPr>
                <w:rFonts w:ascii="Cambria" w:hAnsi="Cambria" w:cs="Arial"/>
              </w:rPr>
            </w:pPr>
            <w:r w:rsidRPr="0014179A">
              <w:rPr>
                <w:rFonts w:ascii="Cambria" w:hAnsi="Cambria" w:cs="Arial"/>
              </w:rPr>
              <w:t>Viraja giren otomobilin hareketi</w:t>
            </w:r>
          </w:p>
        </w:tc>
        <w:tc>
          <w:tcPr>
            <w:tcW w:w="902" w:type="dxa"/>
            <w:shd w:val="clear" w:color="auto" w:fill="E5DFEC"/>
          </w:tcPr>
          <w:p w:rsidR="009E48EC" w:rsidRPr="0014179A" w:rsidRDefault="009E48EC" w:rsidP="0014179A">
            <w:pPr>
              <w:jc w:val="center"/>
              <w:rPr>
                <w:rFonts w:ascii="Cambria" w:hAnsi="Cambria" w:cs="Arial"/>
                <w:b/>
              </w:rPr>
            </w:pPr>
            <w:r w:rsidRPr="0014179A">
              <w:rPr>
                <w:rFonts w:ascii="Cambria" w:hAnsi="Cambria" w:cs="Arial"/>
                <w:b/>
              </w:rPr>
              <w:t>3</w:t>
            </w: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9E48EC" w:rsidRPr="0014179A" w:rsidRDefault="009E48EC" w:rsidP="0014179A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580" w:type="dxa"/>
            <w:shd w:val="clear" w:color="auto" w:fill="FDE9D9"/>
          </w:tcPr>
          <w:p w:rsidR="009E48EC" w:rsidRPr="0014179A" w:rsidRDefault="009E48EC" w:rsidP="0014179A">
            <w:pPr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3329" w:type="dxa"/>
          </w:tcPr>
          <w:p w:rsidR="009E48EC" w:rsidRPr="0014179A" w:rsidRDefault="009E48EC" w:rsidP="0014179A">
            <w:pPr>
              <w:jc w:val="center"/>
              <w:rPr>
                <w:rFonts w:ascii="Cambria" w:hAnsi="Cambria" w:cs="Arial"/>
              </w:rPr>
            </w:pPr>
            <w:r w:rsidRPr="0014179A">
              <w:rPr>
                <w:rFonts w:ascii="Cambria" w:hAnsi="Cambria" w:cs="Arial"/>
              </w:rPr>
              <w:t>Sallanma</w:t>
            </w:r>
          </w:p>
        </w:tc>
      </w:tr>
      <w:tr w:rsidR="009E48EC" w:rsidRPr="00201441" w:rsidTr="0014179A">
        <w:trPr>
          <w:trHeight w:val="391"/>
        </w:trPr>
        <w:tc>
          <w:tcPr>
            <w:tcW w:w="4106" w:type="dxa"/>
          </w:tcPr>
          <w:p w:rsidR="009E48EC" w:rsidRPr="0014179A" w:rsidRDefault="009E48EC" w:rsidP="0014179A">
            <w:pPr>
              <w:jc w:val="center"/>
              <w:rPr>
                <w:rFonts w:ascii="Cambria" w:hAnsi="Cambria" w:cs="Arial"/>
              </w:rPr>
            </w:pPr>
            <w:r w:rsidRPr="0014179A">
              <w:rPr>
                <w:rFonts w:ascii="Cambria" w:hAnsi="Cambria" w:cs="Arial"/>
              </w:rPr>
              <w:t>Ceylanı kovalamaya başlayan çitanın hareketi</w:t>
            </w:r>
          </w:p>
        </w:tc>
        <w:tc>
          <w:tcPr>
            <w:tcW w:w="902" w:type="dxa"/>
            <w:shd w:val="clear" w:color="auto" w:fill="E5DFEC"/>
          </w:tcPr>
          <w:p w:rsidR="009E48EC" w:rsidRPr="0014179A" w:rsidRDefault="009E48EC" w:rsidP="0014179A">
            <w:pPr>
              <w:jc w:val="center"/>
              <w:rPr>
                <w:rFonts w:ascii="Cambria" w:hAnsi="Cambria" w:cs="Arial"/>
                <w:b/>
              </w:rPr>
            </w:pPr>
            <w:r w:rsidRPr="0014179A">
              <w:rPr>
                <w:rFonts w:ascii="Cambria" w:hAnsi="Cambria" w:cs="Arial"/>
                <w:b/>
              </w:rPr>
              <w:t>4</w:t>
            </w: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9E48EC" w:rsidRPr="0014179A" w:rsidRDefault="009E48EC" w:rsidP="0014179A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580" w:type="dxa"/>
            <w:shd w:val="clear" w:color="auto" w:fill="FDE9D9"/>
          </w:tcPr>
          <w:p w:rsidR="009E48EC" w:rsidRPr="0014179A" w:rsidRDefault="009E48EC" w:rsidP="0014179A">
            <w:pPr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3329" w:type="dxa"/>
          </w:tcPr>
          <w:p w:rsidR="009E48EC" w:rsidRPr="0014179A" w:rsidRDefault="009E48EC" w:rsidP="0014179A">
            <w:pPr>
              <w:jc w:val="center"/>
              <w:rPr>
                <w:rFonts w:ascii="Cambria" w:hAnsi="Cambria" w:cs="Arial"/>
              </w:rPr>
            </w:pPr>
            <w:r w:rsidRPr="0014179A">
              <w:rPr>
                <w:rFonts w:ascii="Cambria" w:hAnsi="Cambria" w:cs="Arial"/>
              </w:rPr>
              <w:t>Hızlanma</w:t>
            </w:r>
          </w:p>
        </w:tc>
      </w:tr>
    </w:tbl>
    <w:p w:rsidR="009E48EC" w:rsidRPr="007B37DB" w:rsidRDefault="009E48EC" w:rsidP="009039D1">
      <w:pPr>
        <w:rPr>
          <w:b/>
          <w:sz w:val="26"/>
          <w:szCs w:val="26"/>
        </w:rPr>
      </w:pPr>
    </w:p>
    <w:p w:rsidR="009E48EC" w:rsidRDefault="009E48EC" w:rsidP="009039D1">
      <w:pPr>
        <w:rPr>
          <w:b/>
          <w:sz w:val="26"/>
          <w:szCs w:val="26"/>
        </w:rPr>
      </w:pPr>
    </w:p>
    <w:p w:rsidR="009E48EC" w:rsidRDefault="009E48EC" w:rsidP="009039D1">
      <w:pPr>
        <w:rPr>
          <w:b/>
          <w:sz w:val="26"/>
          <w:szCs w:val="26"/>
        </w:rPr>
      </w:pPr>
    </w:p>
    <w:p w:rsidR="009E48EC" w:rsidRDefault="009E48EC" w:rsidP="009039D1">
      <w:pPr>
        <w:rPr>
          <w:b/>
          <w:sz w:val="26"/>
          <w:szCs w:val="26"/>
        </w:rPr>
      </w:pPr>
    </w:p>
    <w:p w:rsidR="009E48EC" w:rsidRDefault="009E48EC" w:rsidP="009039D1">
      <w:pPr>
        <w:rPr>
          <w:sz w:val="26"/>
          <w:szCs w:val="26"/>
        </w:rPr>
      </w:pPr>
    </w:p>
    <w:p w:rsidR="009E48EC" w:rsidRDefault="009E48EC" w:rsidP="007B37DB">
      <w:pPr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9E48EC" w:rsidRDefault="009E48EC" w:rsidP="007B37DB">
      <w:pPr>
        <w:rPr>
          <w:sz w:val="26"/>
          <w:szCs w:val="26"/>
        </w:rPr>
      </w:pPr>
    </w:p>
    <w:p w:rsidR="009E48EC" w:rsidRDefault="009E48EC" w:rsidP="007B37DB">
      <w:pPr>
        <w:rPr>
          <w:sz w:val="26"/>
          <w:szCs w:val="26"/>
        </w:rPr>
      </w:pPr>
    </w:p>
    <w:p w:rsidR="009E48EC" w:rsidRDefault="009E48EC" w:rsidP="007B37DB">
      <w:pPr>
        <w:rPr>
          <w:rFonts w:ascii="Comic Sans MS" w:hAnsi="Comic Sans MS"/>
          <w:b/>
        </w:rPr>
      </w:pPr>
      <w:r>
        <w:rPr>
          <w:sz w:val="26"/>
          <w:szCs w:val="26"/>
        </w:rPr>
        <w:t xml:space="preserve">  </w:t>
      </w:r>
      <w:r w:rsidRPr="007B72D8">
        <w:t>D)</w:t>
      </w:r>
      <w:r w:rsidRPr="007B72D8">
        <w:rPr>
          <w:b/>
        </w:rPr>
        <w:t>Aşağıda verilen mıknatısların aralarına “çeker” , “iter” kelimelerinden uygun olanını</w:t>
      </w:r>
      <w:r>
        <w:rPr>
          <w:b/>
          <w:sz w:val="26"/>
          <w:szCs w:val="26"/>
        </w:rPr>
        <w:t xml:space="preserve"> </w:t>
      </w:r>
      <w:r w:rsidRPr="007B72D8">
        <w:rPr>
          <w:b/>
        </w:rPr>
        <w:t>yazınız</w:t>
      </w:r>
      <w:r>
        <w:rPr>
          <w:b/>
          <w:sz w:val="26"/>
          <w:szCs w:val="26"/>
        </w:rPr>
        <w:t>.(10 puan)</w:t>
      </w:r>
    </w:p>
    <w:p w:rsidR="009E48EC" w:rsidRDefault="009E48EC" w:rsidP="007B37DB">
      <w:pPr>
        <w:rPr>
          <w:rFonts w:ascii="Comic Sans MS" w:hAnsi="Comic Sans MS"/>
        </w:rPr>
      </w:pPr>
      <w:r>
        <w:rPr>
          <w:noProof/>
        </w:rPr>
        <w:pict>
          <v:rect id="_x0000_s1034" style="position:absolute;margin-left:194.25pt;margin-top:6.85pt;width:39pt;height:20.45pt;z-index:251655168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9E48EC" w:rsidRPr="00A06464" w:rsidRDefault="009E48EC" w:rsidP="00A06464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A06464">
                    <w:rPr>
                      <w:b/>
                      <w:sz w:val="28"/>
                      <w:szCs w:val="28"/>
                    </w:rPr>
                    <w:t>S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margin-left:233.25pt;margin-top:6.85pt;width:39pt;height:20.45pt;z-index:251656192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9E48EC" w:rsidRPr="00A06464" w:rsidRDefault="009E48EC" w:rsidP="00A06464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</w:t>
                  </w:r>
                  <w:r w:rsidRPr="00A06464">
                    <w:rPr>
                      <w:b/>
                      <w:sz w:val="28"/>
                      <w:szCs w:val="28"/>
                    </w:rPr>
                    <w:t xml:space="preserve"> 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margin-left:46.55pt;margin-top:6.1pt;width:39pt;height:20.45pt;z-index:251654144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36">
              <w:txbxContent>
                <w:p w:rsidR="009E48EC" w:rsidRPr="00A06464" w:rsidRDefault="009E48EC" w:rsidP="00A06464">
                  <w:pPr>
                    <w:rPr>
                      <w:b/>
                      <w:sz w:val="28"/>
                      <w:szCs w:val="28"/>
                    </w:rPr>
                  </w:pPr>
                  <w:r w:rsidRPr="00A06464">
                    <w:rPr>
                      <w:b/>
                      <w:sz w:val="28"/>
                      <w:szCs w:val="28"/>
                    </w:rPr>
                    <w:t xml:space="preserve">  N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margin-left:7.55pt;margin-top:6.1pt;width:39pt;height:20.45pt;z-index:251653120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9E48EC" w:rsidRPr="00A06464" w:rsidRDefault="009E48EC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A06464">
                    <w:rPr>
                      <w:b/>
                      <w:sz w:val="28"/>
                      <w:szCs w:val="28"/>
                    </w:rPr>
                    <w:t>S</w:t>
                  </w:r>
                  <w:r w:rsidRPr="00A06464">
                    <w:rPr>
                      <w:b/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</w:p>
    <w:p w:rsidR="009E48EC" w:rsidRDefault="009E48EC" w:rsidP="007B37D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………………………………..</w:t>
      </w:r>
    </w:p>
    <w:p w:rsidR="009E48EC" w:rsidRDefault="009E48EC" w:rsidP="009039D1">
      <w:pPr>
        <w:rPr>
          <w:sz w:val="26"/>
          <w:szCs w:val="26"/>
        </w:rPr>
      </w:pPr>
    </w:p>
    <w:p w:rsidR="009E48EC" w:rsidRDefault="009E48EC" w:rsidP="009039D1">
      <w:pPr>
        <w:rPr>
          <w:sz w:val="26"/>
          <w:szCs w:val="26"/>
        </w:rPr>
      </w:pPr>
      <w:r>
        <w:rPr>
          <w:noProof/>
        </w:rPr>
        <w:pict>
          <v:rect id="_x0000_s1038" style="position:absolute;margin-left:233.25pt;margin-top:10.7pt;width:39pt;height:20.3pt;z-index:251661312" strokecolor="#c2d69b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38">
              <w:txbxContent>
                <w:p w:rsidR="009E48EC" w:rsidRPr="00EB257E" w:rsidRDefault="009E48EC" w:rsidP="00A06464">
                  <w:pPr>
                    <w:rPr>
                      <w:b/>
                      <w:sz w:val="28"/>
                      <w:szCs w:val="28"/>
                    </w:rPr>
                  </w:pPr>
                  <w:r w:rsidRPr="00EB257E">
                    <w:rPr>
                      <w:b/>
                      <w:sz w:val="28"/>
                      <w:szCs w:val="28"/>
                    </w:rPr>
                    <w:t xml:space="preserve">  S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9" style="position:absolute;margin-left:194.25pt;margin-top:10.7pt;width:39pt;height:20.3pt;z-index:251662336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39">
              <w:txbxContent>
                <w:p w:rsidR="009E48EC" w:rsidRPr="00EB257E" w:rsidRDefault="009E48EC" w:rsidP="00A06464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EB257E">
                    <w:rPr>
                      <w:b/>
                      <w:sz w:val="28"/>
                      <w:szCs w:val="28"/>
                    </w:rPr>
                    <w:t>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margin-left:46.55pt;margin-top:10.7pt;width:39pt;height:20.3pt;z-index:251663360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40">
              <w:txbxContent>
                <w:p w:rsidR="009E48EC" w:rsidRPr="00EB257E" w:rsidRDefault="009E48EC" w:rsidP="00A06464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</w:t>
                  </w:r>
                  <w:r w:rsidRPr="00EB257E">
                    <w:rPr>
                      <w:b/>
                      <w:sz w:val="28"/>
                      <w:szCs w:val="28"/>
                    </w:rPr>
                    <w:t xml:space="preserve"> 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margin-left:7.55pt;margin-top:10.7pt;width:39pt;height:20.3pt;z-index:251664384" strokecolor="#c2d69b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41">
              <w:txbxContent>
                <w:p w:rsidR="009E48EC" w:rsidRPr="00EB257E" w:rsidRDefault="009E48EC" w:rsidP="00A06464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EB257E">
                    <w:rPr>
                      <w:b/>
                      <w:sz w:val="28"/>
                      <w:szCs w:val="28"/>
                    </w:rPr>
                    <w:t>S</w:t>
                  </w:r>
                </w:p>
              </w:txbxContent>
            </v:textbox>
          </v:rect>
        </w:pict>
      </w:r>
    </w:p>
    <w:p w:rsidR="009E48EC" w:rsidRPr="00FC5ED0" w:rsidRDefault="009E48EC" w:rsidP="00FC5ED0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……………………</w:t>
      </w:r>
    </w:p>
    <w:p w:rsidR="009E48EC" w:rsidRDefault="009E48EC" w:rsidP="00FC5ED0">
      <w:pPr>
        <w:tabs>
          <w:tab w:val="left" w:pos="1575"/>
        </w:tabs>
        <w:rPr>
          <w:rFonts w:ascii="Arial" w:hAnsi="Arial" w:cs="Arial"/>
        </w:rPr>
      </w:pPr>
      <w:r>
        <w:rPr>
          <w:noProof/>
        </w:rPr>
        <w:pict>
          <v:rect id="_x0000_s1042" style="position:absolute;margin-left:233.25pt;margin-top:82.1pt;width:39pt;height:20.4pt;z-index:251665408" strokecolor="#c2d69b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42">
              <w:txbxContent>
                <w:p w:rsidR="009E48EC" w:rsidRPr="00EB257E" w:rsidRDefault="009E48EC" w:rsidP="00EB257E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</w:t>
                  </w:r>
                  <w:r w:rsidRPr="00EB257E">
                    <w:rPr>
                      <w:b/>
                      <w:sz w:val="28"/>
                      <w:szCs w:val="28"/>
                    </w:rPr>
                    <w:t xml:space="preserve"> S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3" style="position:absolute;margin-left:198.75pt;margin-top:81.75pt;width:34.5pt;height:20.4pt;z-index:251666432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43">
              <w:txbxContent>
                <w:p w:rsidR="009E48EC" w:rsidRPr="00EB257E" w:rsidRDefault="009E48EC" w:rsidP="00EB257E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 </w:t>
                  </w:r>
                  <w:r w:rsidRPr="00EB257E">
                    <w:rPr>
                      <w:b/>
                      <w:sz w:val="28"/>
                      <w:szCs w:val="28"/>
                    </w:rPr>
                    <w:t>N</w:t>
                  </w:r>
                  <w:r w:rsidRPr="00EB257E">
                    <w:rPr>
                      <w:b/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  <w:r>
        <w:rPr>
          <w:noProof/>
        </w:rPr>
        <w:pict>
          <v:rect id="_x0000_s1044" style="position:absolute;margin-left:12.8pt;margin-top:82.1pt;width:39pt;height:20.05pt;z-index:251668480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44">
              <w:txbxContent>
                <w:p w:rsidR="009E48EC" w:rsidRPr="00EB257E" w:rsidRDefault="009E48EC" w:rsidP="00EB257E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</w:t>
                  </w:r>
                  <w:r w:rsidRPr="00EB257E">
                    <w:rPr>
                      <w:b/>
                      <w:sz w:val="28"/>
                      <w:szCs w:val="28"/>
                    </w:rPr>
                    <w:t xml:space="preserve"> N</w:t>
                  </w:r>
                  <w:r w:rsidRPr="00EB257E">
                    <w:rPr>
                      <w:b/>
                      <w:sz w:val="28"/>
                      <w:szCs w:val="28"/>
                    </w:rPr>
                    <w:tab/>
                  </w:r>
                  <w:r w:rsidRPr="00EB257E">
                    <w:rPr>
                      <w:b/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  <w:r>
        <w:rPr>
          <w:noProof/>
        </w:rPr>
        <w:pict>
          <v:rect id="_x0000_s1045" style="position:absolute;margin-left:48.05pt;margin-top:81.75pt;width:39pt;height:20.4pt;z-index:251667456" strokecolor="#c2d69b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45">
              <w:txbxContent>
                <w:p w:rsidR="009E48EC" w:rsidRPr="00EB257E" w:rsidRDefault="009E48EC" w:rsidP="00EB257E">
                  <w:pPr>
                    <w:rPr>
                      <w:b/>
                      <w:sz w:val="28"/>
                      <w:szCs w:val="28"/>
                    </w:rPr>
                  </w:pPr>
                  <w:r w:rsidRPr="00EB257E">
                    <w:rPr>
                      <w:b/>
                      <w:sz w:val="28"/>
                      <w:szCs w:val="28"/>
                    </w:rPr>
                    <w:t xml:space="preserve">  S</w:t>
                  </w:r>
                </w:p>
              </w:txbxContent>
            </v:textbox>
          </v:rect>
        </w:pict>
      </w:r>
      <w:r>
        <w:rPr>
          <w:rFonts w:ascii="Arial" w:hAnsi="Arial" w:cs="Arial"/>
        </w:rPr>
        <w:t xml:space="preserve">                           ………………………</w:t>
      </w:r>
    </w:p>
    <w:tbl>
      <w:tblPr>
        <w:tblpPr w:leftFromText="141" w:rightFromText="141" w:vertAnchor="text" w:horzAnchor="page" w:tblpX="82" w:tblpY="-6"/>
        <w:tblOverlap w:val="never"/>
        <w:tblW w:w="1176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1766"/>
      </w:tblGrid>
      <w:tr w:rsidR="009E48EC" w:rsidRPr="0014179A" w:rsidTr="00CF3FDF">
        <w:trPr>
          <w:trHeight w:val="945"/>
          <w:tblCellSpacing w:w="15" w:type="dxa"/>
        </w:trPr>
        <w:tc>
          <w:tcPr>
            <w:tcW w:w="11706" w:type="dxa"/>
            <w:vAlign w:val="center"/>
          </w:tcPr>
          <w:p w:rsidR="009E48EC" w:rsidRPr="0014179A" w:rsidRDefault="009E48EC" w:rsidP="005A3B28">
            <w:pPr>
              <w:spacing w:before="100" w:beforeAutospacing="1" w:after="100" w:afterAutospacing="1"/>
            </w:pPr>
            <w:r>
              <w:rPr>
                <w:noProof/>
              </w:rPr>
              <w:pict>
                <v:rect id="_x0000_s1046" style="position:absolute;margin-left:56.7pt;margin-top:13.1pt;width:39pt;height:23.45pt;z-index:251658240" strokecolor="#c2d69b" strokeweight="1pt">
                  <v:fill color2="#d6e3bc" focusposition="1" focussize="" focus="100%" type="gradient"/>
                  <v:shadow on="t" type="perspective" color="#4e6128" opacity=".5" offset="1pt" offset2="-3pt"/>
                  <v:textbox>
                    <w:txbxContent>
                      <w:p w:rsidR="009E48EC" w:rsidRPr="00A06464" w:rsidRDefault="009E48EC" w:rsidP="00A06464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t xml:space="preserve">  </w:t>
                        </w:r>
                        <w:r w:rsidRPr="00A06464">
                          <w:rPr>
                            <w:b/>
                            <w:sz w:val="28"/>
                            <w:szCs w:val="28"/>
                          </w:rPr>
                          <w:t>S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47" style="position:absolute;margin-left:243.4pt;margin-top:12.75pt;width:39pt;height:23.45pt;z-index:251660288" strokecolor="#d99594" strokeweight="1pt">
                  <v:fill color2="#e5b8b7" focusposition="1" focussize="" focus="100%" type="gradient"/>
                  <v:shadow on="t" type="perspective" color="#622423" opacity=".5" offset="1pt" offset2="-3pt"/>
                  <v:textbox>
                    <w:txbxContent>
                      <w:p w:rsidR="009E48EC" w:rsidRPr="00A06464" w:rsidRDefault="009E48EC" w:rsidP="00A06464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t xml:space="preserve">  </w:t>
                        </w:r>
                        <w:r w:rsidRPr="00A06464">
                          <w:rPr>
                            <w:b/>
                            <w:sz w:val="28"/>
                            <w:szCs w:val="28"/>
                          </w:rPr>
                          <w:t>N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48" style="position:absolute;margin-left:204.4pt;margin-top:13.1pt;width:39pt;height:23.45pt;z-index:251659264" strokecolor="#c2d69b" strokeweight="1pt">
                  <v:fill color2="#d6e3bc" focusposition="1" focussize="" focus="100%" type="gradient"/>
                  <v:shadow on="t" type="perspective" color="#4e6128" opacity=".5" offset="1pt" offset2="-3pt"/>
                  <v:textbox>
                    <w:txbxContent>
                      <w:p w:rsidR="009E48EC" w:rsidRPr="00A06464" w:rsidRDefault="009E48EC" w:rsidP="00A06464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t xml:space="preserve"> </w:t>
                        </w:r>
                        <w:r w:rsidRPr="00A06464">
                          <w:rPr>
                            <w:b/>
                            <w:sz w:val="28"/>
                            <w:szCs w:val="28"/>
                          </w:rPr>
                          <w:t xml:space="preserve"> S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49" style="position:absolute;margin-left:17.7pt;margin-top:13.45pt;width:39pt;height:23.45pt;z-index:251657216" strokecolor="#d99594" strokeweight="1pt">
                  <v:fill color2="#e5b8b7" focusposition="1" focussize="" focus="100%" type="gradient"/>
                  <v:shadow on="t" type="perspective" color="#622423" opacity=".5" offset="1pt" offset2="-3pt"/>
                  <v:textbox>
                    <w:txbxContent>
                      <w:p w:rsidR="009E48EC" w:rsidRPr="00A06464" w:rsidRDefault="009E48EC" w:rsidP="00A06464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06464">
                          <w:rPr>
                            <w:b/>
                            <w:sz w:val="28"/>
                            <w:szCs w:val="28"/>
                          </w:rPr>
                          <w:t xml:space="preserve">  N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bCs/>
              </w:rPr>
              <w:t xml:space="preserve">              </w:t>
            </w:r>
          </w:p>
          <w:p w:rsidR="009E48EC" w:rsidRDefault="009E48EC" w:rsidP="00CF3FDF">
            <w:pPr>
              <w:spacing w:before="100" w:beforeAutospacing="1" w:after="100" w:afterAutospacing="1"/>
            </w:pPr>
            <w:r>
              <w:t xml:space="preserve">                                 ……………………..                            </w:t>
            </w:r>
          </w:p>
          <w:p w:rsidR="009E48EC" w:rsidRPr="0014179A" w:rsidRDefault="009E48EC" w:rsidP="00CF3FDF">
            <w:pPr>
              <w:spacing w:before="100" w:beforeAutospacing="1" w:after="100" w:afterAutospacing="1"/>
            </w:pPr>
            <w:r>
              <w:t xml:space="preserve">                                                                                                </w:t>
            </w:r>
          </w:p>
        </w:tc>
      </w:tr>
    </w:tbl>
    <w:tbl>
      <w:tblPr>
        <w:tblpPr w:leftFromText="141" w:rightFromText="141" w:vertAnchor="text" w:horzAnchor="margin" w:tblpY="-462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050"/>
      </w:tblGrid>
      <w:tr w:rsidR="009E48EC" w:rsidRPr="0014179A" w:rsidTr="005B0B63">
        <w:trPr>
          <w:tblCellSpacing w:w="15" w:type="dxa"/>
        </w:trPr>
        <w:tc>
          <w:tcPr>
            <w:tcW w:w="9990" w:type="dxa"/>
            <w:vAlign w:val="center"/>
          </w:tcPr>
          <w:p w:rsidR="009E48EC" w:rsidRDefault="009E48EC" w:rsidP="005B0B6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E48EC" w:rsidRDefault="009E48EC" w:rsidP="005B0B6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E) Aşağıdaki  çoktan seçmeli soruları cevaplayınız.(40 puan)</w:t>
            </w:r>
          </w:p>
          <w:p w:rsidR="009E48EC" w:rsidRDefault="009E48EC" w:rsidP="005B0B6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E48EC" w:rsidRPr="00045F17" w:rsidRDefault="009E48EC" w:rsidP="002F27AA">
            <w:pPr>
              <w:pStyle w:val="ListParagraph"/>
              <w:tabs>
                <w:tab w:val="left" w:pos="8250"/>
              </w:tabs>
              <w:spacing w:after="0" w:line="240" w:lineRule="auto"/>
              <w:ind w:left="0"/>
              <w:rPr>
                <w:rFonts w:ascii="Cambria" w:hAnsi="Cambria"/>
                <w:b/>
              </w:rPr>
            </w:pPr>
            <w:r w:rsidRPr="00045F17">
              <w:rPr>
                <w:rFonts w:ascii="Times New Roman" w:hAnsi="Times New Roman"/>
                <w:b/>
                <w:sz w:val="24"/>
                <w:szCs w:val="24"/>
              </w:rPr>
              <w:t>1)</w:t>
            </w:r>
            <w:r w:rsidRPr="00045F17">
              <w:rPr>
                <w:rFonts w:ascii="Cambria" w:hAnsi="Cambria"/>
                <w:b/>
              </w:rPr>
              <w:t xml:space="preserve"> Aşağıdakilerden hangisi kanın vücutta dolaşımında görevli bir yapıdır?</w:t>
            </w:r>
          </w:p>
          <w:p w:rsidR="009E48EC" w:rsidRPr="00045F17" w:rsidRDefault="009E48EC" w:rsidP="002F27AA">
            <w:pPr>
              <w:pStyle w:val="ListParagraph"/>
              <w:tabs>
                <w:tab w:val="left" w:pos="8250"/>
              </w:tabs>
              <w:spacing w:after="0" w:line="240" w:lineRule="auto"/>
              <w:ind w:left="0"/>
              <w:rPr>
                <w:rFonts w:ascii="Cambria" w:hAnsi="Cambria"/>
              </w:rPr>
            </w:pPr>
            <w:r w:rsidRPr="00045F17">
              <w:rPr>
                <w:rFonts w:ascii="Cambria" w:hAnsi="Cambria"/>
              </w:rPr>
              <w:t xml:space="preserve">          A) Yutak                                 B) Damar         C) Omurga                    D) Eklem</w:t>
            </w:r>
          </w:p>
          <w:p w:rsidR="009E48EC" w:rsidRDefault="009E48EC" w:rsidP="005B0B6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E48EC" w:rsidRPr="0014179A" w:rsidRDefault="009E48EC" w:rsidP="005B0B6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B0B63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179A">
              <w:rPr>
                <w:rFonts w:ascii="Times New Roman" w:hAnsi="Times New Roman"/>
                <w:sz w:val="24"/>
                <w:szCs w:val="24"/>
              </w:rPr>
              <w:t xml:space="preserve">Kâşifler, gemiciler ve dağcılar yönlerini bulmak için  kullanırlar. </w:t>
            </w:r>
            <w:r w:rsidRPr="0014179A">
              <w:rPr>
                <w:rFonts w:ascii="Times New Roman" w:hAnsi="Times New Roman"/>
                <w:b/>
                <w:sz w:val="24"/>
                <w:szCs w:val="24"/>
              </w:rPr>
              <w:t xml:space="preserve"> N</w:t>
            </w:r>
            <w:r w:rsidRPr="0014179A">
              <w:rPr>
                <w:rFonts w:ascii="Times New Roman" w:hAnsi="Times New Roman"/>
                <w:sz w:val="24"/>
                <w:szCs w:val="24"/>
              </w:rPr>
              <w:t xml:space="preserve"> yazılı kırmızı renkli </w:t>
            </w:r>
            <w:r w:rsidRPr="0014179A">
              <w:rPr>
                <w:rFonts w:ascii="Times New Roman" w:hAnsi="Times New Roman"/>
                <w:b/>
                <w:sz w:val="24"/>
                <w:szCs w:val="24"/>
              </w:rPr>
              <w:t>ucu daima Dünya'nın kuzeyini</w:t>
            </w:r>
            <w:r w:rsidRPr="0014179A">
              <w:rPr>
                <w:rFonts w:ascii="Times New Roman" w:hAnsi="Times New Roman"/>
                <w:sz w:val="24"/>
                <w:szCs w:val="24"/>
              </w:rPr>
              <w:t xml:space="preserve">, diğer ucu ise </w:t>
            </w:r>
            <w:r w:rsidRPr="0014179A">
              <w:rPr>
                <w:rFonts w:ascii="Times New Roman" w:hAnsi="Times New Roman"/>
                <w:b/>
                <w:sz w:val="24"/>
                <w:szCs w:val="24"/>
              </w:rPr>
              <w:t>güneyini gösterir</w:t>
            </w:r>
            <w:r w:rsidRPr="0014179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179A">
              <w:rPr>
                <w:rFonts w:ascii="Times New Roman" w:hAnsi="Times New Roman"/>
                <w:b/>
                <w:bCs/>
                <w:sz w:val="24"/>
                <w:szCs w:val="24"/>
              </w:rPr>
              <w:t>Buna göre  bilgileri verilen ve yapımında  mıknatısın kullanıldığı araç hangi seçenekte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doğru </w:t>
            </w:r>
            <w:r w:rsidRPr="0014179A">
              <w:rPr>
                <w:rFonts w:ascii="Times New Roman" w:hAnsi="Times New Roman"/>
                <w:b/>
                <w:bCs/>
                <w:sz w:val="24"/>
                <w:szCs w:val="24"/>
              </w:rPr>
              <w:t>verilmiştir?</w:t>
            </w:r>
          </w:p>
        </w:tc>
      </w:tr>
    </w:tbl>
    <w:p w:rsidR="009E48EC" w:rsidRPr="00CF3FDF" w:rsidRDefault="009E48EC" w:rsidP="00CF3FDF">
      <w:pPr>
        <w:tabs>
          <w:tab w:val="left" w:pos="1575"/>
        </w:tabs>
        <w:rPr>
          <w:b/>
          <w:sz w:val="28"/>
          <w:szCs w:val="28"/>
        </w:rPr>
      </w:pPr>
    </w:p>
    <w:tbl>
      <w:tblPr>
        <w:tblW w:w="11694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1670"/>
        <w:gridCol w:w="24"/>
      </w:tblGrid>
      <w:tr w:rsidR="009E48EC" w:rsidRPr="0014179A" w:rsidTr="005B0B63">
        <w:trPr>
          <w:trHeight w:val="50"/>
          <w:tblCellSpacing w:w="0" w:type="dxa"/>
        </w:trPr>
        <w:tc>
          <w:tcPr>
            <w:tcW w:w="11694" w:type="dxa"/>
            <w:gridSpan w:val="2"/>
            <w:shd w:val="clear" w:color="auto" w:fill="FFFFFF"/>
          </w:tcPr>
          <w:p w:rsidR="009E48EC" w:rsidRPr="0014179A" w:rsidRDefault="009E48EC" w:rsidP="001569EF">
            <w:pPr>
              <w:rPr>
                <w:color w:val="000000"/>
              </w:rPr>
            </w:pPr>
          </w:p>
        </w:tc>
      </w:tr>
      <w:tr w:rsidR="009E48EC" w:rsidRPr="0014179A" w:rsidTr="005B0B63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</w:tcPr>
          <w:tbl>
            <w:tblPr>
              <w:tblpPr w:leftFromText="141" w:rightFromText="141" w:vertAnchor="text" w:horzAnchor="margin" w:tblpXSpec="center" w:tblpY="-354"/>
              <w:tblOverlap w:val="never"/>
              <w:tblW w:w="11100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5893"/>
              <w:gridCol w:w="5207"/>
            </w:tblGrid>
            <w:tr w:rsidR="009E48EC" w:rsidRPr="0014179A" w:rsidTr="005B0B63">
              <w:trPr>
                <w:tblCellSpacing w:w="0" w:type="dxa"/>
              </w:trPr>
              <w:tc>
                <w:tcPr>
                  <w:tcW w:w="5893" w:type="dxa"/>
                </w:tcPr>
                <w:p w:rsidR="009E48EC" w:rsidRPr="0014179A" w:rsidRDefault="009E48EC" w:rsidP="00992F71">
                  <w:r w:rsidRPr="0014179A">
                    <w:t>A)Harita</w:t>
                  </w:r>
                </w:p>
              </w:tc>
              <w:tc>
                <w:tcPr>
                  <w:tcW w:w="5207" w:type="dxa"/>
                </w:tcPr>
                <w:p w:rsidR="009E48EC" w:rsidRPr="0014179A" w:rsidRDefault="009E48EC" w:rsidP="00992F71">
                  <w:r w:rsidRPr="0014179A">
                    <w:t>B)Dikiş makinesi</w:t>
                  </w:r>
                </w:p>
              </w:tc>
            </w:tr>
            <w:tr w:rsidR="009E48EC" w:rsidRPr="0014179A" w:rsidTr="005B0B63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9E48EC" w:rsidRPr="0014179A" w:rsidRDefault="009E48EC" w:rsidP="00992F71"/>
              </w:tc>
              <w:tc>
                <w:tcPr>
                  <w:tcW w:w="0" w:type="auto"/>
                  <w:vAlign w:val="center"/>
                </w:tcPr>
                <w:p w:rsidR="009E48EC" w:rsidRPr="0014179A" w:rsidRDefault="009E48EC" w:rsidP="00992F71"/>
              </w:tc>
            </w:tr>
            <w:tr w:rsidR="009E48EC" w:rsidRPr="0014179A" w:rsidTr="005B0B63">
              <w:trPr>
                <w:tblCellSpacing w:w="0" w:type="dxa"/>
              </w:trPr>
              <w:tc>
                <w:tcPr>
                  <w:tcW w:w="5893" w:type="dxa"/>
                </w:tcPr>
                <w:p w:rsidR="009E48EC" w:rsidRPr="0014179A" w:rsidRDefault="009E48EC" w:rsidP="00992F71">
                  <w:r w:rsidRPr="0014179A">
                    <w:t>C)Pusula </w:t>
                  </w:r>
                </w:p>
              </w:tc>
              <w:tc>
                <w:tcPr>
                  <w:tcW w:w="5207" w:type="dxa"/>
                </w:tcPr>
                <w:p w:rsidR="009E48EC" w:rsidRPr="0014179A" w:rsidRDefault="009E48EC" w:rsidP="00992F71">
                  <w:r w:rsidRPr="0014179A">
                    <w:t>D)Buzdolabı</w:t>
                  </w:r>
                </w:p>
              </w:tc>
            </w:tr>
          </w:tbl>
          <w:p w:rsidR="009E48EC" w:rsidRPr="0014179A" w:rsidRDefault="009E48EC" w:rsidP="001569EF">
            <w:pPr>
              <w:rPr>
                <w:color w:val="000000"/>
              </w:rPr>
            </w:pPr>
          </w:p>
        </w:tc>
      </w:tr>
      <w:tr w:rsidR="009E48EC" w:rsidRPr="0014179A" w:rsidTr="005B0B63">
        <w:trPr>
          <w:tblCellSpacing w:w="0" w:type="dxa"/>
        </w:trPr>
        <w:tc>
          <w:tcPr>
            <w:tcW w:w="11694" w:type="dxa"/>
            <w:gridSpan w:val="2"/>
            <w:shd w:val="clear" w:color="auto" w:fill="FFFFFF"/>
          </w:tcPr>
          <w:p w:rsidR="009E48EC" w:rsidRPr="0014179A" w:rsidRDefault="009E48EC" w:rsidP="001569EF">
            <w:pPr>
              <w:rPr>
                <w:color w:val="000000"/>
              </w:rPr>
            </w:pPr>
          </w:p>
        </w:tc>
      </w:tr>
      <w:tr w:rsidR="009E48EC" w:rsidRPr="0014179A" w:rsidTr="005B0B63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</w:tcPr>
          <w:tbl>
            <w:tblPr>
              <w:tblpPr w:leftFromText="141" w:rightFromText="141" w:vertAnchor="text" w:horzAnchor="margin" w:tblpY="-234"/>
              <w:tblOverlap w:val="never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10050"/>
            </w:tblGrid>
            <w:tr w:rsidR="009E48EC" w:rsidRPr="0014179A" w:rsidTr="005B0B63">
              <w:trPr>
                <w:tblCellSpacing w:w="15" w:type="dxa"/>
              </w:trPr>
              <w:tc>
                <w:tcPr>
                  <w:tcW w:w="9990" w:type="dxa"/>
                  <w:vAlign w:val="center"/>
                </w:tcPr>
                <w:p w:rsidR="009E48EC" w:rsidRPr="0014179A" w:rsidRDefault="009E48EC" w:rsidP="00793108">
                  <w:pPr>
                    <w:spacing w:before="100" w:beforeAutospacing="1" w:after="100" w:afterAutospacing="1"/>
                  </w:pPr>
                  <w:r>
                    <w:rPr>
                      <w:b/>
                      <w:bCs/>
                    </w:rPr>
                    <w:t>3)</w:t>
                  </w:r>
                  <w:r w:rsidRPr="0014179A">
                    <w:rPr>
                      <w:b/>
                      <w:bCs/>
                    </w:rPr>
                    <w:t>Aşağıdakilerden hangisi mıknatıs yaklaştırıldığında mıknatıs bu eşyaya zarar verebilir?</w:t>
                  </w:r>
                </w:p>
              </w:tc>
            </w:tr>
          </w:tbl>
          <w:p w:rsidR="009E48EC" w:rsidRPr="0014179A" w:rsidRDefault="009E48EC" w:rsidP="001569EF">
            <w:pPr>
              <w:rPr>
                <w:color w:val="000000"/>
              </w:rPr>
            </w:pPr>
          </w:p>
          <w:tbl>
            <w:tblPr>
              <w:tblpPr w:leftFromText="141" w:rightFromText="141" w:vertAnchor="text" w:horzAnchor="margin" w:tblpY="-143"/>
              <w:tblOverlap w:val="never"/>
              <w:tblW w:w="11100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4424"/>
              <w:gridCol w:w="6676"/>
            </w:tblGrid>
            <w:tr w:rsidR="009E48EC" w:rsidRPr="0014179A" w:rsidTr="005B0B63">
              <w:trPr>
                <w:tblCellSpacing w:w="0" w:type="dxa"/>
              </w:trPr>
              <w:tc>
                <w:tcPr>
                  <w:tcW w:w="4424" w:type="dxa"/>
                </w:tcPr>
                <w:p w:rsidR="009E48EC" w:rsidRPr="0014179A" w:rsidRDefault="009E48EC" w:rsidP="00660BD8">
                  <w:r w:rsidRPr="0014179A">
                    <w:t>A)  Cam bardak </w:t>
                  </w:r>
                </w:p>
              </w:tc>
              <w:tc>
                <w:tcPr>
                  <w:tcW w:w="6676" w:type="dxa"/>
                </w:tcPr>
                <w:p w:rsidR="009E48EC" w:rsidRPr="0014179A" w:rsidRDefault="009E48EC" w:rsidP="00660BD8">
                  <w:r w:rsidRPr="0014179A">
                    <w:t>B)  Bankamatik kartı</w:t>
                  </w:r>
                </w:p>
              </w:tc>
            </w:tr>
            <w:tr w:rsidR="009E48EC" w:rsidRPr="0014179A" w:rsidTr="005B0B63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9E48EC" w:rsidRPr="0014179A" w:rsidRDefault="009E48EC" w:rsidP="00660BD8"/>
              </w:tc>
              <w:tc>
                <w:tcPr>
                  <w:tcW w:w="0" w:type="auto"/>
                  <w:vAlign w:val="center"/>
                </w:tcPr>
                <w:p w:rsidR="009E48EC" w:rsidRPr="0014179A" w:rsidRDefault="009E48EC" w:rsidP="00660BD8"/>
              </w:tc>
            </w:tr>
            <w:tr w:rsidR="009E48EC" w:rsidRPr="0014179A" w:rsidTr="005B0B63">
              <w:trPr>
                <w:tblCellSpacing w:w="0" w:type="dxa"/>
              </w:trPr>
              <w:tc>
                <w:tcPr>
                  <w:tcW w:w="4424" w:type="dxa"/>
                </w:tcPr>
                <w:p w:rsidR="009E48EC" w:rsidRPr="0014179A" w:rsidRDefault="009E48EC" w:rsidP="00660BD8">
                  <w:r w:rsidRPr="0014179A">
                    <w:t>C)  Zımba teli </w:t>
                  </w:r>
                </w:p>
              </w:tc>
              <w:tc>
                <w:tcPr>
                  <w:tcW w:w="6676" w:type="dxa"/>
                </w:tcPr>
                <w:p w:rsidR="009E48EC" w:rsidRPr="0014179A" w:rsidRDefault="009E48EC" w:rsidP="00660BD8">
                  <w:r w:rsidRPr="0014179A">
                    <w:t>D)  Makas </w:t>
                  </w:r>
                </w:p>
              </w:tc>
            </w:tr>
          </w:tbl>
          <w:p w:rsidR="009E48EC" w:rsidRPr="0014179A" w:rsidRDefault="009E48EC" w:rsidP="001569EF">
            <w:pPr>
              <w:rPr>
                <w:color w:val="000000"/>
              </w:rPr>
            </w:pPr>
          </w:p>
        </w:tc>
      </w:tr>
      <w:tr w:rsidR="009E48EC" w:rsidRPr="0014179A" w:rsidTr="005B0B63">
        <w:trPr>
          <w:gridAfter w:val="1"/>
          <w:wAfter w:w="24" w:type="dxa"/>
          <w:tblCellSpacing w:w="0" w:type="dxa"/>
        </w:trPr>
        <w:tc>
          <w:tcPr>
            <w:tcW w:w="11670" w:type="dxa"/>
            <w:shd w:val="clear" w:color="auto" w:fill="FFFFFF"/>
          </w:tcPr>
          <w:p w:rsidR="009E48EC" w:rsidRPr="0014179A" w:rsidRDefault="009E48EC" w:rsidP="005D5C7B">
            <w:pPr>
              <w:rPr>
                <w:color w:val="000000"/>
              </w:rPr>
            </w:pPr>
          </w:p>
        </w:tc>
      </w:tr>
      <w:tr w:rsidR="009E48EC" w:rsidRPr="0014179A" w:rsidTr="005B0B63">
        <w:trPr>
          <w:gridAfter w:val="1"/>
          <w:wAfter w:w="24" w:type="dxa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pPr w:leftFromText="141" w:rightFromText="141" w:vertAnchor="text" w:horzAnchor="margin" w:tblpY="-345"/>
              <w:tblOverlap w:val="never"/>
              <w:tblW w:w="1005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10050"/>
            </w:tblGrid>
            <w:tr w:rsidR="009E48EC" w:rsidRPr="0014179A" w:rsidTr="005B0B63">
              <w:trPr>
                <w:tblCellSpacing w:w="15" w:type="dxa"/>
              </w:trPr>
              <w:tc>
                <w:tcPr>
                  <w:tcW w:w="9990" w:type="dxa"/>
                  <w:vAlign w:val="center"/>
                </w:tcPr>
                <w:p w:rsidR="009E48EC" w:rsidRPr="0014179A" w:rsidRDefault="009E48EC" w:rsidP="005B0B63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B0B6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4)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14179A">
                    <w:rPr>
                      <w:rFonts w:ascii="Times New Roman" w:hAnsi="Times New Roman"/>
                      <w:sz w:val="24"/>
                      <w:szCs w:val="24"/>
                    </w:rPr>
                    <w:t>Kuvvetin etkisiyle şekil değiştiren cisimlerden bazıları, kuvvetin etkisi ortadan kalktığında eski şekline geri döner. Böyle cisimlere esnek cisim denir. </w:t>
                  </w:r>
                </w:p>
                <w:p w:rsidR="009E48EC" w:rsidRPr="0014179A" w:rsidRDefault="009E48EC" w:rsidP="005B0B63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      </w:t>
                  </w:r>
                  <w:r w:rsidRPr="0014179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Aşağıdakilerden hangisi esnek cisimlere örnektir</w:t>
                  </w:r>
                  <w:r w:rsidRPr="0014179A">
                    <w:rPr>
                      <w:rFonts w:ascii="Times New Roman" w:hAnsi="Times New Roman"/>
                      <w:sz w:val="24"/>
                      <w:szCs w:val="24"/>
                    </w:rPr>
                    <w:t>?</w:t>
                  </w:r>
                </w:p>
              </w:tc>
            </w:tr>
          </w:tbl>
          <w:p w:rsidR="009E48EC" w:rsidRPr="0014179A" w:rsidRDefault="009E48EC" w:rsidP="005D5C7B">
            <w:pPr>
              <w:rPr>
                <w:color w:val="000000"/>
              </w:rPr>
            </w:pPr>
          </w:p>
          <w:p w:rsidR="009E48EC" w:rsidRPr="0014179A" w:rsidRDefault="009E48EC" w:rsidP="005D5C7B">
            <w:pPr>
              <w:rPr>
                <w:color w:val="000000"/>
              </w:rPr>
            </w:pPr>
          </w:p>
        </w:tc>
      </w:tr>
    </w:tbl>
    <w:p w:rsidR="009E48EC" w:rsidRPr="0014179A" w:rsidRDefault="009E48EC" w:rsidP="005D5C7B"/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1160"/>
      </w:tblGrid>
      <w:tr w:rsidR="009E48EC" w:rsidRPr="0014179A" w:rsidTr="005B0B63">
        <w:trPr>
          <w:tblCellSpacing w:w="0" w:type="dxa"/>
        </w:trPr>
        <w:tc>
          <w:tcPr>
            <w:tcW w:w="11160" w:type="dxa"/>
            <w:shd w:val="clear" w:color="auto" w:fill="FFFFFF"/>
          </w:tcPr>
          <w:tbl>
            <w:tblPr>
              <w:tblpPr w:leftFromText="141" w:rightFromText="141" w:vertAnchor="text" w:horzAnchor="margin" w:tblpY="-60"/>
              <w:tblOverlap w:val="never"/>
              <w:tblW w:w="11100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5290"/>
              <w:gridCol w:w="5810"/>
            </w:tblGrid>
            <w:tr w:rsidR="009E48EC" w:rsidRPr="0014179A" w:rsidTr="005B0B63">
              <w:trPr>
                <w:tblCellSpacing w:w="0" w:type="dxa"/>
              </w:trPr>
              <w:tc>
                <w:tcPr>
                  <w:tcW w:w="5290" w:type="dxa"/>
                </w:tcPr>
                <w:p w:rsidR="009E48EC" w:rsidRPr="0014179A" w:rsidRDefault="009E48EC" w:rsidP="005B0B63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79A">
                    <w:rPr>
                      <w:rFonts w:ascii="Times New Roman" w:hAnsi="Times New Roman"/>
                      <w:sz w:val="24"/>
                      <w:szCs w:val="24"/>
                    </w:rPr>
                    <w:t>A)  Tahta</w:t>
                  </w:r>
                </w:p>
              </w:tc>
              <w:tc>
                <w:tcPr>
                  <w:tcW w:w="5810" w:type="dxa"/>
                </w:tcPr>
                <w:p w:rsidR="009E48EC" w:rsidRPr="0014179A" w:rsidRDefault="009E48EC" w:rsidP="005B0B63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79A">
                    <w:rPr>
                      <w:rFonts w:ascii="Times New Roman" w:hAnsi="Times New Roman"/>
                      <w:sz w:val="24"/>
                      <w:szCs w:val="24"/>
                    </w:rPr>
                    <w:t>B)  Yumurta</w:t>
                  </w:r>
                </w:p>
              </w:tc>
            </w:tr>
            <w:tr w:rsidR="009E48EC" w:rsidRPr="0014179A" w:rsidTr="005B0B63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9E48EC" w:rsidRPr="0014179A" w:rsidRDefault="009E48EC" w:rsidP="005B0B63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9E48EC" w:rsidRPr="0014179A" w:rsidRDefault="009E48EC" w:rsidP="005B0B63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48EC" w:rsidRPr="0014179A" w:rsidTr="005B0B63">
              <w:trPr>
                <w:tblCellSpacing w:w="0" w:type="dxa"/>
              </w:trPr>
              <w:tc>
                <w:tcPr>
                  <w:tcW w:w="5290" w:type="dxa"/>
                </w:tcPr>
                <w:p w:rsidR="009E48EC" w:rsidRPr="0014179A" w:rsidRDefault="009E48EC" w:rsidP="005B0B63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79A">
                    <w:rPr>
                      <w:rFonts w:ascii="Times New Roman" w:hAnsi="Times New Roman"/>
                      <w:sz w:val="24"/>
                      <w:szCs w:val="24"/>
                    </w:rPr>
                    <w:t>C)  Sünger </w:t>
                  </w:r>
                </w:p>
              </w:tc>
              <w:tc>
                <w:tcPr>
                  <w:tcW w:w="5810" w:type="dxa"/>
                </w:tcPr>
                <w:p w:rsidR="009E48EC" w:rsidRPr="0014179A" w:rsidRDefault="009E48EC" w:rsidP="005B0B63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79A">
                    <w:rPr>
                      <w:rFonts w:ascii="Times New Roman" w:hAnsi="Times New Roman"/>
                      <w:sz w:val="24"/>
                      <w:szCs w:val="24"/>
                    </w:rPr>
                    <w:t>D)  Bakır tel </w:t>
                  </w:r>
                </w:p>
              </w:tc>
            </w:tr>
          </w:tbl>
          <w:p w:rsidR="009E48EC" w:rsidRPr="0014179A" w:rsidRDefault="009E48EC" w:rsidP="00292365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E48EC" w:rsidRPr="0014179A" w:rsidTr="005D5C7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9E48EC" w:rsidRPr="0014179A" w:rsidRDefault="009E48EC" w:rsidP="00292365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E48EC" w:rsidRPr="0014179A" w:rsidTr="005B0B63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9E48EC" w:rsidRPr="005B0B63" w:rsidRDefault="009E48EC" w:rsidP="00272537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3B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5)</w:t>
            </w:r>
            <w:r w:rsidRPr="005B0B63">
              <w:rPr>
                <w:rFonts w:ascii="Times New Roman" w:hAnsi="Times New Roman"/>
                <w:color w:val="000000"/>
                <w:sz w:val="24"/>
                <w:szCs w:val="24"/>
              </w:rPr>
              <w:t>Aşağıdaki hareketlilerden hangisi</w:t>
            </w:r>
            <w:r w:rsidRPr="005A3B28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sallanma</w:t>
            </w:r>
            <w:r w:rsidRPr="005B0B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hareketi yapar?</w:t>
            </w:r>
          </w:p>
        </w:tc>
      </w:tr>
    </w:tbl>
    <w:p w:rsidR="009E48EC" w:rsidRPr="0014179A" w:rsidRDefault="009E48EC" w:rsidP="00292365">
      <w:pPr>
        <w:pStyle w:val="NoSpacing"/>
        <w:rPr>
          <w:rFonts w:ascii="Times New Roman" w:hAnsi="Times New Roman"/>
          <w:sz w:val="24"/>
          <w:szCs w:val="24"/>
        </w:rPr>
      </w:pPr>
    </w:p>
    <w:tbl>
      <w:tblPr>
        <w:tblW w:w="11694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1730"/>
      </w:tblGrid>
      <w:tr w:rsidR="009E48EC" w:rsidRPr="0014179A" w:rsidTr="0011540E">
        <w:trPr>
          <w:tblCellSpacing w:w="0" w:type="dxa"/>
        </w:trPr>
        <w:tc>
          <w:tcPr>
            <w:tcW w:w="11694" w:type="dxa"/>
            <w:shd w:val="clear" w:color="auto" w:fill="FFFFFF"/>
          </w:tcPr>
          <w:tbl>
            <w:tblPr>
              <w:tblpPr w:leftFromText="141" w:rightFromText="141" w:vertAnchor="page" w:horzAnchor="margin" w:tblpY="1"/>
              <w:tblOverlap w:val="never"/>
              <w:tblW w:w="11100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1100"/>
            </w:tblGrid>
            <w:tr w:rsidR="009E48EC" w:rsidRPr="0014179A" w:rsidTr="005B0B63">
              <w:trPr>
                <w:tblCellSpacing w:w="0" w:type="dxa"/>
              </w:trPr>
              <w:tc>
                <w:tcPr>
                  <w:tcW w:w="11100" w:type="dxa"/>
                </w:tcPr>
                <w:p w:rsidR="009E48EC" w:rsidRPr="0014179A" w:rsidRDefault="009E48EC" w:rsidP="005B0B63">
                  <w:r>
                    <w:t xml:space="preserve">            </w:t>
                  </w:r>
                  <w:r w:rsidRPr="0014179A">
                    <w:t>A)  Çalışan duvar saatinin sarkacı </w:t>
                  </w:r>
                </w:p>
              </w:tc>
            </w:tr>
            <w:tr w:rsidR="009E48EC" w:rsidRPr="0014179A" w:rsidTr="005B0B63">
              <w:trPr>
                <w:tblCellSpacing w:w="0" w:type="dxa"/>
              </w:trPr>
              <w:tc>
                <w:tcPr>
                  <w:tcW w:w="11100" w:type="dxa"/>
                </w:tcPr>
                <w:p w:rsidR="009E48EC" w:rsidRPr="0014179A" w:rsidRDefault="009E48EC" w:rsidP="005B0B63">
                  <w:r>
                    <w:t xml:space="preserve">            </w:t>
                  </w:r>
                  <w:r w:rsidRPr="0014179A">
                    <w:t>B)  Evin çatısından düşen kiremit </w:t>
                  </w:r>
                </w:p>
              </w:tc>
            </w:tr>
            <w:tr w:rsidR="009E48EC" w:rsidRPr="0014179A" w:rsidTr="005B0B63">
              <w:trPr>
                <w:tblCellSpacing w:w="0" w:type="dxa"/>
              </w:trPr>
              <w:tc>
                <w:tcPr>
                  <w:tcW w:w="11100" w:type="dxa"/>
                </w:tcPr>
                <w:p w:rsidR="009E48EC" w:rsidRPr="0014179A" w:rsidRDefault="009E48EC" w:rsidP="005B0B63">
                  <w:r>
                    <w:t xml:space="preserve">            </w:t>
                  </w:r>
                  <w:r w:rsidRPr="0014179A">
                    <w:t>C)  Viraja gelen otomobil </w:t>
                  </w:r>
                </w:p>
              </w:tc>
            </w:tr>
            <w:tr w:rsidR="009E48EC" w:rsidRPr="0014179A" w:rsidTr="005B0B63">
              <w:trPr>
                <w:trHeight w:val="50"/>
                <w:tblCellSpacing w:w="0" w:type="dxa"/>
              </w:trPr>
              <w:tc>
                <w:tcPr>
                  <w:tcW w:w="11100" w:type="dxa"/>
                </w:tcPr>
                <w:p w:rsidR="009E48EC" w:rsidRPr="0014179A" w:rsidRDefault="009E48EC" w:rsidP="005B0B63">
                  <w:r w:rsidRPr="0014179A">
                    <w:t xml:space="preserve">         </w:t>
                  </w:r>
                  <w:r>
                    <w:t xml:space="preserve">   </w:t>
                  </w:r>
                  <w:r w:rsidRPr="0014179A">
                    <w:t>D)  Çalışan vantilatörün pervaneleri</w:t>
                  </w:r>
                </w:p>
              </w:tc>
            </w:tr>
          </w:tbl>
          <w:p w:rsidR="009E48EC" w:rsidRPr="0014179A" w:rsidRDefault="009E48EC" w:rsidP="00292365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E48EC" w:rsidRPr="0014179A" w:rsidTr="0011540E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pPr w:leftFromText="141" w:rightFromText="141" w:vertAnchor="text" w:horzAnchor="margin" w:tblpY="33"/>
              <w:tblW w:w="11670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1670"/>
            </w:tblGrid>
            <w:tr w:rsidR="009E48EC" w:rsidRPr="0011540E" w:rsidTr="005B0B63">
              <w:trPr>
                <w:trHeight w:val="50"/>
                <w:tblCellSpacing w:w="0" w:type="dxa"/>
              </w:trPr>
              <w:tc>
                <w:tcPr>
                  <w:tcW w:w="11670" w:type="dxa"/>
                  <w:shd w:val="clear" w:color="auto" w:fill="FFFFFF"/>
                </w:tcPr>
                <w:p w:rsidR="009E48EC" w:rsidRPr="0011540E" w:rsidRDefault="009E48EC" w:rsidP="00355E3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E48EC" w:rsidRPr="0011540E" w:rsidTr="005B0B63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9E48EC" w:rsidRPr="0011540E" w:rsidRDefault="009E48EC" w:rsidP="00355E3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E48EC" w:rsidRPr="00DE4AB4" w:rsidTr="005B0B63">
              <w:trPr>
                <w:tblCellSpacing w:w="0" w:type="dxa"/>
              </w:trPr>
              <w:tc>
                <w:tcPr>
                  <w:tcW w:w="11670" w:type="dxa"/>
                  <w:shd w:val="clear" w:color="auto" w:fill="FFFFFF"/>
                </w:tcPr>
                <w:p w:rsidR="009E48EC" w:rsidRPr="00DE4AB4" w:rsidRDefault="009E48EC" w:rsidP="00355E3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E48EC" w:rsidRPr="00DE4AB4" w:rsidTr="005B0B63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:rsidR="009E48EC" w:rsidRPr="00DE4AB4" w:rsidRDefault="009E48EC" w:rsidP="00355E3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9E48EC" w:rsidRPr="0014179A" w:rsidRDefault="009E48EC" w:rsidP="00292365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E48EC" w:rsidRPr="0014179A" w:rsidTr="0011540E">
        <w:trPr>
          <w:tblCellSpacing w:w="0" w:type="dxa"/>
        </w:trPr>
        <w:tc>
          <w:tcPr>
            <w:tcW w:w="11694" w:type="dxa"/>
            <w:shd w:val="clear" w:color="auto" w:fill="FFFFFF"/>
          </w:tcPr>
          <w:p w:rsidR="009E48EC" w:rsidRPr="0014179A" w:rsidRDefault="009E48EC" w:rsidP="005D5C7B">
            <w:pPr>
              <w:rPr>
                <w:color w:val="000000"/>
              </w:rPr>
            </w:pPr>
          </w:p>
        </w:tc>
      </w:tr>
      <w:tr w:rsidR="009E48EC" w:rsidRPr="0014179A" w:rsidTr="0011540E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9E48EC" w:rsidRPr="0014179A" w:rsidRDefault="009E48EC" w:rsidP="005D5C7B">
            <w:pPr>
              <w:rPr>
                <w:color w:val="000000"/>
              </w:rPr>
            </w:pPr>
          </w:p>
        </w:tc>
      </w:tr>
    </w:tbl>
    <w:p w:rsidR="009E48EC" w:rsidRPr="0014179A" w:rsidRDefault="009E48EC" w:rsidP="001E4D92">
      <w:r>
        <w:rPr>
          <w:b/>
        </w:rPr>
        <w:t>6)</w:t>
      </w:r>
      <w:r w:rsidRPr="0014179A">
        <w:rPr>
          <w:b/>
        </w:rPr>
        <w:t>Aşağıdaki maddelerden hangisi suda yüzer?</w:t>
      </w:r>
    </w:p>
    <w:p w:rsidR="009E48EC" w:rsidRPr="0014179A" w:rsidRDefault="009E48EC" w:rsidP="001E4D92">
      <w:r>
        <w:t xml:space="preserve">      </w:t>
      </w:r>
      <w:r w:rsidRPr="0014179A">
        <w:t xml:space="preserve">A) Mıknatıs                B) Tahta </w:t>
      </w:r>
      <w:r>
        <w:t xml:space="preserve">    </w:t>
      </w:r>
      <w:r w:rsidRPr="0014179A">
        <w:t>C) Çakıl taşı               D) Demir çivi</w:t>
      </w:r>
    </w:p>
    <w:p w:rsidR="009E48EC" w:rsidRDefault="009E48EC" w:rsidP="00DE4AB4">
      <w:pPr>
        <w:tabs>
          <w:tab w:val="left" w:pos="930"/>
        </w:tabs>
        <w:rPr>
          <w:rFonts w:ascii="Comic Sans MS" w:hAnsi="Comic Sans MS"/>
        </w:rPr>
      </w:pPr>
    </w:p>
    <w:p w:rsidR="009E48EC" w:rsidRPr="00FB0C7A" w:rsidRDefault="009E48EC" w:rsidP="001E4D92">
      <w:pPr>
        <w:jc w:val="both"/>
        <w:rPr>
          <w:b/>
          <w:lang w:eastAsia="en-US"/>
        </w:rPr>
      </w:pPr>
      <w:r w:rsidRPr="00213EFC">
        <w:rPr>
          <w:b/>
          <w:lang w:eastAsia="en-US"/>
        </w:rPr>
        <w:t>7)Mıknatısların kutupları nasıl adlandırılır?</w:t>
      </w:r>
    </w:p>
    <w:p w:rsidR="009E48EC" w:rsidRDefault="009E48EC" w:rsidP="001E4D92">
      <w:pPr>
        <w:jc w:val="both"/>
        <w:rPr>
          <w:lang w:eastAsia="en-US"/>
        </w:rPr>
      </w:pPr>
      <w:r>
        <w:rPr>
          <w:b/>
          <w:lang w:eastAsia="en-US"/>
        </w:rPr>
        <w:t xml:space="preserve">       </w:t>
      </w:r>
      <w:r w:rsidRPr="00FF6F33">
        <w:rPr>
          <w:b/>
          <w:lang w:eastAsia="en-US"/>
        </w:rPr>
        <w:t>A)</w:t>
      </w:r>
      <w:r>
        <w:rPr>
          <w:b/>
          <w:lang w:eastAsia="en-US"/>
        </w:rPr>
        <w:t xml:space="preserve"> </w:t>
      </w:r>
      <w:r>
        <w:rPr>
          <w:lang w:eastAsia="en-US"/>
        </w:rPr>
        <w:t xml:space="preserve"> N-</w:t>
      </w:r>
      <w:r>
        <w:rPr>
          <w:lang w:eastAsia="en-US"/>
        </w:rPr>
        <w:sym w:font="Wingdings" w:char="F0E0"/>
      </w:r>
      <w:r>
        <w:rPr>
          <w:lang w:eastAsia="en-US"/>
        </w:rPr>
        <w:t xml:space="preserve">doğu       </w:t>
      </w:r>
      <w:r w:rsidRPr="00FF6F33">
        <w:rPr>
          <w:b/>
          <w:lang w:eastAsia="en-US"/>
        </w:rPr>
        <w:t>B)</w:t>
      </w:r>
      <w:r>
        <w:rPr>
          <w:lang w:eastAsia="en-US"/>
        </w:rPr>
        <w:t xml:space="preserve">  N-</w:t>
      </w:r>
      <w:r>
        <w:rPr>
          <w:lang w:eastAsia="en-US"/>
        </w:rPr>
        <w:sym w:font="Wingdings" w:char="F0E0"/>
      </w:r>
      <w:r>
        <w:rPr>
          <w:lang w:eastAsia="en-US"/>
        </w:rPr>
        <w:t xml:space="preserve">güney         </w:t>
      </w:r>
      <w:r w:rsidRPr="00FF6F33">
        <w:rPr>
          <w:b/>
          <w:lang w:eastAsia="en-US"/>
        </w:rPr>
        <w:t>C)</w:t>
      </w:r>
      <w:r>
        <w:rPr>
          <w:lang w:eastAsia="en-US"/>
        </w:rPr>
        <w:t xml:space="preserve"> N-</w:t>
      </w:r>
      <w:r>
        <w:rPr>
          <w:lang w:eastAsia="en-US"/>
        </w:rPr>
        <w:sym w:font="Wingdings" w:char="F0E0"/>
      </w:r>
      <w:r>
        <w:rPr>
          <w:lang w:eastAsia="en-US"/>
        </w:rPr>
        <w:t xml:space="preserve">batı          </w:t>
      </w:r>
      <w:r w:rsidRPr="00FF6F33">
        <w:rPr>
          <w:b/>
          <w:lang w:eastAsia="en-US"/>
        </w:rPr>
        <w:t>D)</w:t>
      </w:r>
      <w:r>
        <w:rPr>
          <w:lang w:eastAsia="en-US"/>
        </w:rPr>
        <w:t xml:space="preserve"> N-</w:t>
      </w:r>
      <w:r>
        <w:rPr>
          <w:lang w:eastAsia="en-US"/>
        </w:rPr>
        <w:sym w:font="Wingdings" w:char="F0E0"/>
      </w:r>
      <w:r>
        <w:rPr>
          <w:lang w:eastAsia="en-US"/>
        </w:rPr>
        <w:t xml:space="preserve"> kuzey</w:t>
      </w:r>
    </w:p>
    <w:p w:rsidR="009E48EC" w:rsidRDefault="009E48EC" w:rsidP="001E4D92">
      <w:pPr>
        <w:tabs>
          <w:tab w:val="left" w:pos="2130"/>
          <w:tab w:val="left" w:pos="4050"/>
          <w:tab w:val="left" w:pos="5610"/>
        </w:tabs>
        <w:jc w:val="both"/>
        <w:rPr>
          <w:lang w:eastAsia="en-US"/>
        </w:rPr>
      </w:pPr>
      <w:r>
        <w:rPr>
          <w:lang w:eastAsia="en-US"/>
        </w:rPr>
        <w:t xml:space="preserve">              S-</w:t>
      </w:r>
      <w:r>
        <w:rPr>
          <w:lang w:eastAsia="en-US"/>
        </w:rPr>
        <w:sym w:font="Wingdings" w:char="F0E0"/>
      </w:r>
      <w:r>
        <w:rPr>
          <w:lang w:eastAsia="en-US"/>
        </w:rPr>
        <w:t xml:space="preserve"> batı</w:t>
      </w:r>
      <w:r>
        <w:rPr>
          <w:lang w:eastAsia="en-US"/>
        </w:rPr>
        <w:tab/>
        <w:t xml:space="preserve">       S-</w:t>
      </w:r>
      <w:r>
        <w:rPr>
          <w:lang w:eastAsia="en-US"/>
        </w:rPr>
        <w:sym w:font="Wingdings" w:char="F0E0"/>
      </w:r>
      <w:r>
        <w:rPr>
          <w:lang w:eastAsia="en-US"/>
        </w:rPr>
        <w:t>kuzey               S-</w:t>
      </w:r>
      <w:r>
        <w:rPr>
          <w:lang w:eastAsia="en-US"/>
        </w:rPr>
        <w:sym w:font="Wingdings" w:char="F0E0"/>
      </w:r>
      <w:r>
        <w:rPr>
          <w:lang w:eastAsia="en-US"/>
        </w:rPr>
        <w:t>doğu</w:t>
      </w:r>
      <w:r>
        <w:rPr>
          <w:lang w:eastAsia="en-US"/>
        </w:rPr>
        <w:tab/>
        <w:t xml:space="preserve">           S-</w:t>
      </w:r>
      <w:r>
        <w:rPr>
          <w:lang w:eastAsia="en-US"/>
        </w:rPr>
        <w:sym w:font="Wingdings" w:char="F0E0"/>
      </w:r>
      <w:r>
        <w:rPr>
          <w:lang w:eastAsia="en-US"/>
        </w:rPr>
        <w:t>güney</w:t>
      </w:r>
    </w:p>
    <w:p w:rsidR="009E48EC" w:rsidRDefault="009E48EC" w:rsidP="008B4D2A">
      <w:pPr>
        <w:pStyle w:val="ListParagraph"/>
        <w:tabs>
          <w:tab w:val="left" w:pos="8250"/>
        </w:tabs>
        <w:spacing w:after="0" w:line="240" w:lineRule="auto"/>
        <w:ind w:left="0"/>
        <w:rPr>
          <w:rFonts w:ascii="Cambria" w:hAnsi="Cambria"/>
          <w:b/>
        </w:rPr>
      </w:pPr>
    </w:p>
    <w:p w:rsidR="009E48EC" w:rsidRDefault="009E48EC" w:rsidP="008B4D2A">
      <w:pPr>
        <w:pStyle w:val="ListParagraph"/>
        <w:tabs>
          <w:tab w:val="left" w:pos="8250"/>
        </w:tabs>
        <w:spacing w:after="0" w:line="240" w:lineRule="auto"/>
        <w:ind w:left="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8)Yere saçılan toplu iğneleri aşağıdaki yöntemlerden hangileri ile daha kolay ayırabiliriz?</w:t>
      </w:r>
    </w:p>
    <w:p w:rsidR="009E48EC" w:rsidRDefault="009E48EC" w:rsidP="00991AC8">
      <w:pPr>
        <w:pStyle w:val="ListParagraph"/>
        <w:tabs>
          <w:tab w:val="left" w:pos="8250"/>
        </w:tabs>
        <w:spacing w:after="0" w:line="240" w:lineRule="auto"/>
        <w:ind w:left="0"/>
        <w:rPr>
          <w:rFonts w:ascii="Cambria" w:hAnsi="Cambria"/>
        </w:rPr>
      </w:pPr>
      <w:r>
        <w:rPr>
          <w:rFonts w:ascii="Cambria" w:hAnsi="Cambria"/>
        </w:rPr>
        <w:t xml:space="preserve">       A)</w:t>
      </w:r>
      <w:r w:rsidRPr="00AD6D8B">
        <w:rPr>
          <w:rFonts w:ascii="Cambria" w:hAnsi="Cambria"/>
        </w:rPr>
        <w:t>Cımbızla toplayarak</w:t>
      </w:r>
      <w:r>
        <w:rPr>
          <w:rFonts w:ascii="Cambria" w:hAnsi="Cambria"/>
        </w:rPr>
        <w:t xml:space="preserve">      B)</w:t>
      </w:r>
      <w:r w:rsidRPr="00AD6D8B">
        <w:rPr>
          <w:rFonts w:ascii="Cambria" w:hAnsi="Cambria"/>
        </w:rPr>
        <w:t>Mıknatıs yaklaştırarak</w:t>
      </w:r>
      <w:r>
        <w:rPr>
          <w:rFonts w:ascii="Cambria" w:hAnsi="Cambria"/>
        </w:rPr>
        <w:t xml:space="preserve">       C)</w:t>
      </w:r>
      <w:r w:rsidRPr="00AD6D8B">
        <w:rPr>
          <w:rFonts w:ascii="Cambria" w:hAnsi="Cambria"/>
        </w:rPr>
        <w:t>Süpürge ile süpürerek</w:t>
      </w:r>
      <w:r>
        <w:rPr>
          <w:rFonts w:ascii="Cambria" w:hAnsi="Cambria"/>
        </w:rPr>
        <w:t xml:space="preserve">       D)</w:t>
      </w:r>
      <w:r w:rsidRPr="00AD6D8B">
        <w:rPr>
          <w:rFonts w:ascii="Cambria" w:hAnsi="Cambria"/>
        </w:rPr>
        <w:t>Elimizle toplayarak</w:t>
      </w:r>
    </w:p>
    <w:p w:rsidR="009E48EC" w:rsidRDefault="009E48EC" w:rsidP="00991AC8">
      <w:pPr>
        <w:pStyle w:val="ListParagraph"/>
        <w:tabs>
          <w:tab w:val="left" w:pos="8250"/>
        </w:tabs>
        <w:ind w:left="0"/>
        <w:rPr>
          <w:rFonts w:ascii="Cambria" w:hAnsi="Cambria"/>
          <w:sz w:val="24"/>
          <w:szCs w:val="24"/>
          <w:lang w:eastAsia="tr-TR"/>
        </w:rPr>
      </w:pPr>
    </w:p>
    <w:p w:rsidR="009E48EC" w:rsidRPr="00FD034F" w:rsidRDefault="009E48EC" w:rsidP="00991AC8">
      <w:pPr>
        <w:pStyle w:val="ListParagraph"/>
        <w:tabs>
          <w:tab w:val="left" w:pos="8250"/>
        </w:tabs>
        <w:ind w:left="0"/>
        <w:rPr>
          <w:rFonts w:ascii="Cambria" w:hAnsi="Cambria"/>
          <w:b/>
        </w:rPr>
      </w:pPr>
      <w:r>
        <w:rPr>
          <w:rFonts w:ascii="Cambria" w:hAnsi="Cambria"/>
          <w:b/>
        </w:rPr>
        <w:t>9)</w:t>
      </w:r>
      <w:r w:rsidRPr="00FD034F">
        <w:rPr>
          <w:rFonts w:ascii="Cambria" w:hAnsi="Cambria"/>
          <w:b/>
        </w:rPr>
        <w:t xml:space="preserve">Aşağıdakilerden hangisi kuvvetin cisimler üzerindeki etkilerinden biri </w:t>
      </w:r>
      <w:r w:rsidRPr="00FD034F">
        <w:rPr>
          <w:rFonts w:ascii="Cambria" w:hAnsi="Cambria"/>
          <w:b/>
          <w:u w:val="single"/>
        </w:rPr>
        <w:t>değildir?</w:t>
      </w:r>
    </w:p>
    <w:p w:rsidR="009E48EC" w:rsidRDefault="009E48EC" w:rsidP="00991AC8">
      <w:pPr>
        <w:pStyle w:val="ListParagraph"/>
        <w:tabs>
          <w:tab w:val="left" w:pos="8250"/>
        </w:tabs>
        <w:ind w:left="0"/>
        <w:rPr>
          <w:rFonts w:ascii="Cambria" w:hAnsi="Cambria"/>
        </w:rPr>
      </w:pPr>
      <w:r>
        <w:rPr>
          <w:rFonts w:ascii="Cambria" w:hAnsi="Cambria"/>
        </w:rPr>
        <w:t xml:space="preserve">       A) Şekil değiştirme          B) </w:t>
      </w:r>
      <w:r w:rsidRPr="00FD034F">
        <w:rPr>
          <w:rFonts w:ascii="Cambria" w:hAnsi="Cambria"/>
        </w:rPr>
        <w:t>Yavaşlatma</w:t>
      </w:r>
      <w:r>
        <w:rPr>
          <w:rFonts w:ascii="Cambria" w:hAnsi="Cambria"/>
        </w:rPr>
        <w:t xml:space="preserve">     C) Durdurma               </w:t>
      </w:r>
      <w:r w:rsidRPr="00FD034F">
        <w:rPr>
          <w:rFonts w:ascii="Cambria" w:hAnsi="Cambria"/>
        </w:rPr>
        <w:t xml:space="preserve"> D) Ağırlık artırma</w:t>
      </w:r>
    </w:p>
    <w:p w:rsidR="009E48EC" w:rsidRPr="00FB0C7A" w:rsidRDefault="009E48EC" w:rsidP="004B5792">
      <w:pPr>
        <w:rPr>
          <w:b/>
          <w:bCs/>
          <w:u w:val="single"/>
          <w:lang w:eastAsia="en-US"/>
        </w:rPr>
      </w:pPr>
      <w:r w:rsidRPr="00991AC8">
        <w:rPr>
          <w:b/>
          <w:bCs/>
          <w:lang w:eastAsia="en-US"/>
        </w:rPr>
        <w:t>10)</w:t>
      </w:r>
      <w:r w:rsidRPr="00991AC8">
        <w:rPr>
          <w:b/>
          <w:lang w:eastAsia="en-US"/>
        </w:rPr>
        <w:t xml:space="preserve">Aşağıdakilerden hangisi mıknatıs tarafından </w:t>
      </w:r>
      <w:r w:rsidRPr="00991AC8">
        <w:rPr>
          <w:b/>
          <w:bCs/>
          <w:lang w:eastAsia="en-US"/>
        </w:rPr>
        <w:t>çekilmez?</w:t>
      </w:r>
    </w:p>
    <w:p w:rsidR="009E48EC" w:rsidRDefault="009E48EC" w:rsidP="004B5792">
      <w:pPr>
        <w:rPr>
          <w:lang w:eastAsia="en-US"/>
        </w:rPr>
      </w:pPr>
      <w:r>
        <w:rPr>
          <w:b/>
          <w:lang w:eastAsia="en-US"/>
        </w:rPr>
        <w:t xml:space="preserve">     </w:t>
      </w:r>
      <w:r w:rsidRPr="00FF6F33">
        <w:rPr>
          <w:b/>
          <w:lang w:eastAsia="en-US"/>
        </w:rPr>
        <w:t>A)</w:t>
      </w:r>
      <w:r w:rsidRPr="006E5DB8">
        <w:rPr>
          <w:lang w:eastAsia="en-US"/>
        </w:rPr>
        <w:t xml:space="preserve"> Plastik  </w:t>
      </w:r>
      <w:r w:rsidRPr="00FF6F33">
        <w:rPr>
          <w:b/>
          <w:lang w:eastAsia="en-US"/>
        </w:rPr>
        <w:t>B)</w:t>
      </w:r>
      <w:r w:rsidRPr="006E5DB8">
        <w:rPr>
          <w:lang w:eastAsia="en-US"/>
        </w:rPr>
        <w:t xml:space="preserve"> Toplu iğne    </w:t>
      </w:r>
      <w:r w:rsidRPr="00FF6F33">
        <w:rPr>
          <w:b/>
          <w:lang w:eastAsia="en-US"/>
        </w:rPr>
        <w:t>C)</w:t>
      </w:r>
      <w:r w:rsidRPr="006E5DB8">
        <w:rPr>
          <w:lang w:eastAsia="en-US"/>
        </w:rPr>
        <w:t xml:space="preserve"> Çivi      </w:t>
      </w:r>
      <w:r w:rsidRPr="00FF6F33">
        <w:rPr>
          <w:b/>
          <w:lang w:eastAsia="en-US"/>
        </w:rPr>
        <w:t>D)</w:t>
      </w:r>
      <w:r w:rsidRPr="006E5DB8">
        <w:rPr>
          <w:lang w:eastAsia="en-US"/>
        </w:rPr>
        <w:t xml:space="preserve"> Demir</w:t>
      </w:r>
    </w:p>
    <w:p w:rsidR="009E48EC" w:rsidRDefault="009E48EC" w:rsidP="004B5792">
      <w:pPr>
        <w:jc w:val="both"/>
        <w:rPr>
          <w:b/>
          <w:color w:val="000000"/>
        </w:rPr>
      </w:pPr>
    </w:p>
    <w:p w:rsidR="009E48EC" w:rsidRDefault="009E48EC" w:rsidP="004B5792">
      <w:pPr>
        <w:rPr>
          <w:b/>
          <w:lang w:eastAsia="en-US"/>
        </w:rPr>
      </w:pPr>
      <w:r w:rsidRPr="00991AC8">
        <w:rPr>
          <w:b/>
          <w:lang w:eastAsia="en-US"/>
        </w:rPr>
        <w:t>11)Aşağıdaki cisimlerden hangisine uygulanan kuvvet ortadan kaldırıldığında cisim eski haline döner?</w:t>
      </w:r>
    </w:p>
    <w:p w:rsidR="009E48EC" w:rsidRPr="007B72D8" w:rsidRDefault="009E48EC" w:rsidP="007B72D8">
      <w:pPr>
        <w:rPr>
          <w:lang w:eastAsia="en-US"/>
        </w:rPr>
      </w:pPr>
      <w:r>
        <w:rPr>
          <w:b/>
          <w:lang w:eastAsia="en-US"/>
        </w:rPr>
        <w:t xml:space="preserve">      </w:t>
      </w:r>
      <w:r w:rsidRPr="00FF6F33">
        <w:rPr>
          <w:b/>
          <w:lang w:eastAsia="en-US"/>
        </w:rPr>
        <w:t>A)</w:t>
      </w:r>
      <w:r>
        <w:rPr>
          <w:lang w:eastAsia="en-US"/>
        </w:rPr>
        <w:t xml:space="preserve"> Tahta             </w:t>
      </w:r>
      <w:r w:rsidRPr="00FF6F33">
        <w:rPr>
          <w:b/>
          <w:lang w:eastAsia="en-US"/>
        </w:rPr>
        <w:t>B)</w:t>
      </w:r>
      <w:r w:rsidRPr="006E5DB8">
        <w:rPr>
          <w:lang w:eastAsia="en-US"/>
        </w:rPr>
        <w:t xml:space="preserve"> Sünger</w:t>
      </w:r>
      <w:r>
        <w:rPr>
          <w:lang w:eastAsia="en-US"/>
        </w:rPr>
        <w:t xml:space="preserve">         </w:t>
      </w:r>
      <w:r w:rsidRPr="00FF6F33">
        <w:rPr>
          <w:b/>
          <w:lang w:eastAsia="en-US"/>
        </w:rPr>
        <w:t>C)</w:t>
      </w:r>
      <w:r w:rsidRPr="006E5DB8">
        <w:rPr>
          <w:lang w:eastAsia="en-US"/>
        </w:rPr>
        <w:t xml:space="preserve"> Ca</w:t>
      </w:r>
      <w:r>
        <w:rPr>
          <w:lang w:eastAsia="en-US"/>
        </w:rPr>
        <w:t xml:space="preserve">m                  </w:t>
      </w:r>
      <w:r w:rsidRPr="00FF6F33">
        <w:rPr>
          <w:b/>
          <w:lang w:eastAsia="en-US"/>
        </w:rPr>
        <w:t xml:space="preserve">D) </w:t>
      </w:r>
      <w:r w:rsidRPr="006E5DB8">
        <w:rPr>
          <w:lang w:eastAsia="en-US"/>
        </w:rPr>
        <w:t>Mum</w:t>
      </w:r>
      <w:r>
        <w:rPr>
          <w:rFonts w:ascii="Arial" w:hAnsi="Arial" w:cs="Arial"/>
        </w:rPr>
        <w:t>.</w:t>
      </w:r>
    </w:p>
    <w:p w:rsidR="009E48EC" w:rsidRDefault="009E48EC" w:rsidP="0053616C">
      <w:pPr>
        <w:rPr>
          <w:b/>
          <w:sz w:val="26"/>
          <w:szCs w:val="26"/>
        </w:rPr>
      </w:pPr>
    </w:p>
    <w:p w:rsidR="009E48EC" w:rsidRPr="005A3B28" w:rsidRDefault="009E48EC" w:rsidP="0053616C">
      <w:r>
        <w:rPr>
          <w:b/>
        </w:rPr>
        <w:t>12</w:t>
      </w:r>
      <w:r w:rsidRPr="005A3B28">
        <w:rPr>
          <w:b/>
        </w:rPr>
        <w:t>)Aşağıdaki maddelerden hangisi suda batar?</w:t>
      </w:r>
    </w:p>
    <w:p w:rsidR="009E48EC" w:rsidRDefault="009E48EC" w:rsidP="00991AC8">
      <w:r w:rsidRPr="005A3B28">
        <w:t>A) Kağıt                 B) Tahta  C) Silgi                   D) Demir çivi</w:t>
      </w:r>
    </w:p>
    <w:p w:rsidR="009E48EC" w:rsidRDefault="009E48EC" w:rsidP="00991AC8"/>
    <w:p w:rsidR="009E48EC" w:rsidRDefault="009E48EC" w:rsidP="002F27AA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Cambria" w:hAnsi="Cambria"/>
          <w:b/>
        </w:rPr>
        <w:t>13)</w:t>
      </w:r>
      <w:r w:rsidRPr="002F27A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Aşağıdaki maddelerden hangisi suyu çeker?</w:t>
      </w:r>
    </w:p>
    <w:p w:rsidR="009E48EC" w:rsidRDefault="009E48EC" w:rsidP="002F27AA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A) Pamuklu havlu     B) Plastik çizme     C) Cam        D) Demir</w:t>
      </w:r>
    </w:p>
    <w:p w:rsidR="009E48EC" w:rsidRPr="005A3B28" w:rsidRDefault="009E48EC" w:rsidP="002F27AA">
      <w:pPr>
        <w:pStyle w:val="ListParagraph"/>
        <w:tabs>
          <w:tab w:val="left" w:pos="8250"/>
        </w:tabs>
        <w:spacing w:after="0" w:line="240" w:lineRule="auto"/>
        <w:ind w:left="0"/>
        <w:rPr>
          <w:rFonts w:ascii="Cambria" w:hAnsi="Cambria"/>
        </w:rPr>
      </w:pPr>
    </w:p>
    <w:p w:rsidR="009E48EC" w:rsidRPr="005A3B28" w:rsidRDefault="009E48EC" w:rsidP="00991AC8"/>
    <w:sectPr w:rsidR="009E48EC" w:rsidRPr="005A3B28" w:rsidSect="00E50B8A">
      <w:pgSz w:w="11906" w:h="16838"/>
      <w:pgMar w:top="539" w:right="140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8EC" w:rsidRDefault="009E48EC" w:rsidP="001E4D92">
      <w:r>
        <w:separator/>
      </w:r>
    </w:p>
  </w:endnote>
  <w:endnote w:type="continuationSeparator" w:id="0">
    <w:p w:rsidR="009E48EC" w:rsidRDefault="009E48EC" w:rsidP="001E4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8EC" w:rsidRDefault="009E48EC" w:rsidP="001E4D92">
      <w:r>
        <w:separator/>
      </w:r>
    </w:p>
  </w:footnote>
  <w:footnote w:type="continuationSeparator" w:id="0">
    <w:p w:rsidR="009E48EC" w:rsidRDefault="009E48EC" w:rsidP="001E4D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1A9E"/>
    <w:multiLevelType w:val="hybridMultilevel"/>
    <w:tmpl w:val="AFFA9A3C"/>
    <w:lvl w:ilvl="0" w:tplc="7A80095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ACF0047"/>
    <w:multiLevelType w:val="hybridMultilevel"/>
    <w:tmpl w:val="B7F854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6E55A5"/>
    <w:multiLevelType w:val="hybridMultilevel"/>
    <w:tmpl w:val="3BBABCBE"/>
    <w:lvl w:ilvl="0" w:tplc="39FA906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/>
        <w:b/>
      </w:rPr>
    </w:lvl>
    <w:lvl w:ilvl="1" w:tplc="3E1E5534">
      <w:start w:val="1"/>
      <w:numFmt w:val="decimal"/>
      <w:lvlText w:val="%2-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">
    <w:nsid w:val="33E8008D"/>
    <w:multiLevelType w:val="hybridMultilevel"/>
    <w:tmpl w:val="F49A7722"/>
    <w:lvl w:ilvl="0" w:tplc="ADF8860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5262CF2"/>
    <w:multiLevelType w:val="hybridMultilevel"/>
    <w:tmpl w:val="EB744C5E"/>
    <w:lvl w:ilvl="0" w:tplc="188C337E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3C0B3E0B"/>
    <w:multiLevelType w:val="hybridMultilevel"/>
    <w:tmpl w:val="5C56CD54"/>
    <w:lvl w:ilvl="0" w:tplc="041F0015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47F3713B"/>
    <w:multiLevelType w:val="hybridMultilevel"/>
    <w:tmpl w:val="9558C36E"/>
    <w:lvl w:ilvl="0" w:tplc="0FC41EC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85066AC"/>
    <w:multiLevelType w:val="hybridMultilevel"/>
    <w:tmpl w:val="23E8C70C"/>
    <w:lvl w:ilvl="0" w:tplc="8DF2112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5F1682A"/>
    <w:multiLevelType w:val="hybridMultilevel"/>
    <w:tmpl w:val="494C3AF8"/>
    <w:lvl w:ilvl="0" w:tplc="041F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B97A8C"/>
    <w:multiLevelType w:val="hybridMultilevel"/>
    <w:tmpl w:val="5BA647C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3"/>
  </w:num>
  <w:num w:numId="6">
    <w:abstractNumId w:val="7"/>
  </w:num>
  <w:num w:numId="7">
    <w:abstractNumId w:val="6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7B2"/>
    <w:rsid w:val="00001276"/>
    <w:rsid w:val="0002514C"/>
    <w:rsid w:val="00045F17"/>
    <w:rsid w:val="00046553"/>
    <w:rsid w:val="00077D8F"/>
    <w:rsid w:val="00095EC6"/>
    <w:rsid w:val="000C7614"/>
    <w:rsid w:val="000C77EC"/>
    <w:rsid w:val="000D3679"/>
    <w:rsid w:val="000F59BA"/>
    <w:rsid w:val="0011540E"/>
    <w:rsid w:val="001174DD"/>
    <w:rsid w:val="00123DF1"/>
    <w:rsid w:val="00125A5E"/>
    <w:rsid w:val="001302CD"/>
    <w:rsid w:val="0014179A"/>
    <w:rsid w:val="001569EF"/>
    <w:rsid w:val="001610AE"/>
    <w:rsid w:val="00165866"/>
    <w:rsid w:val="0017002A"/>
    <w:rsid w:val="00172197"/>
    <w:rsid w:val="00182DB2"/>
    <w:rsid w:val="00193748"/>
    <w:rsid w:val="001937DC"/>
    <w:rsid w:val="001976B3"/>
    <w:rsid w:val="001A0076"/>
    <w:rsid w:val="001B26B2"/>
    <w:rsid w:val="001B5CD3"/>
    <w:rsid w:val="001D4208"/>
    <w:rsid w:val="001E4D92"/>
    <w:rsid w:val="00201441"/>
    <w:rsid w:val="00213EFC"/>
    <w:rsid w:val="00235583"/>
    <w:rsid w:val="00250126"/>
    <w:rsid w:val="002633FB"/>
    <w:rsid w:val="00272537"/>
    <w:rsid w:val="00292365"/>
    <w:rsid w:val="002974FF"/>
    <w:rsid w:val="002A0CDB"/>
    <w:rsid w:val="002A2146"/>
    <w:rsid w:val="002B0415"/>
    <w:rsid w:val="002B7E26"/>
    <w:rsid w:val="002C1EB1"/>
    <w:rsid w:val="002D3C10"/>
    <w:rsid w:val="002E6C35"/>
    <w:rsid w:val="002F27AA"/>
    <w:rsid w:val="00303F56"/>
    <w:rsid w:val="003162B8"/>
    <w:rsid w:val="00335482"/>
    <w:rsid w:val="003360D3"/>
    <w:rsid w:val="00344D34"/>
    <w:rsid w:val="003466F9"/>
    <w:rsid w:val="00355E38"/>
    <w:rsid w:val="00362D74"/>
    <w:rsid w:val="00386140"/>
    <w:rsid w:val="003938C1"/>
    <w:rsid w:val="003A6992"/>
    <w:rsid w:val="003C34BE"/>
    <w:rsid w:val="00431CD7"/>
    <w:rsid w:val="00470B51"/>
    <w:rsid w:val="0048320F"/>
    <w:rsid w:val="0048630D"/>
    <w:rsid w:val="00487C8A"/>
    <w:rsid w:val="004A0F0A"/>
    <w:rsid w:val="004A1886"/>
    <w:rsid w:val="004B5792"/>
    <w:rsid w:val="004B7770"/>
    <w:rsid w:val="004D3741"/>
    <w:rsid w:val="004F25BD"/>
    <w:rsid w:val="004F3E06"/>
    <w:rsid w:val="004F421D"/>
    <w:rsid w:val="004F5137"/>
    <w:rsid w:val="0053616C"/>
    <w:rsid w:val="005361F8"/>
    <w:rsid w:val="00536AD5"/>
    <w:rsid w:val="0056352E"/>
    <w:rsid w:val="005645D9"/>
    <w:rsid w:val="00580F2D"/>
    <w:rsid w:val="005A3B28"/>
    <w:rsid w:val="005B0B63"/>
    <w:rsid w:val="005B11BF"/>
    <w:rsid w:val="005B17CA"/>
    <w:rsid w:val="005D3255"/>
    <w:rsid w:val="005D5C7B"/>
    <w:rsid w:val="006017D7"/>
    <w:rsid w:val="00601CF9"/>
    <w:rsid w:val="0060695A"/>
    <w:rsid w:val="00607E6D"/>
    <w:rsid w:val="00621085"/>
    <w:rsid w:val="00621467"/>
    <w:rsid w:val="00626444"/>
    <w:rsid w:val="00634BFF"/>
    <w:rsid w:val="00660BD8"/>
    <w:rsid w:val="0067410A"/>
    <w:rsid w:val="0068793D"/>
    <w:rsid w:val="006C5580"/>
    <w:rsid w:val="006C59AE"/>
    <w:rsid w:val="006D3F2E"/>
    <w:rsid w:val="006D7538"/>
    <w:rsid w:val="006E5DB8"/>
    <w:rsid w:val="006F47B2"/>
    <w:rsid w:val="00702AA4"/>
    <w:rsid w:val="00735D3B"/>
    <w:rsid w:val="007676E4"/>
    <w:rsid w:val="00773CB0"/>
    <w:rsid w:val="00793108"/>
    <w:rsid w:val="007A22A8"/>
    <w:rsid w:val="007B37DB"/>
    <w:rsid w:val="007B72D8"/>
    <w:rsid w:val="007B798D"/>
    <w:rsid w:val="007C667D"/>
    <w:rsid w:val="007F3901"/>
    <w:rsid w:val="00810A0D"/>
    <w:rsid w:val="00866219"/>
    <w:rsid w:val="00870F16"/>
    <w:rsid w:val="00876CDE"/>
    <w:rsid w:val="00884608"/>
    <w:rsid w:val="00887D98"/>
    <w:rsid w:val="00894966"/>
    <w:rsid w:val="0089771F"/>
    <w:rsid w:val="0089783A"/>
    <w:rsid w:val="00897957"/>
    <w:rsid w:val="008B4551"/>
    <w:rsid w:val="008B4D2A"/>
    <w:rsid w:val="008C45B2"/>
    <w:rsid w:val="008D7E1B"/>
    <w:rsid w:val="008E17B0"/>
    <w:rsid w:val="009039D1"/>
    <w:rsid w:val="009137ED"/>
    <w:rsid w:val="0092596F"/>
    <w:rsid w:val="0094521D"/>
    <w:rsid w:val="00946108"/>
    <w:rsid w:val="00964EC4"/>
    <w:rsid w:val="00981421"/>
    <w:rsid w:val="009837F2"/>
    <w:rsid w:val="00991AC8"/>
    <w:rsid w:val="00992F71"/>
    <w:rsid w:val="0099691A"/>
    <w:rsid w:val="009A116A"/>
    <w:rsid w:val="009A4B46"/>
    <w:rsid w:val="009B56D7"/>
    <w:rsid w:val="009C4C3D"/>
    <w:rsid w:val="009D2503"/>
    <w:rsid w:val="009D28D6"/>
    <w:rsid w:val="009E0CCC"/>
    <w:rsid w:val="009E48EC"/>
    <w:rsid w:val="009F392F"/>
    <w:rsid w:val="009F62DC"/>
    <w:rsid w:val="00A06464"/>
    <w:rsid w:val="00A203AA"/>
    <w:rsid w:val="00A213A7"/>
    <w:rsid w:val="00A21B61"/>
    <w:rsid w:val="00A37E8D"/>
    <w:rsid w:val="00A6075C"/>
    <w:rsid w:val="00A60F9D"/>
    <w:rsid w:val="00A72CD5"/>
    <w:rsid w:val="00A838EA"/>
    <w:rsid w:val="00A87728"/>
    <w:rsid w:val="00AB261E"/>
    <w:rsid w:val="00AC00CC"/>
    <w:rsid w:val="00AC4225"/>
    <w:rsid w:val="00AD2517"/>
    <w:rsid w:val="00AD6D8B"/>
    <w:rsid w:val="00B35A34"/>
    <w:rsid w:val="00B41C4E"/>
    <w:rsid w:val="00B62EFE"/>
    <w:rsid w:val="00B63DC7"/>
    <w:rsid w:val="00B63DE9"/>
    <w:rsid w:val="00BA7FA5"/>
    <w:rsid w:val="00BC3E77"/>
    <w:rsid w:val="00BD241F"/>
    <w:rsid w:val="00BF1D3D"/>
    <w:rsid w:val="00BF57B5"/>
    <w:rsid w:val="00C02B77"/>
    <w:rsid w:val="00C233D9"/>
    <w:rsid w:val="00C26608"/>
    <w:rsid w:val="00C31361"/>
    <w:rsid w:val="00C616C5"/>
    <w:rsid w:val="00C733D0"/>
    <w:rsid w:val="00CB4825"/>
    <w:rsid w:val="00CB6520"/>
    <w:rsid w:val="00CF3FDF"/>
    <w:rsid w:val="00D61EA7"/>
    <w:rsid w:val="00D63132"/>
    <w:rsid w:val="00D76A3C"/>
    <w:rsid w:val="00D97E69"/>
    <w:rsid w:val="00DA58B1"/>
    <w:rsid w:val="00DB1F6F"/>
    <w:rsid w:val="00DB5E1F"/>
    <w:rsid w:val="00DE1623"/>
    <w:rsid w:val="00DE4AB4"/>
    <w:rsid w:val="00DF0223"/>
    <w:rsid w:val="00DF47CD"/>
    <w:rsid w:val="00DF75B7"/>
    <w:rsid w:val="00E46B22"/>
    <w:rsid w:val="00E50B8A"/>
    <w:rsid w:val="00E612FD"/>
    <w:rsid w:val="00E66D3E"/>
    <w:rsid w:val="00E86D6F"/>
    <w:rsid w:val="00EA289A"/>
    <w:rsid w:val="00EB257E"/>
    <w:rsid w:val="00EB74A4"/>
    <w:rsid w:val="00EC15C7"/>
    <w:rsid w:val="00EC3F6B"/>
    <w:rsid w:val="00EF4A7D"/>
    <w:rsid w:val="00F03BBB"/>
    <w:rsid w:val="00F11421"/>
    <w:rsid w:val="00F33A4B"/>
    <w:rsid w:val="00F509F3"/>
    <w:rsid w:val="00F72674"/>
    <w:rsid w:val="00F87665"/>
    <w:rsid w:val="00F97ACE"/>
    <w:rsid w:val="00FA3D64"/>
    <w:rsid w:val="00FA6C1D"/>
    <w:rsid w:val="00FB0C7A"/>
    <w:rsid w:val="00FC5ED0"/>
    <w:rsid w:val="00FD034F"/>
    <w:rsid w:val="00FE0AC9"/>
    <w:rsid w:val="00FE2A33"/>
    <w:rsid w:val="00FF2495"/>
    <w:rsid w:val="00FF5426"/>
    <w:rsid w:val="00FF6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8E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99"/>
    <w:rsid w:val="002C1EB1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2E6C35"/>
    <w:pPr>
      <w:jc w:val="center"/>
    </w:pPr>
    <w:rPr>
      <w:sz w:val="26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E6C35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7B37DB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182DB2"/>
    <w:rPr>
      <w:rFonts w:ascii="Calibri" w:hAnsi="Calibri"/>
      <w:lang w:eastAsia="en-US"/>
    </w:rPr>
  </w:style>
  <w:style w:type="paragraph" w:customStyle="1" w:styleId="Default">
    <w:name w:val="Default"/>
    <w:uiPriority w:val="99"/>
    <w:rsid w:val="00BD241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AralkYok1">
    <w:name w:val="Aralık Yok1"/>
    <w:uiPriority w:val="99"/>
    <w:rsid w:val="002974FF"/>
    <w:rPr>
      <w:rFonts w:ascii="Calibri" w:hAnsi="Calibri" w:cs="Calibri"/>
    </w:rPr>
  </w:style>
  <w:style w:type="paragraph" w:styleId="NormalWeb">
    <w:name w:val="Normal (Web)"/>
    <w:basedOn w:val="Normal"/>
    <w:uiPriority w:val="99"/>
    <w:rsid w:val="001569EF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1569EF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1569EF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1E4D9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E4D92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1E4D9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E4D92"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E4D9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4863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39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3</Pages>
  <Words>757</Words>
  <Characters>4319</Characters>
  <Application>Microsoft Office Outlook</Application>
  <DocSecurity>0</DocSecurity>
  <Lines>0</Lines>
  <Paragraphs>0</Paragraphs>
  <ScaleCrop>false</ScaleCrop>
  <Company>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 KÖZ</dc:creator>
  <cp:keywords/>
  <dc:description/>
  <cp:lastModifiedBy>BİRSEN</cp:lastModifiedBy>
  <cp:revision>3</cp:revision>
  <dcterms:created xsi:type="dcterms:W3CDTF">2015-12-27T20:59:00Z</dcterms:created>
  <dcterms:modified xsi:type="dcterms:W3CDTF">2016-01-02T12:19:00Z</dcterms:modified>
</cp:coreProperties>
</file>