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250" w:tblpY="518"/>
        <w:tblW w:w="10375" w:type="dxa"/>
        <w:tblBorders>
          <w:top w:val="single" w:sz="12" w:space="0" w:color="4F81BD"/>
          <w:left w:val="single" w:sz="12" w:space="0" w:color="4F81BD"/>
          <w:bottom w:val="single" w:sz="12" w:space="0" w:color="4F81BD"/>
          <w:right w:val="single" w:sz="12" w:space="0" w:color="4F81BD"/>
          <w:insideH w:val="single" w:sz="12" w:space="0" w:color="4F81BD"/>
          <w:insideV w:val="single" w:sz="12" w:space="0" w:color="4F81BD"/>
        </w:tblBorders>
        <w:tblLook w:val="00A0"/>
      </w:tblPr>
      <w:tblGrid>
        <w:gridCol w:w="1514"/>
        <w:gridCol w:w="4768"/>
        <w:gridCol w:w="1279"/>
        <w:gridCol w:w="1267"/>
        <w:gridCol w:w="1547"/>
      </w:tblGrid>
      <w:tr w:rsidR="00DD7EE6" w:rsidRPr="00ED4CBD">
        <w:trPr>
          <w:trHeight w:val="823"/>
        </w:trPr>
        <w:tc>
          <w:tcPr>
            <w:tcW w:w="1514" w:type="dxa"/>
          </w:tcPr>
          <w:p w:rsidR="00DD7EE6" w:rsidRPr="00ED4CBD" w:rsidRDefault="00DD7EE6" w:rsidP="003D1709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7314" w:type="dxa"/>
            <w:gridSpan w:val="3"/>
            <w:vAlign w:val="center"/>
          </w:tcPr>
          <w:p w:rsidR="00DD7EE6" w:rsidRDefault="00DD7EE6" w:rsidP="003D170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00656">
              <w:rPr>
                <w:b/>
                <w:bCs/>
                <w:sz w:val="28"/>
                <w:szCs w:val="28"/>
              </w:rPr>
              <w:t>KAZANIM DEĞERLENDİRME</w:t>
            </w:r>
            <w:r>
              <w:rPr>
                <w:b/>
                <w:bCs/>
                <w:sz w:val="28"/>
                <w:szCs w:val="28"/>
              </w:rPr>
              <w:t>TÜRKÇE</w:t>
            </w:r>
          </w:p>
          <w:p w:rsidR="00DD7EE6" w:rsidRPr="00E00656" w:rsidRDefault="00DD7EE6" w:rsidP="00571034">
            <w:pPr>
              <w:spacing w:after="0" w:line="240" w:lineRule="auto"/>
              <w:jc w:val="center"/>
              <w:rPr>
                <w:i/>
                <w:iCs/>
              </w:rPr>
            </w:pPr>
            <w:r w:rsidRPr="00E00656">
              <w:rPr>
                <w:i/>
                <w:iCs/>
                <w:sz w:val="24"/>
                <w:szCs w:val="24"/>
              </w:rPr>
              <w:t>(</w:t>
            </w:r>
            <w:r>
              <w:rPr>
                <w:i/>
                <w:iCs/>
                <w:sz w:val="24"/>
                <w:szCs w:val="24"/>
              </w:rPr>
              <w:t xml:space="preserve"> NOKTALAMA İŞARETLERİ </w:t>
            </w:r>
            <w:r w:rsidRPr="00E00656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547" w:type="dxa"/>
          </w:tcPr>
          <w:p w:rsidR="00DD7EE6" w:rsidRPr="00ED4CBD" w:rsidRDefault="00DD7EE6" w:rsidP="003D1709">
            <w:pPr>
              <w:spacing w:after="0" w:line="240" w:lineRule="auto"/>
              <w:rPr>
                <w:b/>
                <w:bCs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8" o:spid="_x0000_s1026" type="#_x0000_t75" alt="indir" style="position:absolute;margin-left:10.1pt;margin-top:.55pt;width:40.6pt;height:39.55pt;z-index:251650560;visibility:visible;mso-position-horizontal-relative:text;mso-position-vertical-relative:text">
                  <v:imagedata r:id="rId7" o:title=""/>
                </v:shape>
              </w:pict>
            </w:r>
          </w:p>
          <w:p w:rsidR="00DD7EE6" w:rsidRPr="00ED4CBD" w:rsidRDefault="00DD7EE6" w:rsidP="003D1709">
            <w:pPr>
              <w:spacing w:after="0" w:line="240" w:lineRule="auto"/>
              <w:rPr>
                <w:b/>
                <w:bCs/>
              </w:rPr>
            </w:pPr>
          </w:p>
        </w:tc>
      </w:tr>
      <w:tr w:rsidR="00DD7EE6" w:rsidRPr="00ED4CBD">
        <w:trPr>
          <w:trHeight w:val="44"/>
        </w:trPr>
        <w:tc>
          <w:tcPr>
            <w:tcW w:w="1514" w:type="dxa"/>
            <w:vAlign w:val="center"/>
          </w:tcPr>
          <w:p w:rsidR="00DD7EE6" w:rsidRPr="00ED4CBD" w:rsidRDefault="00DD7EE6" w:rsidP="003D1709">
            <w:pPr>
              <w:spacing w:after="0"/>
              <w:rPr>
                <w:b/>
                <w:bCs/>
              </w:rPr>
            </w:pPr>
            <w:r w:rsidRPr="00ED4CBD">
              <w:rPr>
                <w:b/>
                <w:bCs/>
              </w:rPr>
              <w:t>ADI, SOYADI:</w:t>
            </w:r>
          </w:p>
        </w:tc>
        <w:tc>
          <w:tcPr>
            <w:tcW w:w="4768" w:type="dxa"/>
            <w:vAlign w:val="center"/>
          </w:tcPr>
          <w:p w:rsidR="00DD7EE6" w:rsidRPr="00ED4CBD" w:rsidRDefault="00DD7EE6" w:rsidP="00CE51A4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279" w:type="dxa"/>
            <w:vAlign w:val="center"/>
          </w:tcPr>
          <w:p w:rsidR="00DD7EE6" w:rsidRPr="00ED4CBD" w:rsidRDefault="00DD7EE6" w:rsidP="003D1709">
            <w:pPr>
              <w:spacing w:after="0" w:line="240" w:lineRule="auto"/>
              <w:rPr>
                <w:b/>
                <w:bCs/>
              </w:rPr>
            </w:pPr>
            <w:r w:rsidRPr="00ED4CBD">
              <w:rPr>
                <w:b/>
                <w:bCs/>
              </w:rPr>
              <w:t>OKUL NO:</w:t>
            </w:r>
          </w:p>
        </w:tc>
        <w:tc>
          <w:tcPr>
            <w:tcW w:w="1266" w:type="dxa"/>
            <w:vAlign w:val="center"/>
          </w:tcPr>
          <w:p w:rsidR="00DD7EE6" w:rsidRPr="00ED4CBD" w:rsidRDefault="00DD7EE6" w:rsidP="003D1709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547" w:type="dxa"/>
            <w:vAlign w:val="center"/>
          </w:tcPr>
          <w:p w:rsidR="00DD7EE6" w:rsidRPr="00ED4CBD" w:rsidRDefault="00DD7EE6" w:rsidP="003D1709">
            <w:pPr>
              <w:spacing w:after="0" w:line="240" w:lineRule="auto"/>
              <w:rPr>
                <w:b/>
                <w:bCs/>
              </w:rPr>
            </w:pPr>
            <w:r w:rsidRPr="00ED4CBD">
              <w:rPr>
                <w:b/>
                <w:bCs/>
              </w:rPr>
              <w:t>PUAN:</w:t>
            </w:r>
          </w:p>
        </w:tc>
      </w:tr>
    </w:tbl>
    <w:p w:rsidR="00DD7EE6" w:rsidRDefault="00DD7EE6" w:rsidP="003D1709">
      <w:pPr>
        <w:pStyle w:val="ListParagraph"/>
        <w:numPr>
          <w:ilvl w:val="0"/>
          <w:numId w:val="1"/>
        </w:numPr>
        <w:spacing w:after="0" w:line="240" w:lineRule="atLeast"/>
        <w:rPr>
          <w:b/>
          <w:bCs/>
          <w:color w:val="000000"/>
          <w:sz w:val="24"/>
          <w:szCs w:val="24"/>
          <w:lang w:eastAsia="tr-TR"/>
        </w:rPr>
        <w:sectPr w:rsidR="00DD7EE6" w:rsidSect="003D1709">
          <w:pgSz w:w="11906" w:h="16838"/>
          <w:pgMar w:top="-1276" w:right="707" w:bottom="709" w:left="567" w:header="709" w:footer="414" w:gutter="0"/>
          <w:cols w:space="282"/>
          <w:docGrid w:linePitch="360"/>
        </w:sectPr>
      </w:pPr>
    </w:p>
    <w:p w:rsidR="00DD7EE6" w:rsidRDefault="00DD7EE6" w:rsidP="00E92D37">
      <w:pPr>
        <w:pStyle w:val="ListParagraph"/>
        <w:tabs>
          <w:tab w:val="left" w:pos="142"/>
          <w:tab w:val="left" w:pos="284"/>
          <w:tab w:val="left" w:pos="426"/>
        </w:tabs>
        <w:spacing w:after="0" w:line="240" w:lineRule="atLeast"/>
        <w:ind w:left="0"/>
        <w:rPr>
          <w:rFonts w:ascii="Verdana" w:hAnsi="Verdana" w:cs="Verdana"/>
          <w:b/>
          <w:bCs/>
          <w:color w:val="000000"/>
          <w:lang w:eastAsia="tr-TR"/>
        </w:rPr>
      </w:pPr>
    </w:p>
    <w:p w:rsidR="00DD7EE6" w:rsidRPr="00C60F93" w:rsidRDefault="00DD7EE6" w:rsidP="00C60F93">
      <w:pPr>
        <w:tabs>
          <w:tab w:val="left" w:pos="284"/>
          <w:tab w:val="left" w:pos="655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alt="Başlık: ogretmenym" style="position:absolute;margin-left:262.15pt;margin-top:1.85pt;width:2.05pt;height:705.75pt;z-index:251664896;visibility:visible" strokecolor="#00b050" strokeweight="1.5pt">
            <v:stroke dashstyle="1 1" endcap="round"/>
          </v:shape>
        </w:pict>
      </w:r>
      <w:r>
        <w:rPr>
          <w:noProof/>
          <w:lang w:eastAsia="tr-TR"/>
        </w:rPr>
        <w:pict>
          <v:rect id="Dikdörtgen 11" o:spid="_x0000_s1028" style="position:absolute;margin-left:5.6pt;margin-top:8.75pt;width:208.55pt;height:63.15pt;z-index:-251655680;visibility:visible;v-text-anchor:middle" filled="f" strokecolor="yellow"/>
        </w:pict>
      </w:r>
    </w:p>
    <w:p w:rsidR="00DD7EE6" w:rsidRPr="00C60F93" w:rsidRDefault="00DD7EE6" w:rsidP="00C60F93">
      <w:pPr>
        <w:tabs>
          <w:tab w:val="left" w:pos="284"/>
          <w:tab w:val="left" w:pos="567"/>
        </w:tabs>
        <w:spacing w:after="0" w:line="240" w:lineRule="auto"/>
        <w:ind w:left="284"/>
        <w:rPr>
          <w:rFonts w:ascii="Verdana" w:hAnsi="Verdana" w:cs="Verdana"/>
          <w:i/>
          <w:iCs/>
          <w:lang w:eastAsia="tr-TR"/>
        </w:rPr>
      </w:pPr>
      <w:r w:rsidRPr="00C60F93">
        <w:rPr>
          <w:rFonts w:ascii="Verdana" w:hAnsi="Verdana" w:cs="Verdana"/>
          <w:i/>
          <w:iCs/>
          <w:color w:val="000000"/>
          <w:lang w:eastAsia="tr-TR"/>
        </w:rPr>
        <w:t>- Hey, sen, buraya gel (1)</w:t>
      </w:r>
    </w:p>
    <w:p w:rsidR="00DD7EE6" w:rsidRPr="00C60F93" w:rsidRDefault="00DD7EE6" w:rsidP="00C60F93">
      <w:pPr>
        <w:tabs>
          <w:tab w:val="left" w:pos="284"/>
          <w:tab w:val="left" w:pos="599"/>
        </w:tabs>
        <w:spacing w:after="0" w:line="240" w:lineRule="auto"/>
        <w:ind w:left="284"/>
        <w:rPr>
          <w:rFonts w:ascii="Verdana" w:hAnsi="Verdana" w:cs="Verdana"/>
          <w:i/>
          <w:iCs/>
          <w:lang w:eastAsia="tr-TR"/>
        </w:rPr>
      </w:pPr>
      <w:r w:rsidRPr="00C60F93">
        <w:rPr>
          <w:rFonts w:ascii="Verdana" w:hAnsi="Verdana" w:cs="Verdana"/>
          <w:i/>
          <w:iCs/>
          <w:color w:val="000000"/>
          <w:lang w:eastAsia="tr-TR"/>
        </w:rPr>
        <w:t>- Bana mı dediniz (2)</w:t>
      </w:r>
    </w:p>
    <w:p w:rsidR="00DD7EE6" w:rsidRPr="00C60F93" w:rsidRDefault="00DD7EE6" w:rsidP="00C60F93">
      <w:pPr>
        <w:tabs>
          <w:tab w:val="left" w:pos="284"/>
          <w:tab w:val="left" w:pos="599"/>
        </w:tabs>
        <w:spacing w:after="0" w:line="240" w:lineRule="auto"/>
        <w:ind w:left="284"/>
        <w:rPr>
          <w:rFonts w:ascii="Verdana" w:hAnsi="Verdana" w:cs="Verdana"/>
          <w:i/>
          <w:iCs/>
          <w:lang w:eastAsia="tr-TR"/>
        </w:rPr>
      </w:pPr>
      <w:r w:rsidRPr="00C60F93">
        <w:rPr>
          <w:rFonts w:ascii="Verdana" w:hAnsi="Verdana" w:cs="Verdana"/>
          <w:i/>
          <w:iCs/>
          <w:color w:val="000000"/>
          <w:lang w:eastAsia="tr-TR"/>
        </w:rPr>
        <w:t>- Evet, sana dedim (3)</w:t>
      </w:r>
    </w:p>
    <w:p w:rsidR="00DD7EE6" w:rsidRPr="00C60F93" w:rsidRDefault="00DD7EE6" w:rsidP="00C60F93">
      <w:pPr>
        <w:tabs>
          <w:tab w:val="left" w:pos="284"/>
          <w:tab w:val="left" w:pos="599"/>
        </w:tabs>
        <w:spacing w:after="0" w:line="240" w:lineRule="auto"/>
        <w:ind w:left="284"/>
        <w:rPr>
          <w:rFonts w:ascii="Verdana" w:hAnsi="Verdana" w:cs="Verdana"/>
          <w:i/>
          <w:iCs/>
          <w:color w:val="000000"/>
          <w:lang w:eastAsia="tr-TR"/>
        </w:rPr>
      </w:pPr>
      <w:r w:rsidRPr="00C60F93">
        <w:rPr>
          <w:rFonts w:ascii="Verdana" w:hAnsi="Verdana" w:cs="Verdana"/>
          <w:i/>
          <w:iCs/>
          <w:color w:val="000000"/>
          <w:lang w:eastAsia="tr-TR"/>
        </w:rPr>
        <w:t>- Peki, memur bey, geliyorum (4)</w:t>
      </w:r>
    </w:p>
    <w:p w:rsidR="00DD7EE6" w:rsidRDefault="00DD7EE6" w:rsidP="00C60F93">
      <w:pPr>
        <w:tabs>
          <w:tab w:val="left" w:pos="284"/>
          <w:tab w:val="left" w:pos="599"/>
        </w:tabs>
        <w:spacing w:after="0" w:line="240" w:lineRule="auto"/>
        <w:ind w:left="284"/>
        <w:rPr>
          <w:rFonts w:ascii="Verdana" w:hAnsi="Verdana" w:cs="Verdana"/>
          <w:lang w:eastAsia="tr-TR"/>
        </w:rPr>
      </w:pPr>
    </w:p>
    <w:p w:rsidR="00DD7EE6" w:rsidRPr="00C60F93" w:rsidRDefault="00DD7EE6" w:rsidP="00C60F93">
      <w:pPr>
        <w:tabs>
          <w:tab w:val="left" w:pos="284"/>
          <w:tab w:val="left" w:pos="599"/>
        </w:tabs>
        <w:spacing w:after="0" w:line="240" w:lineRule="auto"/>
        <w:ind w:left="284"/>
        <w:rPr>
          <w:rFonts w:ascii="Verdana" w:hAnsi="Verdana" w:cs="Verdana"/>
          <w:lang w:eastAsia="tr-TR"/>
        </w:rPr>
      </w:pPr>
    </w:p>
    <w:p w:rsidR="00DD7EE6" w:rsidRDefault="00DD7EE6" w:rsidP="00C60F93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8E7800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1)</w:t>
      </w:r>
      <w:r w:rsidRPr="00C60F93">
        <w:rPr>
          <w:rFonts w:ascii="Verdana" w:hAnsi="Verdana" w:cs="Verdana"/>
          <w:color w:val="000000"/>
          <w:lang w:eastAsia="tr-TR"/>
        </w:rPr>
        <w:t>Yukarıdaki diyalogda ünlem işareti (!) kaç numaralı yere getirilmelidir?</w:t>
      </w:r>
    </w:p>
    <w:p w:rsidR="00DD7EE6" w:rsidRPr="00C60F93" w:rsidRDefault="00DD7EE6" w:rsidP="00C60F93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C60F93" w:rsidRDefault="00DD7EE6" w:rsidP="00C60F93">
      <w:pPr>
        <w:tabs>
          <w:tab w:val="left" w:pos="284"/>
          <w:tab w:val="left" w:pos="1171"/>
          <w:tab w:val="left" w:pos="2035"/>
          <w:tab w:val="left" w:pos="2908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C60F93">
        <w:rPr>
          <w:rFonts w:ascii="Verdana" w:hAnsi="Verdana" w:cs="Verdana"/>
          <w:color w:val="000000"/>
          <w:lang w:eastAsia="tr-TR"/>
        </w:rPr>
        <w:t>A) 1</w:t>
      </w:r>
      <w:r w:rsidRPr="00C60F93">
        <w:rPr>
          <w:rFonts w:ascii="Verdana" w:hAnsi="Verdana" w:cs="Verdana"/>
          <w:color w:val="000000"/>
          <w:lang w:eastAsia="tr-TR"/>
        </w:rPr>
        <w:tab/>
        <w:t>B) 2</w:t>
      </w:r>
      <w:r w:rsidRPr="00C60F93"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>C)</w:t>
      </w:r>
      <w:r w:rsidRPr="00C60F93">
        <w:rPr>
          <w:rFonts w:ascii="Verdana" w:hAnsi="Verdana" w:cs="Verdana"/>
          <w:color w:val="000000"/>
          <w:lang w:eastAsia="tr-TR"/>
        </w:rPr>
        <w:t xml:space="preserve"> 3</w:t>
      </w:r>
      <w:r w:rsidRPr="00C60F93">
        <w:rPr>
          <w:rFonts w:ascii="Verdana" w:hAnsi="Verdana" w:cs="Verdana"/>
          <w:color w:val="000000"/>
          <w:lang w:eastAsia="tr-TR"/>
        </w:rPr>
        <w:tab/>
        <w:t>D) 4</w:t>
      </w:r>
    </w:p>
    <w:p w:rsidR="00DD7EE6" w:rsidRPr="00C60F93" w:rsidRDefault="00DD7EE6" w:rsidP="00C60F93">
      <w:pPr>
        <w:tabs>
          <w:tab w:val="left" w:pos="284"/>
          <w:tab w:val="left" w:pos="1171"/>
          <w:tab w:val="left" w:pos="2035"/>
          <w:tab w:val="left" w:pos="2908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Default="00DD7EE6" w:rsidP="00C60F93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8E7800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2)</w:t>
      </w:r>
      <w:r w:rsidRPr="00C60F93">
        <w:rPr>
          <w:rFonts w:ascii="Verdana" w:hAnsi="Verdana" w:cs="Verdana"/>
          <w:color w:val="000000"/>
          <w:lang w:eastAsia="tr-TR"/>
        </w:rPr>
        <w:t>Aşağıdaki cümlelerin hangisinde bir nokta</w:t>
      </w:r>
      <w:r w:rsidRPr="00C60F93">
        <w:rPr>
          <w:rFonts w:ascii="Verdana" w:hAnsi="Verdana" w:cs="Verdana"/>
          <w:color w:val="000000"/>
          <w:lang w:eastAsia="tr-TR"/>
        </w:rPr>
        <w:softHyphen/>
        <w:t>lama yanlışlığı yapılmıştır?</w:t>
      </w:r>
    </w:p>
    <w:p w:rsidR="00DD7EE6" w:rsidRPr="00C60F93" w:rsidRDefault="00DD7EE6" w:rsidP="00C60F93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C60F93" w:rsidRDefault="00DD7EE6" w:rsidP="00C60F93">
      <w:pPr>
        <w:tabs>
          <w:tab w:val="left" w:pos="284"/>
          <w:tab w:val="left" w:pos="531"/>
        </w:tabs>
        <w:spacing w:after="0" w:line="240" w:lineRule="auto"/>
        <w:rPr>
          <w:rFonts w:ascii="Verdana" w:hAnsi="Verdana" w:cs="Verdana"/>
          <w:lang w:eastAsia="tr-TR"/>
        </w:rPr>
      </w:pPr>
      <w:r w:rsidRPr="00C60F93">
        <w:rPr>
          <w:rFonts w:ascii="Verdana" w:hAnsi="Verdana" w:cs="Verdana"/>
          <w:color w:val="000000"/>
          <w:lang w:eastAsia="tr-TR"/>
        </w:rPr>
        <w:t>A)</w:t>
      </w:r>
      <w:r w:rsidRPr="00C60F93">
        <w:rPr>
          <w:rFonts w:ascii="Verdana" w:hAnsi="Verdana" w:cs="Verdana"/>
          <w:color w:val="000000"/>
          <w:lang w:eastAsia="tr-TR"/>
        </w:rPr>
        <w:tab/>
        <w:t>Yarın 09.45'te otobüse binecek.</w:t>
      </w:r>
    </w:p>
    <w:p w:rsidR="00DD7EE6" w:rsidRPr="00C60F93" w:rsidRDefault="00DD7EE6" w:rsidP="00C60F93">
      <w:pPr>
        <w:tabs>
          <w:tab w:val="left" w:pos="284"/>
          <w:tab w:val="left" w:pos="531"/>
        </w:tabs>
        <w:spacing w:after="0" w:line="240" w:lineRule="auto"/>
        <w:rPr>
          <w:rFonts w:ascii="Verdana" w:hAnsi="Verdana" w:cs="Verdana"/>
          <w:lang w:eastAsia="tr-TR"/>
        </w:rPr>
      </w:pPr>
      <w:r w:rsidRPr="00C60F93">
        <w:rPr>
          <w:rFonts w:ascii="Verdana" w:hAnsi="Verdana" w:cs="Verdana"/>
          <w:color w:val="000000"/>
          <w:lang w:eastAsia="tr-TR"/>
        </w:rPr>
        <w:t>B)</w:t>
      </w:r>
      <w:r w:rsidRPr="00C60F93">
        <w:rPr>
          <w:rFonts w:ascii="Verdana" w:hAnsi="Verdana" w:cs="Verdana"/>
          <w:color w:val="000000"/>
          <w:lang w:eastAsia="tr-TR"/>
        </w:rPr>
        <w:tab/>
        <w:t>Bir dakika gelir misiniz?</w:t>
      </w:r>
    </w:p>
    <w:p w:rsidR="00DD7EE6" w:rsidRPr="00C60F93" w:rsidRDefault="00DD7EE6" w:rsidP="00C60F93">
      <w:pPr>
        <w:tabs>
          <w:tab w:val="left" w:pos="284"/>
          <w:tab w:val="left" w:pos="531"/>
        </w:tabs>
        <w:spacing w:after="0" w:line="240" w:lineRule="auto"/>
        <w:rPr>
          <w:rFonts w:ascii="Verdana" w:hAnsi="Verdana" w:cs="Verdana"/>
          <w:lang w:eastAsia="tr-TR"/>
        </w:rPr>
      </w:pPr>
      <w:r w:rsidRPr="00C60F93">
        <w:rPr>
          <w:rFonts w:ascii="Verdana" w:hAnsi="Verdana" w:cs="Verdana"/>
          <w:color w:val="000000"/>
          <w:lang w:eastAsia="tr-TR"/>
        </w:rPr>
        <w:t>C)</w:t>
      </w:r>
      <w:r w:rsidRPr="00C60F93">
        <w:rPr>
          <w:rFonts w:ascii="Verdana" w:hAnsi="Verdana" w:cs="Verdana"/>
          <w:color w:val="000000"/>
          <w:lang w:eastAsia="tr-TR"/>
        </w:rPr>
        <w:tab/>
        <w:t>Kitabını ödünç alabilir miyim?</w:t>
      </w:r>
    </w:p>
    <w:p w:rsidR="00DD7EE6" w:rsidRDefault="00DD7EE6" w:rsidP="00C60F93">
      <w:pPr>
        <w:tabs>
          <w:tab w:val="left" w:pos="284"/>
          <w:tab w:val="left" w:pos="531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C60F93">
        <w:rPr>
          <w:rFonts w:ascii="Verdana" w:hAnsi="Verdana" w:cs="Verdana"/>
          <w:color w:val="000000"/>
          <w:lang w:eastAsia="tr-TR"/>
        </w:rPr>
        <w:t>D)</w:t>
      </w:r>
      <w:r w:rsidRPr="00C60F93">
        <w:rPr>
          <w:rFonts w:ascii="Verdana" w:hAnsi="Verdana" w:cs="Verdana"/>
          <w:color w:val="000000"/>
          <w:lang w:eastAsia="tr-TR"/>
        </w:rPr>
        <w:tab/>
        <w:t>Bunları neden yaptığını bilmiyorum?</w:t>
      </w:r>
    </w:p>
    <w:p w:rsidR="00DD7EE6" w:rsidRPr="00C60F93" w:rsidRDefault="00DD7EE6" w:rsidP="00C60F93">
      <w:pPr>
        <w:tabs>
          <w:tab w:val="left" w:pos="284"/>
          <w:tab w:val="left" w:pos="531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C60F93" w:rsidRDefault="00DD7EE6" w:rsidP="00C60F93">
      <w:pPr>
        <w:tabs>
          <w:tab w:val="left" w:pos="284"/>
          <w:tab w:val="left" w:pos="1171"/>
          <w:tab w:val="left" w:pos="2035"/>
          <w:tab w:val="left" w:pos="2908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noProof/>
          <w:lang w:eastAsia="tr-TR"/>
        </w:rPr>
        <w:pict>
          <v:rect id="Dikdörtgen 12" o:spid="_x0000_s1029" style="position:absolute;margin-left:-1.2pt;margin-top:11.25pt;width:258.1pt;height:63.15pt;z-index:-251654656;visibility:visible;v-text-anchor:middle" filled="f" strokecolor="yellow"/>
        </w:pict>
      </w:r>
    </w:p>
    <w:p w:rsidR="00DD7EE6" w:rsidRPr="00C60F93" w:rsidRDefault="00DD7EE6" w:rsidP="007F709B">
      <w:pPr>
        <w:tabs>
          <w:tab w:val="left" w:pos="284"/>
        </w:tabs>
        <w:spacing w:after="0" w:line="240" w:lineRule="auto"/>
        <w:ind w:left="142"/>
        <w:rPr>
          <w:rFonts w:ascii="Verdana" w:hAnsi="Verdana" w:cs="Verdana"/>
          <w:i/>
          <w:iCs/>
          <w:color w:val="000000"/>
          <w:lang w:eastAsia="tr-TR"/>
        </w:rPr>
      </w:pPr>
      <w:r w:rsidRPr="00C60F93">
        <w:rPr>
          <w:rFonts w:ascii="Verdana" w:hAnsi="Verdana" w:cs="Verdana"/>
          <w:i/>
          <w:iCs/>
          <w:color w:val="000000"/>
          <w:lang w:eastAsia="tr-TR"/>
        </w:rPr>
        <w:t>Annem vazoyu kırdığımı gördü mü aca</w:t>
      </w:r>
      <w:r w:rsidRPr="00C60F93">
        <w:rPr>
          <w:rFonts w:ascii="Verdana" w:hAnsi="Verdana" w:cs="Verdana"/>
          <w:i/>
          <w:iCs/>
          <w:color w:val="000000"/>
          <w:lang w:eastAsia="tr-TR"/>
        </w:rPr>
        <w:softHyphen/>
        <w:t xml:space="preserve">ba(I)  Eve erken döndü(II) Yoksa ablam olanları anlattı mı(III) </w:t>
      </w:r>
      <w:r>
        <w:rPr>
          <w:rFonts w:ascii="Verdana" w:hAnsi="Verdana" w:cs="Verdana"/>
          <w:i/>
          <w:iCs/>
          <w:color w:val="000000"/>
          <w:lang w:eastAsia="tr-TR"/>
        </w:rPr>
        <w:t>Herhalde benim dav</w:t>
      </w:r>
      <w:r w:rsidRPr="00C60F93">
        <w:rPr>
          <w:rFonts w:ascii="Verdana" w:hAnsi="Verdana" w:cs="Verdana"/>
          <w:i/>
          <w:iCs/>
          <w:color w:val="000000"/>
          <w:lang w:eastAsia="tr-TR"/>
        </w:rPr>
        <w:t>ranışlarımdan şüpheleniyor (IV)</w:t>
      </w:r>
    </w:p>
    <w:p w:rsidR="00DD7EE6" w:rsidRDefault="00DD7EE6" w:rsidP="00C60F93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C60F93" w:rsidRDefault="00DD7EE6" w:rsidP="00C60F93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Default="00DD7EE6" w:rsidP="00C60F93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8E7800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3)</w:t>
      </w:r>
      <w:r w:rsidRPr="00C60F93">
        <w:rPr>
          <w:rFonts w:ascii="Verdana" w:hAnsi="Verdana" w:cs="Verdana"/>
          <w:color w:val="000000"/>
          <w:lang w:eastAsia="tr-TR"/>
        </w:rPr>
        <w:t>Paragrafta kaç numaralı yerlere soru işa</w:t>
      </w:r>
      <w:r w:rsidRPr="00C60F93">
        <w:rPr>
          <w:rFonts w:ascii="Verdana" w:hAnsi="Verdana" w:cs="Verdana"/>
          <w:color w:val="000000"/>
          <w:lang w:eastAsia="tr-TR"/>
        </w:rPr>
        <w:softHyphen/>
        <w:t>reti getirilmelidir?</w:t>
      </w:r>
    </w:p>
    <w:p w:rsidR="00DD7EE6" w:rsidRPr="00C60F93" w:rsidRDefault="00DD7EE6" w:rsidP="00C60F93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C60F93" w:rsidRDefault="00DD7EE6" w:rsidP="00C60F93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  <w:r w:rsidRPr="00C60F93">
        <w:rPr>
          <w:rFonts w:ascii="Verdana" w:hAnsi="Verdana" w:cs="Verdana"/>
          <w:color w:val="000000"/>
          <w:lang w:eastAsia="tr-TR"/>
        </w:rPr>
        <w:t xml:space="preserve">A) </w:t>
      </w:r>
      <w:r>
        <w:rPr>
          <w:rFonts w:ascii="Verdana" w:hAnsi="Verdana" w:cs="Verdana"/>
          <w:color w:val="000000"/>
          <w:lang w:eastAsia="tr-TR"/>
        </w:rPr>
        <w:t>I</w:t>
      </w:r>
      <w:r w:rsidRPr="00C60F93">
        <w:rPr>
          <w:rFonts w:ascii="Verdana" w:hAnsi="Verdana" w:cs="Verdana"/>
          <w:color w:val="000000"/>
          <w:lang w:eastAsia="tr-TR"/>
        </w:rPr>
        <w:t>-</w:t>
      </w:r>
      <w:r>
        <w:rPr>
          <w:rFonts w:ascii="Verdana" w:hAnsi="Verdana" w:cs="Verdana"/>
          <w:color w:val="000000"/>
          <w:lang w:eastAsia="tr-TR"/>
        </w:rPr>
        <w:t>II</w:t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 w:rsidRPr="00C60F93">
        <w:rPr>
          <w:rFonts w:ascii="Verdana" w:hAnsi="Verdana" w:cs="Verdana"/>
          <w:color w:val="000000"/>
          <w:lang w:eastAsia="tr-TR"/>
        </w:rPr>
        <w:t>C) III-IV</w:t>
      </w:r>
    </w:p>
    <w:p w:rsidR="00DD7EE6" w:rsidRPr="00C60F93" w:rsidRDefault="00DD7EE6" w:rsidP="00C60F93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C60F93">
        <w:rPr>
          <w:rFonts w:ascii="Verdana" w:hAnsi="Verdana" w:cs="Verdana"/>
          <w:color w:val="000000"/>
          <w:lang w:eastAsia="tr-TR"/>
        </w:rPr>
        <w:t xml:space="preserve">B) II-IV </w:t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 w:rsidRPr="00C60F93">
        <w:rPr>
          <w:rFonts w:ascii="Verdana" w:hAnsi="Verdana" w:cs="Verdana"/>
          <w:color w:val="000000"/>
          <w:lang w:eastAsia="tr-TR"/>
        </w:rPr>
        <w:t xml:space="preserve">D) </w:t>
      </w:r>
      <w:r>
        <w:rPr>
          <w:rFonts w:ascii="Verdana" w:hAnsi="Verdana" w:cs="Verdana"/>
          <w:color w:val="000000"/>
          <w:lang w:eastAsia="tr-TR"/>
        </w:rPr>
        <w:t>I</w:t>
      </w:r>
      <w:r w:rsidRPr="00C60F93">
        <w:rPr>
          <w:rFonts w:ascii="Verdana" w:hAnsi="Verdana" w:cs="Verdana"/>
          <w:color w:val="000000"/>
          <w:lang w:eastAsia="tr-TR"/>
        </w:rPr>
        <w:t>-</w:t>
      </w:r>
      <w:r>
        <w:rPr>
          <w:rFonts w:ascii="Verdana" w:hAnsi="Verdana" w:cs="Verdana"/>
          <w:color w:val="000000"/>
          <w:lang w:eastAsia="tr-TR"/>
        </w:rPr>
        <w:t>III</w:t>
      </w:r>
    </w:p>
    <w:p w:rsidR="00DD7EE6" w:rsidRPr="00C60F93" w:rsidRDefault="00DD7EE6" w:rsidP="00C60F93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8E7800" w:rsidRDefault="00DD7EE6" w:rsidP="007F709B">
      <w:pPr>
        <w:tabs>
          <w:tab w:val="left" w:pos="284"/>
        </w:tabs>
        <w:spacing w:after="0" w:line="240" w:lineRule="auto"/>
        <w:rPr>
          <w:rFonts w:ascii="Verdana" w:hAnsi="Verdana" w:cs="Verdana"/>
          <w:i/>
          <w:iCs/>
          <w:color w:val="000000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ab/>
      </w:r>
      <w:r w:rsidRPr="008E7800">
        <w:rPr>
          <w:rFonts w:ascii="Verdana" w:hAnsi="Verdana" w:cs="Verdana"/>
          <w:i/>
          <w:iCs/>
          <w:color w:val="000000"/>
          <w:lang w:eastAsia="tr-TR"/>
        </w:rPr>
        <w:t>“</w:t>
      </w:r>
      <w:r w:rsidRPr="00C60F93">
        <w:rPr>
          <w:rFonts w:ascii="Verdana" w:hAnsi="Verdana" w:cs="Verdana"/>
          <w:i/>
          <w:iCs/>
          <w:color w:val="000000"/>
          <w:lang w:eastAsia="tr-TR"/>
        </w:rPr>
        <w:t>Selim</w:t>
      </w:r>
      <w:r w:rsidRPr="008E7800">
        <w:rPr>
          <w:rFonts w:ascii="Verdana" w:hAnsi="Verdana" w:cs="Verdana"/>
          <w:i/>
          <w:iCs/>
          <w:color w:val="000000"/>
          <w:lang w:eastAsia="tr-TR"/>
        </w:rPr>
        <w:t xml:space="preserve">( </w:t>
      </w:r>
      <w:r w:rsidRPr="00C60F93">
        <w:rPr>
          <w:rFonts w:ascii="Verdana" w:hAnsi="Verdana" w:cs="Verdana"/>
          <w:i/>
          <w:iCs/>
          <w:color w:val="000000"/>
          <w:lang w:eastAsia="tr-TR"/>
        </w:rPr>
        <w:t>) Osman Çalış</w:t>
      </w:r>
      <w:r w:rsidRPr="008E7800">
        <w:rPr>
          <w:rFonts w:ascii="Verdana" w:hAnsi="Verdana" w:cs="Verdana"/>
          <w:i/>
          <w:iCs/>
          <w:color w:val="000000"/>
          <w:lang w:eastAsia="tr-TR"/>
        </w:rPr>
        <w:t>(</w:t>
      </w:r>
      <w:r w:rsidRPr="00C60F93">
        <w:rPr>
          <w:rFonts w:ascii="Verdana" w:hAnsi="Verdana" w:cs="Verdana"/>
          <w:i/>
          <w:iCs/>
          <w:color w:val="000000"/>
          <w:lang w:eastAsia="tr-TR"/>
        </w:rPr>
        <w:t xml:space="preserve"> )ın oğlu ve Mehmet yola çıktılar</w:t>
      </w:r>
      <w:r w:rsidRPr="008E7800">
        <w:rPr>
          <w:rFonts w:ascii="Verdana" w:hAnsi="Verdana" w:cs="Verdana"/>
          <w:i/>
          <w:iCs/>
          <w:color w:val="000000"/>
          <w:lang w:eastAsia="tr-TR"/>
        </w:rPr>
        <w:t>(</w:t>
      </w:r>
      <w:r w:rsidRPr="00C60F93">
        <w:rPr>
          <w:rFonts w:ascii="Verdana" w:hAnsi="Verdana" w:cs="Verdana"/>
          <w:i/>
          <w:iCs/>
          <w:color w:val="000000"/>
          <w:lang w:eastAsia="tr-TR"/>
        </w:rPr>
        <w:t xml:space="preserve"> )</w:t>
      </w:r>
      <w:r w:rsidRPr="008E7800">
        <w:rPr>
          <w:rFonts w:ascii="Verdana" w:hAnsi="Verdana" w:cs="Verdana"/>
          <w:i/>
          <w:iCs/>
          <w:color w:val="000000"/>
          <w:lang w:eastAsia="tr-TR"/>
        </w:rPr>
        <w:t>”</w:t>
      </w:r>
    </w:p>
    <w:p w:rsidR="00DD7EE6" w:rsidRPr="00C60F93" w:rsidRDefault="00DD7EE6" w:rsidP="007F709B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Default="00DD7EE6" w:rsidP="007F709B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8E7800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4)</w:t>
      </w:r>
      <w:r w:rsidRPr="00C60F93">
        <w:rPr>
          <w:rFonts w:ascii="Verdana" w:hAnsi="Verdana" w:cs="Verdana"/>
          <w:color w:val="000000"/>
          <w:lang w:eastAsia="tr-TR"/>
        </w:rPr>
        <w:t>Bu cümledeki yay ayraç ( ) içlerine sırasıy</w:t>
      </w:r>
      <w:r w:rsidRPr="00C60F93">
        <w:rPr>
          <w:rFonts w:ascii="Verdana" w:hAnsi="Verdana" w:cs="Verdana"/>
          <w:color w:val="000000"/>
          <w:lang w:eastAsia="tr-TR"/>
        </w:rPr>
        <w:softHyphen/>
        <w:t>la hangi noktalama işaretleri getirilmelidir?</w:t>
      </w:r>
    </w:p>
    <w:p w:rsidR="00DD7EE6" w:rsidRPr="00C60F93" w:rsidRDefault="00DD7EE6" w:rsidP="007F709B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C60F93" w:rsidRDefault="00DD7EE6" w:rsidP="007F709B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  <w:r w:rsidRPr="00C60F93">
        <w:rPr>
          <w:rFonts w:ascii="Verdana" w:hAnsi="Verdana" w:cs="Verdana"/>
          <w:color w:val="000000"/>
          <w:lang w:eastAsia="tr-TR"/>
        </w:rPr>
        <w:t>A)</w:t>
      </w:r>
      <w:r w:rsidRPr="00C60F93">
        <w:rPr>
          <w:rFonts w:ascii="Verdana" w:hAnsi="Verdana" w:cs="Verdana"/>
          <w:lang w:eastAsia="tr-TR"/>
        </w:rPr>
        <w:t>( ‘ )( ‘ ) ( : )</w:t>
      </w:r>
    </w:p>
    <w:p w:rsidR="00DD7EE6" w:rsidRPr="00C60F93" w:rsidRDefault="00DD7EE6" w:rsidP="007F709B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  <w:r w:rsidRPr="00C60F93">
        <w:rPr>
          <w:rFonts w:ascii="Verdana" w:hAnsi="Verdana" w:cs="Verdana"/>
          <w:color w:val="000000"/>
          <w:lang w:eastAsia="tr-TR"/>
        </w:rPr>
        <w:t>B)</w:t>
      </w:r>
      <w:r w:rsidRPr="00C60F93">
        <w:rPr>
          <w:rFonts w:ascii="Verdana" w:hAnsi="Verdana" w:cs="Verdana"/>
          <w:lang w:eastAsia="tr-TR"/>
        </w:rPr>
        <w:t xml:space="preserve"> ( ,) ( , ) ( , )</w:t>
      </w:r>
    </w:p>
    <w:p w:rsidR="00DD7EE6" w:rsidRPr="00C60F93" w:rsidRDefault="00DD7EE6" w:rsidP="007F709B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  <w:r w:rsidRPr="00C60F93">
        <w:rPr>
          <w:rFonts w:ascii="Verdana" w:hAnsi="Verdana" w:cs="Verdana"/>
          <w:color w:val="000000"/>
          <w:lang w:eastAsia="tr-TR"/>
        </w:rPr>
        <w:t>C)</w:t>
      </w:r>
      <w:r>
        <w:rPr>
          <w:rFonts w:ascii="Verdana" w:hAnsi="Verdana" w:cs="Verdana"/>
          <w:lang w:eastAsia="tr-TR"/>
        </w:rPr>
        <w:t xml:space="preserve"> ( , </w:t>
      </w:r>
      <w:r w:rsidRPr="00C60F93">
        <w:rPr>
          <w:rFonts w:ascii="Verdana" w:hAnsi="Verdana" w:cs="Verdana"/>
          <w:lang w:eastAsia="tr-TR"/>
        </w:rPr>
        <w:t>) ( ‘ ) ( . )</w:t>
      </w:r>
    </w:p>
    <w:p w:rsidR="00DD7EE6" w:rsidRDefault="00DD7EE6" w:rsidP="007F709B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  <w:r w:rsidRPr="00C60F93">
        <w:rPr>
          <w:rFonts w:ascii="Verdana" w:hAnsi="Verdana" w:cs="Verdana"/>
          <w:color w:val="000000"/>
          <w:lang w:eastAsia="tr-TR"/>
        </w:rPr>
        <w:t>D)</w:t>
      </w:r>
      <w:r>
        <w:rPr>
          <w:rFonts w:ascii="Verdana" w:hAnsi="Verdana" w:cs="Verdana"/>
          <w:lang w:eastAsia="tr-TR"/>
        </w:rPr>
        <w:t xml:space="preserve"> ( ; )  ( ‘ )  (…</w:t>
      </w:r>
      <w:r w:rsidRPr="00C60F93">
        <w:rPr>
          <w:rFonts w:ascii="Verdana" w:hAnsi="Verdana" w:cs="Verdana"/>
          <w:lang w:eastAsia="tr-TR"/>
        </w:rPr>
        <w:t>)</w:t>
      </w:r>
    </w:p>
    <w:p w:rsidR="00DD7EE6" w:rsidRPr="00C60F93" w:rsidRDefault="00DD7EE6" w:rsidP="007F709B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7F709B" w:rsidRDefault="00DD7EE6" w:rsidP="007F709B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8E7800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5)</w:t>
      </w:r>
      <w:r w:rsidRPr="007F709B">
        <w:rPr>
          <w:rFonts w:ascii="Verdana" w:hAnsi="Verdana" w:cs="Verdana"/>
          <w:color w:val="000000"/>
          <w:lang w:eastAsia="tr-TR"/>
        </w:rPr>
        <w:t xml:space="preserve">Aşağıdaki cümlelerin hangisinde </w:t>
      </w:r>
      <w:r w:rsidRPr="007F709B">
        <w:rPr>
          <w:rFonts w:ascii="Verdana" w:hAnsi="Verdana" w:cs="Verdana"/>
          <w:b/>
          <w:bCs/>
          <w:color w:val="000000"/>
          <w:lang w:eastAsia="tr-TR"/>
        </w:rPr>
        <w:t>noktala</w:t>
      </w:r>
      <w:r w:rsidRPr="007F709B">
        <w:rPr>
          <w:rFonts w:ascii="Verdana" w:hAnsi="Verdana" w:cs="Verdana"/>
          <w:b/>
          <w:bCs/>
          <w:color w:val="000000"/>
          <w:lang w:eastAsia="tr-TR"/>
        </w:rPr>
        <w:softHyphen/>
        <w:t>ma yanlışı</w:t>
      </w:r>
      <w:r w:rsidRPr="007F709B">
        <w:rPr>
          <w:rFonts w:ascii="Verdana" w:hAnsi="Verdana" w:cs="Verdana"/>
          <w:color w:val="000000"/>
          <w:lang w:eastAsia="tr-TR"/>
        </w:rPr>
        <w:t xml:space="preserve"> yapılmıştır?</w:t>
      </w:r>
    </w:p>
    <w:p w:rsidR="00DD7EE6" w:rsidRDefault="00DD7EE6" w:rsidP="00C60F93">
      <w:pPr>
        <w:tabs>
          <w:tab w:val="left" w:pos="284"/>
          <w:tab w:val="left" w:pos="615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Pr="00C60F93" w:rsidRDefault="00DD7EE6" w:rsidP="00C60F93">
      <w:pPr>
        <w:tabs>
          <w:tab w:val="left" w:pos="284"/>
          <w:tab w:val="left" w:pos="615"/>
        </w:tabs>
        <w:spacing w:after="0" w:line="240" w:lineRule="auto"/>
        <w:rPr>
          <w:rFonts w:ascii="Verdana" w:hAnsi="Verdana" w:cs="Verdana"/>
          <w:lang w:eastAsia="tr-TR"/>
        </w:rPr>
      </w:pPr>
      <w:r w:rsidRPr="00C60F93">
        <w:rPr>
          <w:rFonts w:ascii="Verdana" w:hAnsi="Verdana" w:cs="Verdana"/>
          <w:color w:val="000000"/>
          <w:lang w:eastAsia="tr-TR"/>
        </w:rPr>
        <w:t>A)</w:t>
      </w:r>
      <w:r w:rsidRPr="00C60F93">
        <w:rPr>
          <w:rFonts w:ascii="Verdana" w:hAnsi="Verdana" w:cs="Verdana"/>
          <w:color w:val="000000"/>
          <w:lang w:eastAsia="tr-TR"/>
        </w:rPr>
        <w:tab/>
        <w:t>Yine yağmur başladı.</w:t>
      </w:r>
    </w:p>
    <w:p w:rsidR="00DD7EE6" w:rsidRPr="00C60F93" w:rsidRDefault="00DD7EE6" w:rsidP="00C60F93">
      <w:pPr>
        <w:tabs>
          <w:tab w:val="left" w:pos="284"/>
          <w:tab w:val="left" w:pos="615"/>
        </w:tabs>
        <w:spacing w:after="0" w:line="240" w:lineRule="auto"/>
        <w:rPr>
          <w:rFonts w:ascii="Verdana" w:hAnsi="Verdana" w:cs="Verdana"/>
          <w:lang w:eastAsia="tr-TR"/>
        </w:rPr>
      </w:pPr>
      <w:r w:rsidRPr="00C60F93">
        <w:rPr>
          <w:rFonts w:ascii="Verdana" w:hAnsi="Verdana" w:cs="Verdana"/>
          <w:color w:val="000000"/>
          <w:lang w:eastAsia="tr-TR"/>
        </w:rPr>
        <w:t>B)</w:t>
      </w:r>
      <w:r w:rsidRPr="00C60F93">
        <w:rPr>
          <w:rFonts w:ascii="Verdana" w:hAnsi="Verdana" w:cs="Verdana"/>
          <w:color w:val="000000"/>
          <w:lang w:eastAsia="tr-TR"/>
        </w:rPr>
        <w:tab/>
        <w:t>Bir bardak su verir misin.</w:t>
      </w:r>
    </w:p>
    <w:p w:rsidR="00DD7EE6" w:rsidRPr="00C60F93" w:rsidRDefault="00DD7EE6" w:rsidP="00C60F93">
      <w:pPr>
        <w:tabs>
          <w:tab w:val="left" w:pos="284"/>
          <w:tab w:val="left" w:pos="615"/>
        </w:tabs>
        <w:spacing w:after="0" w:line="240" w:lineRule="auto"/>
        <w:rPr>
          <w:rFonts w:ascii="Verdana" w:hAnsi="Verdana" w:cs="Verdana"/>
          <w:lang w:eastAsia="tr-TR"/>
        </w:rPr>
      </w:pPr>
      <w:r w:rsidRPr="00C60F93">
        <w:rPr>
          <w:rFonts w:ascii="Verdana" w:hAnsi="Verdana" w:cs="Verdana"/>
          <w:color w:val="000000"/>
          <w:lang w:eastAsia="tr-TR"/>
        </w:rPr>
        <w:t>C)</w:t>
      </w:r>
      <w:r w:rsidRPr="00C60F93">
        <w:rPr>
          <w:rFonts w:ascii="Verdana" w:hAnsi="Verdana" w:cs="Verdana"/>
          <w:color w:val="000000"/>
          <w:lang w:eastAsia="tr-TR"/>
        </w:rPr>
        <w:tab/>
        <w:t>Bu ne biçim ödev böyle Allah aşkına!</w:t>
      </w:r>
    </w:p>
    <w:p w:rsidR="00DD7EE6" w:rsidRPr="00C60F93" w:rsidRDefault="00DD7EE6" w:rsidP="00C60F93">
      <w:pPr>
        <w:tabs>
          <w:tab w:val="left" w:pos="284"/>
          <w:tab w:val="left" w:pos="615"/>
        </w:tabs>
        <w:spacing w:after="0" w:line="240" w:lineRule="auto"/>
        <w:rPr>
          <w:rFonts w:ascii="Verdana" w:hAnsi="Verdana" w:cs="Verdana"/>
          <w:lang w:eastAsia="tr-TR"/>
        </w:rPr>
      </w:pPr>
      <w:r w:rsidRPr="00C60F93">
        <w:rPr>
          <w:rFonts w:ascii="Verdana" w:hAnsi="Verdana" w:cs="Verdana"/>
          <w:color w:val="000000"/>
          <w:lang w:eastAsia="tr-TR"/>
        </w:rPr>
        <w:t>D)</w:t>
      </w:r>
      <w:r w:rsidRPr="00C60F93">
        <w:rPr>
          <w:rFonts w:ascii="Verdana" w:hAnsi="Verdana" w:cs="Verdana"/>
          <w:color w:val="000000"/>
          <w:lang w:eastAsia="tr-TR"/>
        </w:rPr>
        <w:tab/>
        <w:t>Oğullarım iki</w:t>
      </w:r>
      <w:r>
        <w:rPr>
          <w:rFonts w:ascii="Verdana" w:hAnsi="Verdana" w:cs="Verdana"/>
          <w:color w:val="000000"/>
          <w:lang w:eastAsia="tr-TR"/>
        </w:rPr>
        <w:t xml:space="preserve"> tanedir</w:t>
      </w:r>
      <w:r w:rsidRPr="00C60F93">
        <w:rPr>
          <w:rFonts w:ascii="Verdana" w:hAnsi="Verdana" w:cs="Verdana"/>
          <w:color w:val="000000"/>
          <w:lang w:eastAsia="tr-TR"/>
        </w:rPr>
        <w:t>: Furkan ve Cihan.</w:t>
      </w:r>
    </w:p>
    <w:p w:rsidR="00DD7EE6" w:rsidRPr="00C60F93" w:rsidRDefault="00DD7EE6" w:rsidP="00C60F93">
      <w:pPr>
        <w:tabs>
          <w:tab w:val="left" w:pos="284"/>
          <w:tab w:val="left" w:pos="1171"/>
          <w:tab w:val="left" w:pos="2035"/>
          <w:tab w:val="left" w:pos="2908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Default="00DD7EE6" w:rsidP="00C60F93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Default="00DD7EE6" w:rsidP="00C60F93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8E7800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6)</w:t>
      </w:r>
      <w:r w:rsidRPr="007F709B">
        <w:rPr>
          <w:rFonts w:ascii="Verdana" w:hAnsi="Verdana" w:cs="Verdana"/>
          <w:i/>
          <w:iCs/>
          <w:color w:val="000000"/>
          <w:lang w:eastAsia="tr-TR"/>
        </w:rPr>
        <w:t>“</w:t>
      </w:r>
      <w:r w:rsidRPr="00C60F93">
        <w:rPr>
          <w:rFonts w:ascii="Verdana" w:hAnsi="Verdana" w:cs="Verdana"/>
          <w:i/>
          <w:iCs/>
          <w:color w:val="000000"/>
          <w:lang w:eastAsia="tr-TR"/>
        </w:rPr>
        <w:t>Üzerindeki rehaveti ağırlığı bir türlü atama</w:t>
      </w:r>
      <w:r w:rsidRPr="00C60F93">
        <w:rPr>
          <w:rFonts w:ascii="Verdana" w:hAnsi="Verdana" w:cs="Verdana"/>
          <w:i/>
          <w:iCs/>
          <w:color w:val="000000"/>
          <w:lang w:eastAsia="tr-TR"/>
        </w:rPr>
        <w:softHyphen/>
        <w:t>mıştı.</w:t>
      </w:r>
      <w:r w:rsidRPr="007F709B">
        <w:rPr>
          <w:rFonts w:ascii="Verdana" w:hAnsi="Verdana" w:cs="Verdana"/>
          <w:i/>
          <w:iCs/>
          <w:color w:val="000000"/>
          <w:lang w:eastAsia="tr-TR"/>
        </w:rPr>
        <w:t>”</w:t>
      </w:r>
      <w:r w:rsidRPr="00C60F93">
        <w:rPr>
          <w:rFonts w:ascii="Verdana" w:hAnsi="Verdana" w:cs="Verdana"/>
          <w:color w:val="000000"/>
          <w:lang w:eastAsia="tr-TR"/>
        </w:rPr>
        <w:t xml:space="preserve"> cümle</w:t>
      </w:r>
      <w:r>
        <w:rPr>
          <w:rFonts w:ascii="Verdana" w:hAnsi="Verdana" w:cs="Verdana"/>
          <w:color w:val="000000"/>
          <w:lang w:eastAsia="tr-TR"/>
        </w:rPr>
        <w:t>sin</w:t>
      </w:r>
      <w:r w:rsidRPr="00C60F93">
        <w:rPr>
          <w:rFonts w:ascii="Verdana" w:hAnsi="Verdana" w:cs="Verdana"/>
          <w:color w:val="000000"/>
          <w:lang w:eastAsia="tr-TR"/>
        </w:rPr>
        <w:t>de hangi kelime, bir ön</w:t>
      </w:r>
      <w:r w:rsidRPr="00C60F93">
        <w:rPr>
          <w:rFonts w:ascii="Verdana" w:hAnsi="Verdana" w:cs="Verdana"/>
          <w:color w:val="000000"/>
          <w:lang w:eastAsia="tr-TR"/>
        </w:rPr>
        <w:softHyphen/>
        <w:t>ceki kavramı açıkladığı için "parantez" içi</w:t>
      </w:r>
      <w:r w:rsidRPr="00C60F93">
        <w:rPr>
          <w:rFonts w:ascii="Verdana" w:hAnsi="Verdana" w:cs="Verdana"/>
          <w:color w:val="000000"/>
          <w:lang w:eastAsia="tr-TR"/>
        </w:rPr>
        <w:softHyphen/>
        <w:t>ne alınmalıdır?</w:t>
      </w:r>
    </w:p>
    <w:p w:rsidR="00DD7EE6" w:rsidRPr="00C60F93" w:rsidRDefault="00DD7EE6" w:rsidP="00C60F93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C60F93" w:rsidRDefault="00DD7EE6" w:rsidP="00C60F93">
      <w:pPr>
        <w:tabs>
          <w:tab w:val="left" w:pos="284"/>
          <w:tab w:val="left" w:pos="630"/>
        </w:tabs>
        <w:spacing w:after="0" w:line="240" w:lineRule="auto"/>
        <w:rPr>
          <w:rFonts w:ascii="Verdana" w:hAnsi="Verdana" w:cs="Verdana"/>
          <w:lang w:eastAsia="tr-TR"/>
        </w:rPr>
      </w:pPr>
      <w:r w:rsidRPr="00C60F93">
        <w:rPr>
          <w:rFonts w:ascii="Verdana" w:hAnsi="Verdana" w:cs="Verdana"/>
          <w:color w:val="000000"/>
          <w:lang w:eastAsia="tr-TR"/>
        </w:rPr>
        <w:t>A)</w:t>
      </w:r>
      <w:r w:rsidRPr="00C60F93">
        <w:rPr>
          <w:rFonts w:ascii="Verdana" w:hAnsi="Verdana" w:cs="Verdana"/>
          <w:color w:val="000000"/>
          <w:lang w:eastAsia="tr-TR"/>
        </w:rPr>
        <w:tab/>
        <w:t>üzerindeki</w:t>
      </w:r>
      <w:r>
        <w:rPr>
          <w:rFonts w:ascii="Verdana" w:hAnsi="Verdana" w:cs="Verdana"/>
          <w:lang w:eastAsia="tr-TR"/>
        </w:rPr>
        <w:tab/>
      </w:r>
      <w:r>
        <w:rPr>
          <w:rFonts w:ascii="Verdana" w:hAnsi="Verdana" w:cs="Verdana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 xml:space="preserve">B) </w:t>
      </w:r>
      <w:r w:rsidRPr="00C60F93">
        <w:rPr>
          <w:rFonts w:ascii="Verdana" w:hAnsi="Verdana" w:cs="Verdana"/>
          <w:color w:val="000000"/>
          <w:lang w:eastAsia="tr-TR"/>
        </w:rPr>
        <w:t>rehaveti</w:t>
      </w:r>
    </w:p>
    <w:p w:rsidR="00DD7EE6" w:rsidRPr="00C60F93" w:rsidRDefault="00DD7EE6" w:rsidP="00C60F93">
      <w:pPr>
        <w:tabs>
          <w:tab w:val="left" w:pos="284"/>
          <w:tab w:val="left" w:pos="630"/>
        </w:tabs>
        <w:spacing w:after="0" w:line="240" w:lineRule="auto"/>
        <w:rPr>
          <w:rFonts w:ascii="Verdana" w:hAnsi="Verdana" w:cs="Verdana"/>
          <w:lang w:eastAsia="tr-TR"/>
        </w:rPr>
      </w:pPr>
      <w:r w:rsidRPr="00C60F93">
        <w:rPr>
          <w:rFonts w:ascii="Verdana" w:hAnsi="Verdana" w:cs="Verdana"/>
          <w:color w:val="000000"/>
          <w:lang w:eastAsia="tr-TR"/>
        </w:rPr>
        <w:t>C)</w:t>
      </w:r>
      <w:r w:rsidRPr="00C60F93">
        <w:rPr>
          <w:rFonts w:ascii="Verdana" w:hAnsi="Verdana" w:cs="Verdana"/>
          <w:color w:val="000000"/>
          <w:lang w:eastAsia="tr-TR"/>
        </w:rPr>
        <w:tab/>
        <w:t>ağırlığı</w:t>
      </w:r>
      <w:r>
        <w:rPr>
          <w:rFonts w:ascii="Verdana" w:hAnsi="Verdana" w:cs="Verdana"/>
          <w:lang w:eastAsia="tr-TR"/>
        </w:rPr>
        <w:tab/>
      </w:r>
      <w:r>
        <w:rPr>
          <w:rFonts w:ascii="Verdana" w:hAnsi="Verdana" w:cs="Verdana"/>
          <w:lang w:eastAsia="tr-TR"/>
        </w:rPr>
        <w:tab/>
      </w:r>
      <w:r>
        <w:rPr>
          <w:rFonts w:ascii="Verdana" w:hAnsi="Verdana" w:cs="Verdana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 xml:space="preserve">D) </w:t>
      </w:r>
      <w:r w:rsidRPr="00C60F93">
        <w:rPr>
          <w:rFonts w:ascii="Verdana" w:hAnsi="Verdana" w:cs="Verdana"/>
          <w:color w:val="000000"/>
          <w:lang w:eastAsia="tr-TR"/>
        </w:rPr>
        <w:t>bir türlü</w:t>
      </w:r>
    </w:p>
    <w:p w:rsidR="00DD7EE6" w:rsidRDefault="00DD7EE6" w:rsidP="00C60F93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Default="00DD7EE6" w:rsidP="007F709B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8E7800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7)</w:t>
      </w:r>
      <w:r w:rsidRPr="00C60F93">
        <w:rPr>
          <w:rFonts w:ascii="Verdana" w:hAnsi="Verdana" w:cs="Verdana"/>
          <w:color w:val="000000"/>
          <w:lang w:eastAsia="tr-TR"/>
        </w:rPr>
        <w:t>Aşağıdaki cümlelerin hangisinin sonuna ünlem işareti (!) getirilmelidir?</w:t>
      </w:r>
    </w:p>
    <w:p w:rsidR="00DD7EE6" w:rsidRPr="00C60F93" w:rsidRDefault="00DD7EE6" w:rsidP="007F709B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Pr="00C60F93" w:rsidRDefault="00DD7EE6" w:rsidP="007F709B">
      <w:pPr>
        <w:tabs>
          <w:tab w:val="left" w:pos="284"/>
          <w:tab w:val="left" w:pos="655"/>
        </w:tabs>
        <w:spacing w:after="0" w:line="240" w:lineRule="auto"/>
        <w:rPr>
          <w:rFonts w:ascii="Verdana" w:hAnsi="Verdana" w:cs="Verdana"/>
          <w:lang w:eastAsia="tr-TR"/>
        </w:rPr>
      </w:pPr>
      <w:r w:rsidRPr="00C60F93">
        <w:rPr>
          <w:rFonts w:ascii="Verdana" w:hAnsi="Verdana" w:cs="Verdana"/>
          <w:color w:val="000000"/>
          <w:lang w:eastAsia="tr-TR"/>
        </w:rPr>
        <w:t>A)</w:t>
      </w:r>
      <w:r w:rsidRPr="00C60F93">
        <w:rPr>
          <w:rFonts w:ascii="Verdana" w:hAnsi="Verdana" w:cs="Verdana"/>
          <w:color w:val="000000"/>
          <w:lang w:eastAsia="tr-TR"/>
        </w:rPr>
        <w:tab/>
        <w:t>Nereden geliyorsun</w:t>
      </w:r>
    </w:p>
    <w:p w:rsidR="00DD7EE6" w:rsidRPr="00C60F93" w:rsidRDefault="00DD7EE6" w:rsidP="007F709B">
      <w:pPr>
        <w:tabs>
          <w:tab w:val="left" w:pos="284"/>
          <w:tab w:val="left" w:pos="655"/>
        </w:tabs>
        <w:spacing w:after="0" w:line="240" w:lineRule="auto"/>
        <w:rPr>
          <w:rFonts w:ascii="Verdana" w:hAnsi="Verdana" w:cs="Verdana"/>
          <w:lang w:eastAsia="tr-TR"/>
        </w:rPr>
      </w:pPr>
      <w:r w:rsidRPr="00C60F93">
        <w:rPr>
          <w:rFonts w:ascii="Verdana" w:hAnsi="Verdana" w:cs="Verdana"/>
          <w:color w:val="000000"/>
          <w:lang w:eastAsia="tr-TR"/>
        </w:rPr>
        <w:t>B)</w:t>
      </w:r>
      <w:r w:rsidRPr="00C60F93">
        <w:rPr>
          <w:rFonts w:ascii="Verdana" w:hAnsi="Verdana" w:cs="Verdana"/>
          <w:color w:val="000000"/>
          <w:lang w:eastAsia="tr-TR"/>
        </w:rPr>
        <w:tab/>
        <w:t>Bunlar senin mi</w:t>
      </w:r>
    </w:p>
    <w:p w:rsidR="00DD7EE6" w:rsidRPr="00C60F93" w:rsidRDefault="00DD7EE6" w:rsidP="007F709B">
      <w:pPr>
        <w:tabs>
          <w:tab w:val="left" w:pos="284"/>
          <w:tab w:val="left" w:pos="655"/>
        </w:tabs>
        <w:spacing w:after="0" w:line="240" w:lineRule="auto"/>
        <w:rPr>
          <w:rFonts w:ascii="Verdana" w:hAnsi="Verdana" w:cs="Verdana"/>
          <w:lang w:eastAsia="tr-TR"/>
        </w:rPr>
      </w:pPr>
      <w:r w:rsidRPr="00C60F93">
        <w:rPr>
          <w:rFonts w:ascii="Verdana" w:hAnsi="Verdana" w:cs="Verdana"/>
          <w:color w:val="000000"/>
          <w:lang w:eastAsia="tr-TR"/>
        </w:rPr>
        <w:t>C)</w:t>
      </w:r>
      <w:r w:rsidRPr="00C60F93">
        <w:rPr>
          <w:rFonts w:ascii="Verdana" w:hAnsi="Verdana" w:cs="Verdana"/>
          <w:color w:val="000000"/>
          <w:lang w:eastAsia="tr-TR"/>
        </w:rPr>
        <w:tab/>
        <w:t>Ah, iğne battı</w:t>
      </w:r>
    </w:p>
    <w:p w:rsidR="00DD7EE6" w:rsidRPr="00C60F93" w:rsidRDefault="00DD7EE6" w:rsidP="007F709B">
      <w:pPr>
        <w:tabs>
          <w:tab w:val="left" w:pos="284"/>
          <w:tab w:val="left" w:pos="655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C60F93">
        <w:rPr>
          <w:rFonts w:ascii="Verdana" w:hAnsi="Verdana" w:cs="Verdana"/>
          <w:color w:val="000000"/>
          <w:lang w:eastAsia="tr-TR"/>
        </w:rPr>
        <w:t>D)</w:t>
      </w:r>
      <w:r w:rsidRPr="00C60F93">
        <w:rPr>
          <w:rFonts w:ascii="Verdana" w:hAnsi="Verdana" w:cs="Verdana"/>
          <w:color w:val="000000"/>
          <w:lang w:eastAsia="tr-TR"/>
        </w:rPr>
        <w:tab/>
        <w:t>Kime gidiyorsun</w:t>
      </w:r>
    </w:p>
    <w:p w:rsidR="00DD7EE6" w:rsidRDefault="00DD7EE6" w:rsidP="00C60F93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Default="00DD7EE6" w:rsidP="00C60F93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8E7800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8)</w:t>
      </w:r>
      <w:r w:rsidRPr="00C60F93">
        <w:rPr>
          <w:rFonts w:ascii="Verdana" w:hAnsi="Verdana" w:cs="Verdana"/>
          <w:color w:val="000000"/>
          <w:lang w:eastAsia="tr-TR"/>
        </w:rPr>
        <w:t>Aşağıdaki cümlelerin hangisinde, tırnak işa</w:t>
      </w:r>
      <w:r w:rsidRPr="00C60F93">
        <w:rPr>
          <w:rFonts w:ascii="Verdana" w:hAnsi="Verdana" w:cs="Verdana"/>
          <w:color w:val="000000"/>
          <w:lang w:eastAsia="tr-TR"/>
        </w:rPr>
        <w:softHyphen/>
        <w:t>reti ("") gereksiz kullanılmıştır?</w:t>
      </w:r>
    </w:p>
    <w:p w:rsidR="00DD7EE6" w:rsidRPr="00C60F93" w:rsidRDefault="00DD7EE6" w:rsidP="00C60F93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C60F93" w:rsidRDefault="00DD7EE6" w:rsidP="00C60F93">
      <w:pPr>
        <w:tabs>
          <w:tab w:val="left" w:pos="284"/>
          <w:tab w:val="left" w:pos="595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A)</w:t>
      </w:r>
      <w:r>
        <w:rPr>
          <w:rFonts w:ascii="Verdana" w:hAnsi="Verdana" w:cs="Verdana"/>
          <w:color w:val="000000"/>
          <w:lang w:eastAsia="tr-TR"/>
        </w:rPr>
        <w:tab/>
        <w:t>Hz. Muhammed</w:t>
      </w:r>
      <w:r w:rsidRPr="00C60F93">
        <w:rPr>
          <w:rFonts w:ascii="Verdana" w:hAnsi="Verdana" w:cs="Verdana"/>
          <w:i/>
          <w:iCs/>
          <w:color w:val="000000"/>
          <w:lang w:eastAsia="tr-TR"/>
        </w:rPr>
        <w:t>"Temizlik imanın ya</w:t>
      </w:r>
      <w:r w:rsidRPr="00233033">
        <w:rPr>
          <w:rFonts w:ascii="Verdana" w:hAnsi="Verdana" w:cs="Verdana"/>
          <w:i/>
          <w:iCs/>
          <w:color w:val="000000"/>
          <w:lang w:eastAsia="tr-TR"/>
        </w:rPr>
        <w:t>rı</w:t>
      </w:r>
      <w:r w:rsidRPr="00C60F93">
        <w:rPr>
          <w:rFonts w:ascii="Verdana" w:hAnsi="Verdana" w:cs="Verdana"/>
          <w:i/>
          <w:iCs/>
          <w:color w:val="000000"/>
          <w:lang w:eastAsia="tr-TR"/>
        </w:rPr>
        <w:softHyphen/>
        <w:t>sıdır</w:t>
      </w:r>
      <w:r w:rsidRPr="00233033">
        <w:rPr>
          <w:rFonts w:ascii="Verdana" w:hAnsi="Verdana" w:cs="Verdana"/>
          <w:i/>
          <w:iCs/>
          <w:color w:val="000000"/>
          <w:lang w:eastAsia="tr-TR"/>
        </w:rPr>
        <w:t>.</w:t>
      </w:r>
      <w:r w:rsidRPr="00C60F93">
        <w:rPr>
          <w:rFonts w:ascii="Verdana" w:hAnsi="Verdana" w:cs="Verdana"/>
          <w:i/>
          <w:iCs/>
          <w:color w:val="000000"/>
          <w:lang w:eastAsia="tr-TR"/>
        </w:rPr>
        <w:t>"</w:t>
      </w:r>
      <w:r w:rsidRPr="00C60F93">
        <w:rPr>
          <w:rFonts w:ascii="Verdana" w:hAnsi="Verdana" w:cs="Verdana"/>
          <w:color w:val="000000"/>
          <w:lang w:eastAsia="tr-TR"/>
        </w:rPr>
        <w:t xml:space="preserve"> demiştir.</w:t>
      </w:r>
    </w:p>
    <w:p w:rsidR="00DD7EE6" w:rsidRPr="00C60F93" w:rsidRDefault="00DD7EE6" w:rsidP="00C60F93">
      <w:pPr>
        <w:tabs>
          <w:tab w:val="left" w:pos="284"/>
          <w:tab w:val="left" w:pos="595"/>
        </w:tabs>
        <w:spacing w:after="0" w:line="240" w:lineRule="auto"/>
        <w:rPr>
          <w:rFonts w:ascii="Verdana" w:hAnsi="Verdana" w:cs="Verdana"/>
          <w:lang w:eastAsia="tr-TR"/>
        </w:rPr>
      </w:pPr>
      <w:r w:rsidRPr="00C60F93">
        <w:rPr>
          <w:rFonts w:ascii="Verdana" w:hAnsi="Verdana" w:cs="Verdana"/>
          <w:color w:val="000000"/>
          <w:lang w:eastAsia="tr-TR"/>
        </w:rPr>
        <w:t>B)</w:t>
      </w:r>
      <w:r w:rsidRPr="00C60F93">
        <w:rPr>
          <w:rFonts w:ascii="Verdana" w:hAnsi="Verdana" w:cs="Verdana"/>
          <w:color w:val="000000"/>
          <w:lang w:eastAsia="tr-TR"/>
        </w:rPr>
        <w:tab/>
        <w:t>"Başkanın S</w:t>
      </w:r>
      <w:r>
        <w:rPr>
          <w:rFonts w:ascii="Verdana" w:hAnsi="Verdana" w:cs="Verdana"/>
          <w:color w:val="000000"/>
          <w:lang w:eastAsia="tr-TR"/>
        </w:rPr>
        <w:t>ı</w:t>
      </w:r>
      <w:r w:rsidRPr="00C60F93">
        <w:rPr>
          <w:rFonts w:ascii="Verdana" w:hAnsi="Verdana" w:cs="Verdana"/>
          <w:color w:val="000000"/>
          <w:lang w:eastAsia="tr-TR"/>
        </w:rPr>
        <w:t>rrı" kitabı, onuncu baskısını yaptı.</w:t>
      </w:r>
    </w:p>
    <w:p w:rsidR="00DD7EE6" w:rsidRPr="00C60F93" w:rsidRDefault="00DD7EE6" w:rsidP="00C60F93">
      <w:pPr>
        <w:tabs>
          <w:tab w:val="left" w:pos="284"/>
          <w:tab w:val="left" w:pos="595"/>
        </w:tabs>
        <w:spacing w:after="0" w:line="240" w:lineRule="auto"/>
        <w:rPr>
          <w:rFonts w:ascii="Verdana" w:hAnsi="Verdana" w:cs="Verdana"/>
          <w:lang w:eastAsia="tr-TR"/>
        </w:rPr>
      </w:pPr>
      <w:r w:rsidRPr="00C60F93">
        <w:rPr>
          <w:rFonts w:ascii="Verdana" w:hAnsi="Verdana" w:cs="Verdana"/>
          <w:color w:val="000000"/>
          <w:lang w:eastAsia="tr-TR"/>
        </w:rPr>
        <w:t>C)</w:t>
      </w:r>
      <w:r w:rsidRPr="00C60F93">
        <w:rPr>
          <w:rFonts w:ascii="Verdana" w:hAnsi="Verdana" w:cs="Verdana"/>
          <w:color w:val="000000"/>
          <w:lang w:eastAsia="tr-TR"/>
        </w:rPr>
        <w:tab/>
        <w:t>Elindeki birçok güzel "kitabı kütüphane</w:t>
      </w:r>
      <w:r w:rsidRPr="00C60F93">
        <w:rPr>
          <w:rFonts w:ascii="Verdana" w:hAnsi="Verdana" w:cs="Verdana"/>
          <w:color w:val="000000"/>
          <w:lang w:eastAsia="tr-TR"/>
        </w:rPr>
        <w:softHyphen/>
        <w:t>ye" hediye etti.</w:t>
      </w:r>
    </w:p>
    <w:p w:rsidR="00DD7EE6" w:rsidRPr="00C60F93" w:rsidRDefault="00DD7EE6" w:rsidP="00C60F93">
      <w:pPr>
        <w:tabs>
          <w:tab w:val="left" w:pos="284"/>
          <w:tab w:val="left" w:pos="595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C60F93">
        <w:rPr>
          <w:rFonts w:ascii="Verdana" w:hAnsi="Verdana" w:cs="Verdana"/>
          <w:color w:val="000000"/>
          <w:lang w:eastAsia="tr-TR"/>
        </w:rPr>
        <w:t>D)</w:t>
      </w:r>
      <w:r w:rsidRPr="00C60F93">
        <w:rPr>
          <w:rFonts w:ascii="Verdana" w:hAnsi="Verdana" w:cs="Verdana"/>
          <w:color w:val="000000"/>
          <w:lang w:eastAsia="tr-TR"/>
        </w:rPr>
        <w:tab/>
        <w:t>Atalarımız ne demiş: "Sana vereyim bir öğüt, kendi ununu kendin öğüt."</w:t>
      </w:r>
    </w:p>
    <w:p w:rsidR="00DD7EE6" w:rsidRPr="00C60F93" w:rsidRDefault="00DD7EE6" w:rsidP="00C60F93">
      <w:pPr>
        <w:tabs>
          <w:tab w:val="left" w:pos="284"/>
          <w:tab w:val="left" w:pos="595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C60F93" w:rsidRDefault="00DD7EE6" w:rsidP="00C60F93">
      <w:pPr>
        <w:tabs>
          <w:tab w:val="left" w:pos="284"/>
          <w:tab w:val="left" w:pos="1171"/>
          <w:tab w:val="left" w:pos="2035"/>
          <w:tab w:val="left" w:pos="2908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233033" w:rsidRDefault="00DD7EE6" w:rsidP="00C60F93">
      <w:pPr>
        <w:tabs>
          <w:tab w:val="left" w:pos="284"/>
        </w:tabs>
        <w:spacing w:after="0" w:line="240" w:lineRule="auto"/>
        <w:rPr>
          <w:rFonts w:ascii="Verdana" w:hAnsi="Verdana" w:cs="Verdana"/>
          <w:i/>
          <w:iCs/>
          <w:color w:val="000000"/>
          <w:lang w:eastAsia="tr-TR"/>
        </w:rPr>
      </w:pPr>
      <w:r w:rsidRPr="00C60F93">
        <w:rPr>
          <w:rFonts w:ascii="Verdana" w:hAnsi="Verdana" w:cs="Verdana"/>
          <w:i/>
          <w:iCs/>
          <w:color w:val="000000"/>
          <w:lang w:eastAsia="tr-TR"/>
        </w:rPr>
        <w:t>Odada yatan kimdi (1) Amcası mı (2) yoksa dayısı mıydı (3) Bana niye bu konuda hiç</w:t>
      </w:r>
      <w:r w:rsidRPr="00C60F93">
        <w:rPr>
          <w:rFonts w:ascii="Verdana" w:hAnsi="Verdana" w:cs="Verdana"/>
          <w:i/>
          <w:iCs/>
          <w:color w:val="000000"/>
          <w:lang w:eastAsia="tr-TR"/>
        </w:rPr>
        <w:softHyphen/>
        <w:t>bir şey söylememişti (4)</w:t>
      </w:r>
    </w:p>
    <w:p w:rsidR="00DD7EE6" w:rsidRPr="00C60F93" w:rsidRDefault="00DD7EE6" w:rsidP="00C60F93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Default="00DD7EE6" w:rsidP="00C60F93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8E7800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9</w:t>
      </w:r>
      <w:r w:rsidRPr="00233033">
        <w:rPr>
          <w:rFonts w:ascii="Verdana" w:hAnsi="Verdana" w:cs="Verdana"/>
          <w:b/>
          <w:bCs/>
          <w:i/>
          <w:iCs/>
          <w:color w:val="000000"/>
          <w:sz w:val="24"/>
          <w:szCs w:val="24"/>
          <w:lang w:eastAsia="tr-TR"/>
        </w:rPr>
        <w:t>)</w:t>
      </w:r>
      <w:r w:rsidRPr="00C60F93">
        <w:rPr>
          <w:rFonts w:ascii="Verdana" w:hAnsi="Verdana" w:cs="Verdana"/>
          <w:color w:val="000000"/>
          <w:lang w:eastAsia="tr-TR"/>
        </w:rPr>
        <w:t>Numaralanmış yerlerden hangisine farklı bir noktalama işareti getirilmelidir?</w:t>
      </w:r>
    </w:p>
    <w:p w:rsidR="00DD7EE6" w:rsidRDefault="00DD7EE6" w:rsidP="00C60F93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Pr="007F709B" w:rsidRDefault="00DD7EE6" w:rsidP="007F709B">
      <w:pPr>
        <w:tabs>
          <w:tab w:val="left" w:pos="1463"/>
          <w:tab w:val="left" w:pos="2925"/>
          <w:tab w:val="left" w:pos="4433"/>
        </w:tabs>
        <w:spacing w:after="0" w:line="240" w:lineRule="auto"/>
        <w:rPr>
          <w:rFonts w:ascii="Verdana" w:hAnsi="Verdana" w:cs="Verdana"/>
          <w:lang w:val="en-US" w:eastAsia="tr-TR"/>
        </w:rPr>
      </w:pPr>
      <w:r w:rsidRPr="007F709B">
        <w:rPr>
          <w:rFonts w:ascii="Verdana" w:hAnsi="Verdana" w:cs="Verdana"/>
          <w:color w:val="000000"/>
          <w:lang w:val="fr-FR" w:eastAsia="fr-FR"/>
        </w:rPr>
        <w:t>A)1</w:t>
      </w:r>
      <w:r w:rsidRPr="007F709B">
        <w:rPr>
          <w:rFonts w:ascii="Verdana" w:hAnsi="Verdana" w:cs="Verdana"/>
          <w:color w:val="000000"/>
          <w:lang w:val="fr-FR" w:eastAsia="fr-FR"/>
        </w:rPr>
        <w:tab/>
        <w:t xml:space="preserve">B) </w:t>
      </w:r>
      <w:r>
        <w:rPr>
          <w:rFonts w:ascii="Verdana" w:hAnsi="Verdana" w:cs="Verdana"/>
          <w:color w:val="000000"/>
          <w:lang w:val="en-US"/>
        </w:rPr>
        <w:t>2</w:t>
      </w:r>
      <w:r>
        <w:rPr>
          <w:rFonts w:ascii="Verdana" w:hAnsi="Verdana" w:cs="Verdana"/>
          <w:color w:val="000000"/>
          <w:lang w:val="en-US"/>
        </w:rPr>
        <w:tab/>
        <w:t>C)3</w:t>
      </w:r>
      <w:r>
        <w:rPr>
          <w:rFonts w:ascii="Verdana" w:hAnsi="Verdana" w:cs="Verdana"/>
          <w:color w:val="000000"/>
          <w:lang w:val="en-US"/>
        </w:rPr>
        <w:tab/>
      </w:r>
      <w:r w:rsidRPr="007F709B">
        <w:rPr>
          <w:rFonts w:ascii="Verdana" w:hAnsi="Verdana" w:cs="Verdana"/>
          <w:color w:val="000000"/>
          <w:lang w:eastAsia="tr-TR"/>
        </w:rPr>
        <w:t xml:space="preserve">D) </w:t>
      </w:r>
      <w:r w:rsidRPr="007F709B">
        <w:rPr>
          <w:rFonts w:ascii="Verdana" w:hAnsi="Verdana" w:cs="Verdana"/>
          <w:color w:val="000000"/>
          <w:lang w:val="en-US"/>
        </w:rPr>
        <w:t>4</w:t>
      </w:r>
    </w:p>
    <w:p w:rsidR="00DD7EE6" w:rsidRDefault="00DD7EE6" w:rsidP="00C60F93">
      <w:pPr>
        <w:pStyle w:val="ListParagraph"/>
        <w:tabs>
          <w:tab w:val="left" w:pos="142"/>
          <w:tab w:val="left" w:pos="284"/>
          <w:tab w:val="left" w:pos="426"/>
        </w:tabs>
        <w:spacing w:after="0" w:line="240" w:lineRule="atLeast"/>
        <w:ind w:left="0"/>
        <w:rPr>
          <w:rFonts w:ascii="Verdana" w:hAnsi="Verdana" w:cs="Verdana"/>
          <w:b/>
          <w:bCs/>
          <w:color w:val="000000"/>
          <w:lang w:eastAsia="tr-TR"/>
        </w:rPr>
      </w:pPr>
    </w:p>
    <w:p w:rsidR="00DD7EE6" w:rsidRDefault="00DD7EE6" w:rsidP="00C60F93">
      <w:pPr>
        <w:pStyle w:val="ListParagraph"/>
        <w:tabs>
          <w:tab w:val="left" w:pos="142"/>
          <w:tab w:val="left" w:pos="284"/>
          <w:tab w:val="left" w:pos="426"/>
        </w:tabs>
        <w:spacing w:after="0" w:line="240" w:lineRule="atLeast"/>
        <w:ind w:left="0"/>
        <w:rPr>
          <w:rFonts w:ascii="Verdana" w:hAnsi="Verdana" w:cs="Verdana"/>
          <w:b/>
          <w:bCs/>
          <w:color w:val="000000"/>
          <w:lang w:eastAsia="tr-TR"/>
        </w:rPr>
      </w:pPr>
      <w:r>
        <w:rPr>
          <w:noProof/>
          <w:lang w:eastAsia="tr-TR"/>
        </w:rPr>
        <w:pict>
          <v:shape id="Resim 13" o:spid="_x0000_s1030" type="#_x0000_t75" style="position:absolute;margin-left:117.35pt;margin-top:7.9pt;width:139.6pt;height:133.8pt;z-index:251662848;visibility:visible">
            <v:imagedata r:id="rId8" o:title=""/>
          </v:shape>
        </w:pict>
      </w:r>
    </w:p>
    <w:p w:rsidR="00DD7EE6" w:rsidRPr="00654BA2" w:rsidRDefault="00DD7EE6" w:rsidP="008E7800">
      <w:pPr>
        <w:pStyle w:val="ListParagraph"/>
        <w:tabs>
          <w:tab w:val="left" w:pos="142"/>
          <w:tab w:val="left" w:pos="284"/>
          <w:tab w:val="left" w:pos="426"/>
        </w:tabs>
        <w:spacing w:after="0" w:line="240" w:lineRule="atLeast"/>
        <w:ind w:left="0" w:right="2551"/>
        <w:rPr>
          <w:rFonts w:ascii="Verdana" w:hAnsi="Verdana" w:cs="Verdana"/>
          <w:b/>
          <w:bCs/>
          <w:color w:val="000000"/>
          <w:lang w:eastAsia="tr-TR"/>
        </w:rPr>
      </w:pPr>
      <w:r>
        <w:rPr>
          <w:rFonts w:ascii="Verdana" w:hAnsi="Verdana" w:cs="Verdana"/>
          <w:b/>
          <w:bCs/>
          <w:color w:val="000000"/>
          <w:lang w:eastAsia="tr-TR"/>
        </w:rPr>
        <w:t>10)</w:t>
      </w:r>
      <w:r w:rsidRPr="00654BA2">
        <w:rPr>
          <w:rFonts w:ascii="Verdana" w:hAnsi="Verdana" w:cs="Verdana"/>
          <w:color w:val="000000"/>
          <w:lang w:eastAsia="tr-TR"/>
        </w:rPr>
        <w:t>Bilal'in cümlesinin sonuna hangi noktala</w:t>
      </w:r>
      <w:r w:rsidRPr="00654BA2">
        <w:rPr>
          <w:rFonts w:ascii="Verdana" w:hAnsi="Verdana" w:cs="Verdana"/>
          <w:color w:val="000000"/>
          <w:lang w:eastAsia="tr-TR"/>
        </w:rPr>
        <w:softHyphen/>
        <w:t>ma işareti getirilmelidir?</w:t>
      </w:r>
    </w:p>
    <w:p w:rsidR="00DD7EE6" w:rsidRDefault="00DD7EE6" w:rsidP="00654BA2">
      <w:pPr>
        <w:tabs>
          <w:tab w:val="left" w:pos="284"/>
          <w:tab w:val="left" w:pos="1575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Default="00DD7EE6" w:rsidP="00654BA2">
      <w:pPr>
        <w:tabs>
          <w:tab w:val="left" w:pos="284"/>
          <w:tab w:val="left" w:pos="1575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Default="00DD7EE6" w:rsidP="00654BA2">
      <w:pPr>
        <w:tabs>
          <w:tab w:val="left" w:pos="284"/>
          <w:tab w:val="left" w:pos="1575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Default="00DD7EE6" w:rsidP="00654BA2">
      <w:pPr>
        <w:tabs>
          <w:tab w:val="left" w:pos="284"/>
          <w:tab w:val="left" w:pos="1575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Default="00DD7EE6" w:rsidP="00654BA2">
      <w:pPr>
        <w:tabs>
          <w:tab w:val="left" w:pos="284"/>
          <w:tab w:val="left" w:pos="1575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Default="00DD7EE6" w:rsidP="00654BA2">
      <w:pPr>
        <w:tabs>
          <w:tab w:val="left" w:pos="284"/>
          <w:tab w:val="left" w:pos="1575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Pr="00654BA2" w:rsidRDefault="00DD7EE6" w:rsidP="00654BA2">
      <w:pPr>
        <w:tabs>
          <w:tab w:val="left" w:pos="284"/>
          <w:tab w:val="left" w:pos="1575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A) Soru işareti (?)</w:t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 w:rsidRPr="00654BA2">
        <w:rPr>
          <w:rFonts w:ascii="Verdana" w:hAnsi="Verdana" w:cs="Verdana"/>
          <w:color w:val="000000"/>
          <w:lang w:eastAsia="tr-TR"/>
        </w:rPr>
        <w:t>B) iki nokta (:)</w:t>
      </w:r>
    </w:p>
    <w:p w:rsidR="00DD7EE6" w:rsidRPr="00654BA2" w:rsidRDefault="00DD7EE6" w:rsidP="00654BA2">
      <w:pPr>
        <w:tabs>
          <w:tab w:val="left" w:pos="284"/>
          <w:tab w:val="left" w:pos="1575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 xml:space="preserve">C) Ünlem işareti </w:t>
      </w:r>
      <w:r w:rsidRPr="00654BA2">
        <w:rPr>
          <w:rFonts w:ascii="Verdana" w:hAnsi="Verdana" w:cs="Verdana"/>
          <w:color w:val="000000"/>
          <w:lang w:eastAsia="tr-TR"/>
        </w:rPr>
        <w:t>(!)</w:t>
      </w:r>
      <w:r>
        <w:rPr>
          <w:rFonts w:ascii="Verdana" w:hAnsi="Verdana" w:cs="Verdana"/>
          <w:color w:val="000000"/>
          <w:lang w:eastAsia="tr-TR"/>
        </w:rPr>
        <w:tab/>
      </w:r>
      <w:r w:rsidRPr="00654BA2">
        <w:rPr>
          <w:rFonts w:ascii="Verdana" w:hAnsi="Verdana" w:cs="Verdana"/>
          <w:color w:val="000000"/>
          <w:lang w:eastAsia="tr-TR"/>
        </w:rPr>
        <w:t>D) Virgül (,)</w:t>
      </w:r>
    </w:p>
    <w:p w:rsidR="00DD7EE6" w:rsidRPr="00C60F93" w:rsidRDefault="00DD7EE6" w:rsidP="00C60F93">
      <w:pPr>
        <w:pStyle w:val="ListParagraph"/>
        <w:tabs>
          <w:tab w:val="left" w:pos="142"/>
          <w:tab w:val="left" w:pos="284"/>
          <w:tab w:val="left" w:pos="426"/>
        </w:tabs>
        <w:spacing w:after="0" w:line="240" w:lineRule="atLeast"/>
        <w:ind w:left="0"/>
        <w:rPr>
          <w:rFonts w:ascii="Verdana" w:hAnsi="Verdana" w:cs="Verdana"/>
          <w:b/>
          <w:bCs/>
          <w:color w:val="000000"/>
          <w:lang w:eastAsia="tr-TR"/>
        </w:rPr>
      </w:pPr>
    </w:p>
    <w:p w:rsidR="00DD7EE6" w:rsidRDefault="00DD7EE6" w:rsidP="00E92D37">
      <w:pPr>
        <w:pStyle w:val="ListParagraph"/>
        <w:tabs>
          <w:tab w:val="left" w:pos="142"/>
          <w:tab w:val="left" w:pos="284"/>
          <w:tab w:val="left" w:pos="426"/>
        </w:tabs>
        <w:spacing w:after="0" w:line="240" w:lineRule="atLeast"/>
        <w:ind w:left="0"/>
        <w:rPr>
          <w:rFonts w:ascii="Verdana" w:hAnsi="Verdana" w:cs="Verdana"/>
          <w:b/>
          <w:bCs/>
          <w:color w:val="000000"/>
          <w:lang w:eastAsia="tr-TR"/>
        </w:rPr>
      </w:pPr>
    </w:p>
    <w:tbl>
      <w:tblPr>
        <w:tblpPr w:leftFromText="141" w:rightFromText="141" w:vertAnchor="page" w:horzAnchor="margin" w:tblpY="585"/>
        <w:tblW w:w="10375" w:type="dxa"/>
        <w:tblBorders>
          <w:top w:val="single" w:sz="12" w:space="0" w:color="4F81BD"/>
          <w:left w:val="single" w:sz="12" w:space="0" w:color="4F81BD"/>
          <w:bottom w:val="single" w:sz="12" w:space="0" w:color="4F81BD"/>
          <w:right w:val="single" w:sz="12" w:space="0" w:color="4F81BD"/>
          <w:insideH w:val="single" w:sz="12" w:space="0" w:color="4F81BD"/>
          <w:insideV w:val="single" w:sz="12" w:space="0" w:color="4F81BD"/>
        </w:tblBorders>
        <w:tblLook w:val="00A0"/>
      </w:tblPr>
      <w:tblGrid>
        <w:gridCol w:w="1514"/>
        <w:gridCol w:w="4768"/>
        <w:gridCol w:w="1279"/>
        <w:gridCol w:w="1267"/>
        <w:gridCol w:w="1547"/>
      </w:tblGrid>
      <w:tr w:rsidR="00DD7EE6" w:rsidRPr="00ED4CBD">
        <w:trPr>
          <w:trHeight w:val="823"/>
        </w:trPr>
        <w:tc>
          <w:tcPr>
            <w:tcW w:w="1514" w:type="dxa"/>
          </w:tcPr>
          <w:p w:rsidR="00DD7EE6" w:rsidRPr="00ED4CBD" w:rsidRDefault="00DD7EE6" w:rsidP="00064C3B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7314" w:type="dxa"/>
            <w:gridSpan w:val="3"/>
            <w:vAlign w:val="center"/>
          </w:tcPr>
          <w:p w:rsidR="00DD7EE6" w:rsidRDefault="00DD7EE6" w:rsidP="00064C3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00656">
              <w:rPr>
                <w:b/>
                <w:bCs/>
                <w:sz w:val="28"/>
                <w:szCs w:val="28"/>
              </w:rPr>
              <w:t>KAZANIM DEĞERLENDİRME</w:t>
            </w:r>
            <w:r>
              <w:rPr>
                <w:b/>
                <w:bCs/>
                <w:sz w:val="28"/>
                <w:szCs w:val="28"/>
              </w:rPr>
              <w:t xml:space="preserve"> MATEMATİK</w:t>
            </w:r>
          </w:p>
          <w:p w:rsidR="00DD7EE6" w:rsidRPr="00E00656" w:rsidRDefault="00DD7EE6" w:rsidP="00064C3B">
            <w:pPr>
              <w:spacing w:after="0" w:line="240" w:lineRule="auto"/>
              <w:jc w:val="center"/>
              <w:rPr>
                <w:i/>
                <w:iCs/>
              </w:rPr>
            </w:pPr>
            <w:r w:rsidRPr="00E00656">
              <w:rPr>
                <w:i/>
                <w:iCs/>
                <w:sz w:val="24"/>
                <w:szCs w:val="24"/>
              </w:rPr>
              <w:t>(ALAN VE UZUNLUK ÖLÇÜLERİ)</w:t>
            </w:r>
          </w:p>
        </w:tc>
        <w:tc>
          <w:tcPr>
            <w:tcW w:w="1547" w:type="dxa"/>
          </w:tcPr>
          <w:p w:rsidR="00DD7EE6" w:rsidRPr="00ED4CBD" w:rsidRDefault="00DD7EE6" w:rsidP="00064C3B">
            <w:pPr>
              <w:spacing w:after="0" w:line="240" w:lineRule="auto"/>
              <w:rPr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_x0000_s1031" type="#_x0000_t75" alt="indir" style="position:absolute;margin-left:10.1pt;margin-top:.55pt;width:40.6pt;height:39.55pt;z-index:251657728;visibility:visible;mso-position-horizontal-relative:text;mso-position-vertical-relative:text">
                  <v:imagedata r:id="rId7" o:title=""/>
                </v:shape>
              </w:pict>
            </w:r>
          </w:p>
          <w:p w:rsidR="00DD7EE6" w:rsidRPr="00ED4CBD" w:rsidRDefault="00DD7EE6" w:rsidP="00064C3B">
            <w:pPr>
              <w:spacing w:after="0" w:line="240" w:lineRule="auto"/>
              <w:rPr>
                <w:b/>
                <w:bCs/>
              </w:rPr>
            </w:pPr>
          </w:p>
        </w:tc>
      </w:tr>
      <w:tr w:rsidR="00DD7EE6" w:rsidRPr="00ED4CBD">
        <w:trPr>
          <w:trHeight w:val="44"/>
        </w:trPr>
        <w:tc>
          <w:tcPr>
            <w:tcW w:w="1514" w:type="dxa"/>
            <w:vAlign w:val="center"/>
          </w:tcPr>
          <w:p w:rsidR="00DD7EE6" w:rsidRPr="00ED4CBD" w:rsidRDefault="00DD7EE6" w:rsidP="00064C3B">
            <w:pPr>
              <w:spacing w:after="0"/>
              <w:rPr>
                <w:b/>
                <w:bCs/>
              </w:rPr>
            </w:pPr>
            <w:r w:rsidRPr="00ED4CBD">
              <w:rPr>
                <w:b/>
                <w:bCs/>
              </w:rPr>
              <w:t>ADI, SOYADI:</w:t>
            </w:r>
          </w:p>
        </w:tc>
        <w:tc>
          <w:tcPr>
            <w:tcW w:w="4768" w:type="dxa"/>
            <w:vAlign w:val="center"/>
          </w:tcPr>
          <w:p w:rsidR="00DD7EE6" w:rsidRPr="00ED4CBD" w:rsidRDefault="00DD7EE6" w:rsidP="00064C3B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279" w:type="dxa"/>
            <w:vAlign w:val="center"/>
          </w:tcPr>
          <w:p w:rsidR="00DD7EE6" w:rsidRPr="00ED4CBD" w:rsidRDefault="00DD7EE6" w:rsidP="00064C3B">
            <w:pPr>
              <w:spacing w:after="0" w:line="240" w:lineRule="auto"/>
              <w:rPr>
                <w:b/>
                <w:bCs/>
              </w:rPr>
            </w:pPr>
            <w:r w:rsidRPr="00ED4CBD">
              <w:rPr>
                <w:b/>
                <w:bCs/>
              </w:rPr>
              <w:t>OKUL NO:</w:t>
            </w:r>
          </w:p>
        </w:tc>
        <w:tc>
          <w:tcPr>
            <w:tcW w:w="1267" w:type="dxa"/>
            <w:vAlign w:val="center"/>
          </w:tcPr>
          <w:p w:rsidR="00DD7EE6" w:rsidRPr="00ED4CBD" w:rsidRDefault="00DD7EE6" w:rsidP="00064C3B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547" w:type="dxa"/>
            <w:vAlign w:val="center"/>
          </w:tcPr>
          <w:p w:rsidR="00DD7EE6" w:rsidRPr="00ED4CBD" w:rsidRDefault="00DD7EE6" w:rsidP="00064C3B">
            <w:pPr>
              <w:spacing w:after="0" w:line="240" w:lineRule="auto"/>
              <w:rPr>
                <w:b/>
                <w:bCs/>
              </w:rPr>
            </w:pPr>
            <w:r w:rsidRPr="00ED4CBD">
              <w:rPr>
                <w:b/>
                <w:bCs/>
              </w:rPr>
              <w:t>PUAN:</w:t>
            </w:r>
          </w:p>
        </w:tc>
      </w:tr>
    </w:tbl>
    <w:p w:rsidR="00DD7EE6" w:rsidRDefault="00DD7EE6" w:rsidP="00E92D37">
      <w:pPr>
        <w:pStyle w:val="ListParagraph"/>
        <w:tabs>
          <w:tab w:val="left" w:pos="142"/>
          <w:tab w:val="left" w:pos="284"/>
          <w:tab w:val="left" w:pos="426"/>
        </w:tabs>
        <w:spacing w:after="0" w:line="240" w:lineRule="atLeast"/>
        <w:ind w:left="0"/>
        <w:rPr>
          <w:rFonts w:ascii="Verdana" w:hAnsi="Verdana" w:cs="Verdana"/>
          <w:color w:val="000000"/>
          <w:lang w:eastAsia="tr-TR"/>
        </w:rPr>
      </w:pPr>
      <w:r>
        <w:rPr>
          <w:noProof/>
          <w:lang w:eastAsia="tr-TR"/>
        </w:rPr>
        <w:pict>
          <v:shape id="Resim 3" o:spid="_x0000_s1032" type="#_x0000_t75" style="position:absolute;margin-left:173.25pt;margin-top:3.05pt;width:79.45pt;height:81.65pt;z-index:-251664896;visibility:visible;mso-position-horizontal-relative:text;mso-position-vertical-relative:text" wrapcoords="-204 0 -204 21402 21600 21402 21600 0 -204 0">
            <v:imagedata r:id="rId9" o:title=""/>
            <w10:wrap type="tight"/>
          </v:shape>
        </w:pict>
      </w:r>
      <w:r>
        <w:rPr>
          <w:noProof/>
          <w:lang w:eastAsia="tr-TR"/>
        </w:rPr>
        <w:pict>
          <v:shape id="AutoShape 4" o:spid="_x0000_s1033" type="#_x0000_t32" alt="Başlık: ogretmenym" style="position:absolute;margin-left:263.75pt;margin-top:2.9pt;width:2.05pt;height:705.75pt;z-index:251649536;visibility:visible;mso-position-horizontal-relative:text;mso-position-vertical-relative:text" strokecolor="#00b050" strokeweight="1.5pt">
            <v:stroke dashstyle="1 1" endcap="round"/>
          </v:shape>
        </w:pict>
      </w:r>
      <w:r w:rsidRPr="00697F8B">
        <w:rPr>
          <w:rFonts w:ascii="Verdana" w:hAnsi="Verdana" w:cs="Verdana"/>
          <w:b/>
          <w:bCs/>
          <w:color w:val="000000"/>
          <w:lang w:eastAsia="tr-TR"/>
        </w:rPr>
        <w:t>1)</w:t>
      </w:r>
      <w:r w:rsidRPr="00E00656">
        <w:rPr>
          <w:rFonts w:ascii="Verdana" w:hAnsi="Verdana" w:cs="Verdana"/>
          <w:color w:val="000000"/>
          <w:lang w:eastAsia="tr-TR"/>
        </w:rPr>
        <w:t>Yan</w:t>
      </w:r>
      <w:r w:rsidRPr="00CE51A4">
        <w:rPr>
          <w:rFonts w:ascii="Verdana" w:hAnsi="Verdana" w:cs="Verdana"/>
          <w:color w:val="000000"/>
          <w:lang w:eastAsia="tr-TR"/>
        </w:rPr>
        <w:t>daki kareli kâğıt üzerindeki boyalı böl</w:t>
      </w:r>
      <w:r w:rsidRPr="00CE51A4">
        <w:rPr>
          <w:rFonts w:ascii="Verdana" w:hAnsi="Verdana" w:cs="Verdana"/>
          <w:color w:val="000000"/>
          <w:lang w:eastAsia="tr-TR"/>
        </w:rPr>
        <w:softHyphen/>
        <w:t xml:space="preserve">genin alanını yaklaşık olarak </w:t>
      </w:r>
      <w:r w:rsidRPr="00E00656">
        <w:rPr>
          <w:rFonts w:ascii="Verdana" w:hAnsi="Verdana" w:cs="Verdana"/>
          <w:color w:val="000000"/>
          <w:lang w:eastAsia="tr-TR"/>
        </w:rPr>
        <w:t>kaç birimkaredir?</w:t>
      </w:r>
    </w:p>
    <w:p w:rsidR="00DD7EE6" w:rsidRPr="00E00656" w:rsidRDefault="00DD7EE6" w:rsidP="00E92D37">
      <w:pPr>
        <w:pStyle w:val="ListParagraph"/>
        <w:tabs>
          <w:tab w:val="left" w:pos="142"/>
          <w:tab w:val="left" w:pos="284"/>
          <w:tab w:val="left" w:pos="426"/>
        </w:tabs>
        <w:spacing w:after="0" w:line="240" w:lineRule="atLeast"/>
        <w:ind w:left="0"/>
        <w:rPr>
          <w:rFonts w:ascii="Verdana" w:hAnsi="Verdana" w:cs="Verdana"/>
          <w:i/>
          <w:iCs/>
        </w:rPr>
      </w:pPr>
    </w:p>
    <w:p w:rsidR="00DD7EE6" w:rsidRPr="00E00656" w:rsidRDefault="00DD7EE6" w:rsidP="00CE51A4">
      <w:pPr>
        <w:spacing w:after="0" w:line="240" w:lineRule="auto"/>
        <w:rPr>
          <w:rFonts w:ascii="Verdana" w:hAnsi="Verdana" w:cs="Verdana"/>
          <w:lang w:eastAsia="tr-TR"/>
        </w:rPr>
      </w:pPr>
      <w:r w:rsidRPr="00E00656">
        <w:rPr>
          <w:rFonts w:ascii="Verdana" w:hAnsi="Verdana" w:cs="Verdana"/>
          <w:color w:val="000000"/>
          <w:lang w:eastAsia="tr-TR"/>
        </w:rPr>
        <w:t>A)</w:t>
      </w:r>
      <w:r w:rsidRPr="00E00656">
        <w:rPr>
          <w:rFonts w:ascii="Verdana" w:hAnsi="Verdana" w:cs="Verdana"/>
          <w:lang w:eastAsia="tr-TR"/>
        </w:rPr>
        <w:t xml:space="preserve"> 8</w:t>
      </w:r>
      <w:r w:rsidRPr="00E00656">
        <w:rPr>
          <w:rFonts w:ascii="Verdana" w:hAnsi="Verdana" w:cs="Verdana"/>
          <w:lang w:eastAsia="tr-TR"/>
        </w:rPr>
        <w:tab/>
      </w:r>
      <w:r w:rsidRPr="00E00656">
        <w:rPr>
          <w:rFonts w:ascii="Verdana" w:hAnsi="Verdana" w:cs="Verdana"/>
          <w:lang w:eastAsia="tr-TR"/>
        </w:rPr>
        <w:tab/>
      </w:r>
      <w:r w:rsidRPr="00E00656">
        <w:rPr>
          <w:rFonts w:ascii="Verdana" w:hAnsi="Verdana" w:cs="Verdana"/>
          <w:lang w:eastAsia="tr-TR"/>
        </w:rPr>
        <w:tab/>
        <w:t>B) 9</w:t>
      </w:r>
    </w:p>
    <w:p w:rsidR="00DD7EE6" w:rsidRPr="00E00656" w:rsidRDefault="00DD7EE6" w:rsidP="00CE51A4">
      <w:pPr>
        <w:spacing w:after="0" w:line="240" w:lineRule="auto"/>
        <w:rPr>
          <w:rFonts w:ascii="Verdana" w:hAnsi="Verdana" w:cs="Verdana"/>
          <w:lang w:eastAsia="tr-TR"/>
        </w:rPr>
      </w:pPr>
      <w:r w:rsidRPr="00E00656">
        <w:rPr>
          <w:rFonts w:ascii="Verdana" w:hAnsi="Verdana" w:cs="Verdana"/>
          <w:lang w:eastAsia="tr-TR"/>
        </w:rPr>
        <w:t>C) 10</w:t>
      </w:r>
      <w:r w:rsidRPr="00E00656">
        <w:rPr>
          <w:rFonts w:ascii="Verdana" w:hAnsi="Verdana" w:cs="Verdana"/>
          <w:lang w:eastAsia="tr-TR"/>
        </w:rPr>
        <w:tab/>
      </w:r>
      <w:r w:rsidRPr="00E00656">
        <w:rPr>
          <w:rFonts w:ascii="Verdana" w:hAnsi="Verdana" w:cs="Verdana"/>
          <w:lang w:eastAsia="tr-TR"/>
        </w:rPr>
        <w:tab/>
      </w:r>
      <w:r w:rsidRPr="00E00656">
        <w:rPr>
          <w:rFonts w:ascii="Verdana" w:hAnsi="Verdana" w:cs="Verdana"/>
          <w:lang w:eastAsia="tr-TR"/>
        </w:rPr>
        <w:tab/>
        <w:t>D) 12</w:t>
      </w:r>
    </w:p>
    <w:p w:rsidR="00DD7EE6" w:rsidRDefault="00DD7EE6" w:rsidP="00CE51A4">
      <w:pPr>
        <w:spacing w:after="0" w:line="240" w:lineRule="auto"/>
        <w:rPr>
          <w:rFonts w:ascii="Verdana" w:hAnsi="Verdana" w:cs="Verdana"/>
          <w:lang w:eastAsia="tr-TR"/>
        </w:rPr>
      </w:pPr>
    </w:p>
    <w:p w:rsidR="00DD7EE6" w:rsidRPr="00697F8B" w:rsidRDefault="00DD7EE6" w:rsidP="00CE51A4">
      <w:pPr>
        <w:spacing w:after="0" w:line="240" w:lineRule="auto"/>
        <w:rPr>
          <w:rFonts w:ascii="Verdana" w:hAnsi="Verdana" w:cs="Verdana"/>
          <w:lang w:eastAsia="tr-TR"/>
        </w:rPr>
      </w:pPr>
    </w:p>
    <w:p w:rsidR="00DD7EE6" w:rsidRPr="00E00656" w:rsidRDefault="00DD7EE6" w:rsidP="00E00656">
      <w:pPr>
        <w:rPr>
          <w:rFonts w:ascii="Verdana" w:hAnsi="Verdana" w:cs="Verdana"/>
          <w:noProof/>
          <w:lang w:eastAsia="tr-TR"/>
        </w:rPr>
      </w:pPr>
      <w:r>
        <w:rPr>
          <w:noProof/>
          <w:lang w:eastAsia="tr-TR"/>
        </w:rPr>
        <w:pict>
          <v:shape id="Resim 1" o:spid="_x0000_s1034" type="#_x0000_t75" style="position:absolute;margin-left:177.4pt;margin-top:3.05pt;width:79.3pt;height:80.25pt;z-index:-251663872;visibility:visible" wrapcoords="-204 0 -204 21398 21600 21398 21600 0 -204 0">
            <v:imagedata r:id="rId10" o:title=""/>
            <w10:wrap type="tight"/>
          </v:shape>
        </w:pict>
      </w:r>
      <w:r w:rsidRPr="00E00656">
        <w:rPr>
          <w:rFonts w:ascii="Verdana" w:hAnsi="Verdana" w:cs="Verdana"/>
          <w:b/>
          <w:bCs/>
          <w:color w:val="000000"/>
          <w:lang w:eastAsia="tr-TR"/>
        </w:rPr>
        <w:t>2)</w:t>
      </w:r>
      <w:r w:rsidRPr="00E00656">
        <w:rPr>
          <w:rFonts w:ascii="Verdana" w:hAnsi="Verdana" w:cs="Verdana"/>
          <w:color w:val="000000"/>
          <w:lang w:eastAsia="tr-TR"/>
        </w:rPr>
        <w:t>Yandaki kareli kâğıt üzerindeki boyalı bölgenin alanı kaç birimkaredir?</w:t>
      </w:r>
    </w:p>
    <w:p w:rsidR="00DD7EE6" w:rsidRPr="00E92D37" w:rsidRDefault="00DD7EE6" w:rsidP="00E92D37">
      <w:pPr>
        <w:spacing w:after="0" w:line="240" w:lineRule="auto"/>
        <w:rPr>
          <w:rFonts w:ascii="Verdana" w:hAnsi="Verdana" w:cs="Verdana"/>
          <w:lang w:eastAsia="tr-TR"/>
        </w:rPr>
      </w:pPr>
      <w:r w:rsidRPr="00E92D37">
        <w:rPr>
          <w:rFonts w:ascii="Verdana" w:hAnsi="Verdana" w:cs="Verdana"/>
          <w:color w:val="000000"/>
          <w:lang w:eastAsia="tr-TR"/>
        </w:rPr>
        <w:t xml:space="preserve">A) 25 </w:t>
      </w:r>
      <w:r w:rsidRPr="00697F8B">
        <w:rPr>
          <w:rFonts w:ascii="Verdana" w:hAnsi="Verdana" w:cs="Verdana"/>
          <w:color w:val="000000"/>
          <w:lang w:eastAsia="tr-TR"/>
        </w:rPr>
        <w:tab/>
      </w:r>
      <w:r w:rsidRPr="00697F8B"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 w:rsidRPr="00E92D37">
        <w:rPr>
          <w:rFonts w:ascii="Verdana" w:hAnsi="Verdana" w:cs="Verdana"/>
          <w:color w:val="000000"/>
          <w:lang w:eastAsia="tr-TR"/>
        </w:rPr>
        <w:t>C) 23</w:t>
      </w:r>
    </w:p>
    <w:p w:rsidR="00DD7EE6" w:rsidRPr="00E92D37" w:rsidRDefault="00DD7EE6" w:rsidP="00E92D37">
      <w:pPr>
        <w:spacing w:after="0" w:line="240" w:lineRule="auto"/>
        <w:rPr>
          <w:rFonts w:ascii="Verdana" w:hAnsi="Verdana" w:cs="Verdana"/>
          <w:lang w:eastAsia="tr-TR"/>
        </w:rPr>
      </w:pPr>
      <w:r w:rsidRPr="00E92D37">
        <w:rPr>
          <w:rFonts w:ascii="Verdana" w:hAnsi="Verdana" w:cs="Verdana"/>
          <w:color w:val="000000"/>
          <w:lang w:eastAsia="tr-TR"/>
        </w:rPr>
        <w:t xml:space="preserve">B) 24 </w:t>
      </w:r>
      <w:r w:rsidRPr="00697F8B">
        <w:rPr>
          <w:rFonts w:ascii="Verdana" w:hAnsi="Verdana" w:cs="Verdana"/>
          <w:color w:val="000000"/>
          <w:lang w:eastAsia="tr-TR"/>
        </w:rPr>
        <w:tab/>
      </w:r>
      <w:r w:rsidRPr="00697F8B"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 w:rsidRPr="00E92D37">
        <w:rPr>
          <w:rFonts w:ascii="Verdana" w:hAnsi="Verdana" w:cs="Verdana"/>
          <w:color w:val="000000"/>
          <w:lang w:eastAsia="tr-TR"/>
        </w:rPr>
        <w:t>D) 22</w:t>
      </w:r>
    </w:p>
    <w:p w:rsidR="00DD7EE6" w:rsidRDefault="00DD7EE6" w:rsidP="00CE51A4">
      <w:pPr>
        <w:spacing w:after="0" w:line="240" w:lineRule="auto"/>
        <w:rPr>
          <w:sz w:val="24"/>
          <w:szCs w:val="24"/>
          <w:lang w:eastAsia="tr-TR"/>
        </w:rPr>
      </w:pPr>
    </w:p>
    <w:p w:rsidR="00DD7EE6" w:rsidRDefault="00DD7EE6" w:rsidP="00CE51A4">
      <w:pPr>
        <w:spacing w:after="0" w:line="240" w:lineRule="auto"/>
        <w:rPr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Resim 8" o:spid="_x0000_s1035" type="#_x0000_t75" style="position:absolute;margin-left:163.5pt;margin-top:9.05pt;width:93.2pt;height:94.7pt;z-index:-251662848;visibility:visible" wrapcoords="-174 0 -174 21429 21600 21429 21600 0 -174 0">
            <v:imagedata r:id="rId11" o:title=""/>
            <w10:wrap type="tight"/>
          </v:shape>
        </w:pict>
      </w:r>
    </w:p>
    <w:p w:rsidR="00DD7EE6" w:rsidRPr="00E00656" w:rsidRDefault="00DD7EE6" w:rsidP="00E00656">
      <w:pPr>
        <w:spacing w:after="0" w:line="240" w:lineRule="auto"/>
        <w:rPr>
          <w:rFonts w:ascii="Verdana" w:hAnsi="Verdana" w:cs="Verdana"/>
          <w:lang w:eastAsia="tr-TR"/>
        </w:rPr>
      </w:pPr>
      <w:r w:rsidRPr="00E00656">
        <w:rPr>
          <w:rFonts w:ascii="Verdana" w:hAnsi="Verdana" w:cs="Verdana"/>
          <w:b/>
          <w:bCs/>
          <w:color w:val="000000"/>
          <w:sz w:val="20"/>
          <w:szCs w:val="20"/>
          <w:lang w:eastAsia="tr-TR"/>
        </w:rPr>
        <w:t>3)</w:t>
      </w:r>
      <w:r w:rsidRPr="00E00656">
        <w:rPr>
          <w:rFonts w:ascii="Verdana" w:hAnsi="Verdana" w:cs="Verdana"/>
          <w:color w:val="000000"/>
          <w:lang w:eastAsia="tr-TR"/>
        </w:rPr>
        <w:t>Yandaki KLMN karesinde,</w:t>
      </w:r>
      <w:r w:rsidRPr="00E00656">
        <w:rPr>
          <w:rFonts w:ascii="Verdana" w:hAnsi="Verdana" w:cs="Verdana"/>
          <w:lang w:eastAsia="tr-TR"/>
        </w:rPr>
        <w:t>|LM|=7 birim olduğuna göre, KLMN karesinin alanı kaç birimkaredir?</w:t>
      </w:r>
    </w:p>
    <w:p w:rsidR="00DD7EE6" w:rsidRPr="00E00656" w:rsidRDefault="00DD7EE6" w:rsidP="00E00656">
      <w:pPr>
        <w:spacing w:after="0" w:line="240" w:lineRule="atLeast"/>
        <w:rPr>
          <w:lang w:eastAsia="tr-TR"/>
        </w:rPr>
      </w:pPr>
    </w:p>
    <w:p w:rsidR="00DD7EE6" w:rsidRPr="00F70074" w:rsidRDefault="00DD7EE6" w:rsidP="00F70074">
      <w:pPr>
        <w:spacing w:after="0" w:line="240" w:lineRule="auto"/>
        <w:rPr>
          <w:rFonts w:ascii="Verdana" w:hAnsi="Verdana" w:cs="Verdana"/>
          <w:lang w:eastAsia="tr-TR"/>
        </w:rPr>
      </w:pPr>
      <w:r w:rsidRPr="00F70074">
        <w:rPr>
          <w:rFonts w:ascii="Verdana" w:hAnsi="Verdana" w:cs="Verdana"/>
          <w:color w:val="000000"/>
          <w:lang w:eastAsia="tr-TR"/>
        </w:rPr>
        <w:t xml:space="preserve">A) 28 </w:t>
      </w:r>
      <w:r w:rsidRPr="00E00656">
        <w:rPr>
          <w:rFonts w:ascii="Verdana" w:hAnsi="Verdana" w:cs="Verdana"/>
          <w:color w:val="000000"/>
          <w:lang w:eastAsia="tr-TR"/>
        </w:rPr>
        <w:tab/>
      </w:r>
      <w:r w:rsidRPr="00E00656">
        <w:rPr>
          <w:rFonts w:ascii="Verdana" w:hAnsi="Verdana" w:cs="Verdana"/>
          <w:color w:val="000000"/>
          <w:lang w:eastAsia="tr-TR"/>
        </w:rPr>
        <w:tab/>
      </w:r>
      <w:r w:rsidRPr="00E00656">
        <w:rPr>
          <w:rFonts w:ascii="Verdana" w:hAnsi="Verdana" w:cs="Verdana"/>
          <w:color w:val="000000"/>
          <w:lang w:eastAsia="tr-TR"/>
        </w:rPr>
        <w:tab/>
      </w:r>
      <w:r w:rsidRPr="00F70074">
        <w:rPr>
          <w:rFonts w:ascii="Verdana" w:hAnsi="Verdana" w:cs="Verdana"/>
          <w:color w:val="000000"/>
          <w:lang w:eastAsia="tr-TR"/>
        </w:rPr>
        <w:t>C) 36</w:t>
      </w:r>
    </w:p>
    <w:p w:rsidR="00DD7EE6" w:rsidRPr="00F70074" w:rsidRDefault="00DD7EE6" w:rsidP="00F70074">
      <w:pPr>
        <w:spacing w:after="0" w:line="240" w:lineRule="auto"/>
        <w:rPr>
          <w:rFonts w:ascii="Verdana" w:hAnsi="Verdana" w:cs="Verdana"/>
          <w:lang w:eastAsia="tr-TR"/>
        </w:rPr>
      </w:pPr>
      <w:r w:rsidRPr="00F70074">
        <w:rPr>
          <w:rFonts w:ascii="Verdana" w:hAnsi="Verdana" w:cs="Verdana"/>
          <w:color w:val="000000"/>
          <w:lang w:eastAsia="tr-TR"/>
        </w:rPr>
        <w:t>B) 32</w:t>
      </w:r>
      <w:r w:rsidRPr="00E00656">
        <w:rPr>
          <w:rFonts w:ascii="Verdana" w:hAnsi="Verdana" w:cs="Verdana"/>
          <w:color w:val="000000"/>
          <w:lang w:eastAsia="tr-TR"/>
        </w:rPr>
        <w:tab/>
      </w:r>
      <w:r w:rsidRPr="00E00656">
        <w:rPr>
          <w:rFonts w:ascii="Verdana" w:hAnsi="Verdana" w:cs="Verdana"/>
          <w:color w:val="000000"/>
          <w:lang w:eastAsia="tr-TR"/>
        </w:rPr>
        <w:tab/>
      </w:r>
      <w:r w:rsidRPr="00E00656">
        <w:rPr>
          <w:rFonts w:ascii="Verdana" w:hAnsi="Verdana" w:cs="Verdana"/>
          <w:color w:val="000000"/>
          <w:lang w:eastAsia="tr-TR"/>
        </w:rPr>
        <w:tab/>
      </w:r>
      <w:r w:rsidRPr="00F70074">
        <w:rPr>
          <w:rFonts w:ascii="Verdana" w:hAnsi="Verdana" w:cs="Verdana"/>
          <w:color w:val="000000"/>
          <w:lang w:eastAsia="tr-TR"/>
        </w:rPr>
        <w:t>D) 49</w:t>
      </w:r>
    </w:p>
    <w:p w:rsidR="00DD7EE6" w:rsidRDefault="00DD7EE6" w:rsidP="00CE51A4">
      <w:pPr>
        <w:spacing w:after="0" w:line="240" w:lineRule="auto"/>
        <w:rPr>
          <w:sz w:val="24"/>
          <w:szCs w:val="24"/>
          <w:lang w:eastAsia="tr-TR"/>
        </w:rPr>
      </w:pPr>
    </w:p>
    <w:p w:rsidR="00DD7EE6" w:rsidRDefault="00DD7EE6" w:rsidP="00E00656">
      <w:pPr>
        <w:spacing w:after="0" w:line="240" w:lineRule="auto"/>
        <w:jc w:val="center"/>
        <w:rPr>
          <w:sz w:val="24"/>
          <w:szCs w:val="24"/>
          <w:lang w:eastAsia="tr-TR"/>
        </w:rPr>
      </w:pPr>
      <w:r w:rsidRPr="00610E6A">
        <w:rPr>
          <w:noProof/>
          <w:lang w:eastAsia="tr-TR"/>
        </w:rPr>
        <w:pict>
          <v:shape id="Resim 21" o:spid="_x0000_i1025" type="#_x0000_t75" style="width:119.25pt;height:87.75pt;visibility:visible">
            <v:imagedata r:id="rId12" o:title=""/>
          </v:shape>
        </w:pict>
      </w:r>
    </w:p>
    <w:p w:rsidR="00DD7EE6" w:rsidRPr="00017220" w:rsidRDefault="00DD7EE6" w:rsidP="00E00656">
      <w:pPr>
        <w:spacing w:after="0" w:line="240" w:lineRule="auto"/>
        <w:jc w:val="center"/>
        <w:rPr>
          <w:sz w:val="20"/>
          <w:szCs w:val="20"/>
          <w:lang w:eastAsia="tr-TR"/>
        </w:rPr>
      </w:pPr>
    </w:p>
    <w:p w:rsidR="00DD7EE6" w:rsidRPr="00E00656" w:rsidRDefault="00DD7EE6" w:rsidP="00E00656">
      <w:pPr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E00656">
        <w:rPr>
          <w:rFonts w:ascii="Verdana" w:hAnsi="Verdana" w:cs="Verdana"/>
          <w:b/>
          <w:bCs/>
          <w:color w:val="000000"/>
          <w:lang w:eastAsia="tr-TR"/>
        </w:rPr>
        <w:t>4)</w:t>
      </w:r>
      <w:r w:rsidRPr="00E00656">
        <w:rPr>
          <w:rFonts w:ascii="Verdana" w:hAnsi="Verdana" w:cs="Verdana"/>
          <w:color w:val="000000"/>
          <w:lang w:eastAsia="tr-TR"/>
        </w:rPr>
        <w:t xml:space="preserve"> Şekildeki KLMN dikdörtgeninin uzun ke</w:t>
      </w:r>
      <w:r w:rsidRPr="00E00656">
        <w:rPr>
          <w:rFonts w:ascii="Verdana" w:hAnsi="Verdana" w:cs="Verdana"/>
          <w:color w:val="000000"/>
          <w:lang w:eastAsia="tr-TR"/>
        </w:rPr>
        <w:softHyphen/>
        <w:t>narı 20 birim, kısa kenarı 12 birimdir.ABCD karesinin bir kenarı 9 birim olduğu</w:t>
      </w:r>
      <w:r w:rsidRPr="00E00656">
        <w:rPr>
          <w:rFonts w:ascii="Verdana" w:hAnsi="Verdana" w:cs="Verdana"/>
          <w:color w:val="000000"/>
          <w:lang w:eastAsia="tr-TR"/>
        </w:rPr>
        <w:softHyphen/>
        <w:t>na göre, boyalı bölgenin alanı kaç birimkaredir?</w:t>
      </w:r>
    </w:p>
    <w:p w:rsidR="00DD7EE6" w:rsidRPr="00E00656" w:rsidRDefault="00DD7EE6" w:rsidP="00E00656">
      <w:pPr>
        <w:spacing w:after="0" w:line="240" w:lineRule="auto"/>
        <w:rPr>
          <w:rFonts w:ascii="Verdana" w:hAnsi="Verdana" w:cs="Verdana"/>
          <w:lang w:eastAsia="tr-TR"/>
        </w:rPr>
      </w:pPr>
    </w:p>
    <w:p w:rsidR="00DD7EE6" w:rsidRPr="00E00656" w:rsidRDefault="00DD7EE6" w:rsidP="00E00656">
      <w:pPr>
        <w:spacing w:after="0" w:line="240" w:lineRule="auto"/>
        <w:rPr>
          <w:rFonts w:ascii="Verdana" w:hAnsi="Verdana" w:cs="Verdana"/>
          <w:lang w:eastAsia="tr-TR"/>
        </w:rPr>
      </w:pPr>
      <w:r w:rsidRPr="00E00656">
        <w:rPr>
          <w:rFonts w:ascii="Verdana" w:hAnsi="Verdana" w:cs="Verdana"/>
          <w:color w:val="000000"/>
          <w:lang w:eastAsia="tr-TR"/>
        </w:rPr>
        <w:t xml:space="preserve">A) 144 </w:t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 w:rsidRPr="00E00656">
        <w:rPr>
          <w:rFonts w:ascii="Verdana" w:hAnsi="Verdana" w:cs="Verdana"/>
          <w:color w:val="000000"/>
          <w:lang w:eastAsia="tr-TR"/>
        </w:rPr>
        <w:t>C) 161</w:t>
      </w:r>
    </w:p>
    <w:p w:rsidR="00DD7EE6" w:rsidRPr="00E00656" w:rsidRDefault="00DD7EE6" w:rsidP="00E00656">
      <w:pPr>
        <w:spacing w:after="0" w:line="240" w:lineRule="auto"/>
        <w:rPr>
          <w:rFonts w:ascii="Verdana" w:hAnsi="Verdana" w:cs="Verdana"/>
          <w:lang w:eastAsia="tr-TR"/>
        </w:rPr>
      </w:pPr>
      <w:r w:rsidRPr="00E00656">
        <w:rPr>
          <w:rFonts w:ascii="Verdana" w:hAnsi="Verdana" w:cs="Verdana"/>
          <w:color w:val="000000"/>
          <w:lang w:eastAsia="tr-TR"/>
        </w:rPr>
        <w:t xml:space="preserve">B) 159 </w:t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 w:rsidRPr="00E00656">
        <w:rPr>
          <w:rFonts w:ascii="Verdana" w:hAnsi="Verdana" w:cs="Verdana"/>
          <w:color w:val="000000"/>
          <w:lang w:eastAsia="tr-TR"/>
        </w:rPr>
        <w:t>D) 169</w:t>
      </w:r>
    </w:p>
    <w:p w:rsidR="00DD7EE6" w:rsidRPr="00CE51A4" w:rsidRDefault="00DD7EE6" w:rsidP="003D1709">
      <w:pPr>
        <w:spacing w:after="0" w:line="240" w:lineRule="auto"/>
        <w:rPr>
          <w:rFonts w:ascii="Verdana" w:hAnsi="Verdana" w:cs="Verdana"/>
          <w:i/>
          <w:iCs/>
        </w:rPr>
      </w:pPr>
    </w:p>
    <w:p w:rsidR="00DD7EE6" w:rsidRDefault="00DD7EE6" w:rsidP="00E00656">
      <w:pPr>
        <w:spacing w:after="0" w:line="240" w:lineRule="atLeast"/>
        <w:jc w:val="center"/>
        <w:rPr>
          <w:rFonts w:ascii="Verdana" w:hAnsi="Verdana" w:cs="Verdana"/>
        </w:rPr>
      </w:pPr>
      <w:r w:rsidRPr="00610E6A">
        <w:rPr>
          <w:noProof/>
          <w:lang w:eastAsia="tr-TR"/>
        </w:rPr>
        <w:pict>
          <v:shape id="Resim 43" o:spid="_x0000_i1026" type="#_x0000_t75" style="width:67.5pt;height:97.5pt;rotation:90;visibility:visible">
            <v:imagedata r:id="rId13" o:title=""/>
          </v:shape>
        </w:pict>
      </w:r>
    </w:p>
    <w:p w:rsidR="00DD7EE6" w:rsidRDefault="00DD7EE6" w:rsidP="00E00656">
      <w:pPr>
        <w:spacing w:after="0" w:line="240" w:lineRule="atLeast"/>
        <w:jc w:val="center"/>
        <w:rPr>
          <w:rFonts w:ascii="Verdana" w:hAnsi="Verdana" w:cs="Verdana"/>
        </w:rPr>
      </w:pPr>
    </w:p>
    <w:p w:rsidR="00DD7EE6" w:rsidRPr="00AD18A6" w:rsidRDefault="00DD7EE6" w:rsidP="00E00656">
      <w:pPr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E00656">
        <w:rPr>
          <w:rFonts w:ascii="Verdana" w:hAnsi="Verdana" w:cs="Verdana"/>
          <w:b/>
          <w:bCs/>
          <w:color w:val="000000"/>
          <w:lang w:eastAsia="tr-TR"/>
        </w:rPr>
        <w:t>5</w:t>
      </w:r>
      <w:r w:rsidRPr="00AD18A6">
        <w:rPr>
          <w:rFonts w:ascii="Verdana" w:hAnsi="Verdana" w:cs="Verdana"/>
          <w:b/>
          <w:bCs/>
          <w:color w:val="000000"/>
          <w:lang w:eastAsia="tr-TR"/>
        </w:rPr>
        <w:t>)</w:t>
      </w:r>
      <w:r w:rsidRPr="00E00656">
        <w:rPr>
          <w:rFonts w:ascii="Verdana" w:hAnsi="Verdana" w:cs="Verdana"/>
          <w:color w:val="000000"/>
          <w:lang w:eastAsia="tr-TR"/>
        </w:rPr>
        <w:t>Yukarıdaki kareli kâğıt üzerindeki boyalı bölge</w:t>
      </w:r>
      <w:r w:rsidRPr="00AD18A6">
        <w:rPr>
          <w:rFonts w:ascii="Verdana" w:hAnsi="Verdana" w:cs="Verdana"/>
          <w:color w:val="000000"/>
          <w:lang w:eastAsia="tr-TR"/>
        </w:rPr>
        <w:t>nin alanı kaç birim</w:t>
      </w:r>
      <w:r w:rsidRPr="00E00656">
        <w:rPr>
          <w:rFonts w:ascii="Verdana" w:hAnsi="Verdana" w:cs="Verdana"/>
          <w:color w:val="000000"/>
          <w:lang w:eastAsia="tr-TR"/>
        </w:rPr>
        <w:t>karedir?</w:t>
      </w:r>
    </w:p>
    <w:p w:rsidR="00DD7EE6" w:rsidRPr="00E00656" w:rsidRDefault="00DD7EE6" w:rsidP="00E00656">
      <w:pPr>
        <w:spacing w:after="0" w:line="240" w:lineRule="auto"/>
        <w:rPr>
          <w:rFonts w:ascii="Verdana" w:hAnsi="Verdana" w:cs="Verdana"/>
          <w:lang w:eastAsia="tr-TR"/>
        </w:rPr>
      </w:pPr>
    </w:p>
    <w:p w:rsidR="00DD7EE6" w:rsidRPr="00E00656" w:rsidRDefault="00DD7EE6" w:rsidP="00E00656">
      <w:pPr>
        <w:spacing w:after="0" w:line="240" w:lineRule="auto"/>
        <w:rPr>
          <w:rFonts w:ascii="Verdana" w:hAnsi="Verdana" w:cs="Verdana"/>
          <w:lang w:eastAsia="tr-TR"/>
        </w:rPr>
      </w:pPr>
      <w:r w:rsidRPr="00E00656">
        <w:rPr>
          <w:rFonts w:ascii="Verdana" w:hAnsi="Verdana" w:cs="Verdana"/>
          <w:color w:val="000000"/>
          <w:lang w:eastAsia="tr-TR"/>
        </w:rPr>
        <w:t xml:space="preserve">A) 9 </w:t>
      </w:r>
      <w:r w:rsidRPr="00AD18A6">
        <w:rPr>
          <w:rFonts w:ascii="Verdana" w:hAnsi="Verdana" w:cs="Verdana"/>
          <w:color w:val="000000"/>
          <w:lang w:eastAsia="tr-TR"/>
        </w:rPr>
        <w:tab/>
      </w:r>
      <w:r w:rsidRPr="00AD18A6">
        <w:rPr>
          <w:rFonts w:ascii="Verdana" w:hAnsi="Verdana" w:cs="Verdana"/>
          <w:color w:val="000000"/>
          <w:lang w:eastAsia="tr-TR"/>
        </w:rPr>
        <w:tab/>
      </w:r>
      <w:r w:rsidRPr="00AD18A6">
        <w:rPr>
          <w:rFonts w:ascii="Verdana" w:hAnsi="Verdana" w:cs="Verdana"/>
          <w:color w:val="000000"/>
          <w:lang w:eastAsia="tr-TR"/>
        </w:rPr>
        <w:tab/>
      </w:r>
      <w:r w:rsidRPr="00E00656">
        <w:rPr>
          <w:rFonts w:ascii="Verdana" w:hAnsi="Verdana" w:cs="Verdana"/>
          <w:color w:val="000000"/>
          <w:lang w:eastAsia="tr-TR"/>
        </w:rPr>
        <w:t>C) 11</w:t>
      </w:r>
    </w:p>
    <w:p w:rsidR="00DD7EE6" w:rsidRPr="00E00656" w:rsidRDefault="00DD7EE6" w:rsidP="00E00656">
      <w:pPr>
        <w:spacing w:after="0" w:line="240" w:lineRule="auto"/>
        <w:rPr>
          <w:rFonts w:ascii="Verdana" w:hAnsi="Verdana" w:cs="Verdana"/>
          <w:lang w:eastAsia="tr-TR"/>
        </w:rPr>
      </w:pPr>
      <w:r w:rsidRPr="00E00656">
        <w:rPr>
          <w:rFonts w:ascii="Verdana" w:hAnsi="Verdana" w:cs="Verdana"/>
          <w:color w:val="000000"/>
          <w:lang w:eastAsia="tr-TR"/>
        </w:rPr>
        <w:t xml:space="preserve">B) 10 </w:t>
      </w:r>
      <w:r w:rsidRPr="00AD18A6">
        <w:rPr>
          <w:rFonts w:ascii="Verdana" w:hAnsi="Verdana" w:cs="Verdana"/>
          <w:color w:val="000000"/>
          <w:lang w:eastAsia="tr-TR"/>
        </w:rPr>
        <w:tab/>
      </w:r>
      <w:r w:rsidRPr="00AD18A6">
        <w:rPr>
          <w:rFonts w:ascii="Verdana" w:hAnsi="Verdana" w:cs="Verdana"/>
          <w:color w:val="000000"/>
          <w:lang w:eastAsia="tr-TR"/>
        </w:rPr>
        <w:tab/>
      </w:r>
      <w:r w:rsidRPr="00AD18A6">
        <w:rPr>
          <w:rFonts w:ascii="Verdana" w:hAnsi="Verdana" w:cs="Verdana"/>
          <w:color w:val="000000"/>
          <w:lang w:eastAsia="tr-TR"/>
        </w:rPr>
        <w:tab/>
      </w:r>
      <w:r w:rsidRPr="00E00656">
        <w:rPr>
          <w:rFonts w:ascii="Verdana" w:hAnsi="Verdana" w:cs="Verdana"/>
          <w:color w:val="000000"/>
          <w:lang w:eastAsia="tr-TR"/>
        </w:rPr>
        <w:t>D) 12</w:t>
      </w:r>
    </w:p>
    <w:p w:rsidR="00DD7EE6" w:rsidRPr="00AD18A6" w:rsidRDefault="00DD7EE6" w:rsidP="00E00656">
      <w:pPr>
        <w:spacing w:after="0" w:line="240" w:lineRule="atLeast"/>
        <w:rPr>
          <w:rFonts w:ascii="Verdana" w:hAnsi="Verdana" w:cs="Verdana"/>
        </w:rPr>
      </w:pPr>
    </w:p>
    <w:p w:rsidR="00DD7EE6" w:rsidRPr="00F2171D" w:rsidRDefault="00DD7EE6" w:rsidP="00F2171D">
      <w:pPr>
        <w:spacing w:after="0" w:line="240" w:lineRule="atLeast"/>
        <w:rPr>
          <w:rFonts w:ascii="Verdana" w:hAnsi="Verdana" w:cs="Verdana"/>
          <w:lang w:eastAsia="tr-TR"/>
        </w:rPr>
      </w:pPr>
      <w:r>
        <w:rPr>
          <w:rFonts w:ascii="Verdana" w:hAnsi="Verdana" w:cs="Verdana"/>
          <w:b/>
          <w:bCs/>
        </w:rPr>
        <w:t>6)</w:t>
      </w:r>
      <w:r w:rsidRPr="00F2171D">
        <w:rPr>
          <w:rFonts w:ascii="Verdana" w:hAnsi="Verdana" w:cs="Verdana"/>
          <w:color w:val="000000"/>
          <w:lang w:eastAsia="tr-TR"/>
        </w:rPr>
        <w:t xml:space="preserve">Aşağıda mm olarak verilen ölçme birimlerini, </w:t>
      </w:r>
      <w:r w:rsidRPr="00F2171D">
        <w:rPr>
          <w:rFonts w:ascii="Verdana" w:hAnsi="Verdana" w:cs="Verdana"/>
          <w:b/>
          <w:bCs/>
          <w:color w:val="000000"/>
          <w:lang w:eastAsia="tr-TR"/>
        </w:rPr>
        <w:t>cm cinsinden</w:t>
      </w:r>
      <w:r w:rsidRPr="00F2171D">
        <w:rPr>
          <w:rFonts w:ascii="Verdana" w:hAnsi="Verdana" w:cs="Verdana"/>
          <w:color w:val="000000"/>
          <w:lang w:eastAsia="tr-TR"/>
        </w:rPr>
        <w:t xml:space="preserve"> yazınız.</w:t>
      </w:r>
    </w:p>
    <w:p w:rsidR="00DD7EE6" w:rsidRDefault="00DD7EE6" w:rsidP="00F2171D">
      <w:pPr>
        <w:spacing w:after="0" w:line="240" w:lineRule="atLeast"/>
        <w:jc w:val="center"/>
        <w:rPr>
          <w:rFonts w:ascii="Verdana" w:hAnsi="Verdana" w:cs="Verdana"/>
          <w:b/>
          <w:bCs/>
        </w:rPr>
      </w:pPr>
      <w:r w:rsidRPr="00610E6A">
        <w:rPr>
          <w:noProof/>
          <w:lang w:eastAsia="tr-TR"/>
        </w:rPr>
        <w:pict>
          <v:shape id="Resim 50" o:spid="_x0000_i1027" type="#_x0000_t75" style="width:184.5pt;height:123pt;visibility:visible">
            <v:imagedata r:id="rId14" o:title=""/>
          </v:shape>
        </w:pict>
      </w:r>
    </w:p>
    <w:p w:rsidR="00DD7EE6" w:rsidRDefault="00DD7EE6" w:rsidP="00F2171D">
      <w:pPr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F2171D">
        <w:rPr>
          <w:rFonts w:ascii="Verdana" w:hAnsi="Verdana" w:cs="Verdana"/>
          <w:b/>
          <w:bCs/>
          <w:color w:val="000000"/>
          <w:lang w:eastAsia="tr-TR"/>
        </w:rPr>
        <w:t>7)</w:t>
      </w:r>
      <w:r w:rsidRPr="00F2171D">
        <w:rPr>
          <w:rFonts w:ascii="Verdana" w:hAnsi="Verdana" w:cs="Verdana"/>
          <w:color w:val="000000"/>
          <w:lang w:eastAsia="tr-TR"/>
        </w:rPr>
        <w:t xml:space="preserve">Aşağıdaki uzunlukları örnekteki gibi </w:t>
      </w:r>
    </w:p>
    <w:p w:rsidR="00DD7EE6" w:rsidRDefault="00DD7EE6" w:rsidP="00F2171D">
      <w:pPr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F2171D">
        <w:rPr>
          <w:rFonts w:ascii="Verdana" w:hAnsi="Verdana" w:cs="Verdana"/>
          <w:b/>
          <w:bCs/>
          <w:color w:val="000000"/>
          <w:lang w:eastAsia="tr-TR"/>
        </w:rPr>
        <w:t>eşleşti</w:t>
      </w:r>
      <w:r w:rsidRPr="00F2171D">
        <w:rPr>
          <w:rFonts w:ascii="Verdana" w:hAnsi="Verdana" w:cs="Verdana"/>
          <w:b/>
          <w:bCs/>
          <w:color w:val="000000"/>
          <w:lang w:eastAsia="tr-TR"/>
        </w:rPr>
        <w:softHyphen/>
        <w:t>riniz.</w:t>
      </w:r>
    </w:p>
    <w:p w:rsidR="00DD7EE6" w:rsidRDefault="00DD7EE6" w:rsidP="00F2171D">
      <w:pPr>
        <w:spacing w:after="0" w:line="240" w:lineRule="auto"/>
        <w:jc w:val="center"/>
        <w:rPr>
          <w:rFonts w:ascii="Verdana" w:hAnsi="Verdana" w:cs="Verdana"/>
          <w:lang w:eastAsia="tr-TR"/>
        </w:rPr>
      </w:pPr>
      <w:r w:rsidRPr="00610E6A">
        <w:rPr>
          <w:noProof/>
          <w:lang w:eastAsia="tr-TR"/>
        </w:rPr>
        <w:pict>
          <v:shape id="Resim 51" o:spid="_x0000_i1028" type="#_x0000_t75" style="width:149.25pt;height:141pt;visibility:visible">
            <v:imagedata r:id="rId15" o:title=""/>
          </v:shape>
        </w:pict>
      </w:r>
    </w:p>
    <w:p w:rsidR="00DD7EE6" w:rsidRPr="00F52AA7" w:rsidRDefault="00DD7EE6" w:rsidP="00F2171D">
      <w:pPr>
        <w:spacing w:after="0" w:line="240" w:lineRule="auto"/>
        <w:jc w:val="center"/>
        <w:rPr>
          <w:rFonts w:ascii="Verdana" w:hAnsi="Verdana" w:cs="Verdana"/>
          <w:sz w:val="6"/>
          <w:szCs w:val="6"/>
          <w:lang w:eastAsia="tr-TR"/>
        </w:rPr>
      </w:pPr>
    </w:p>
    <w:p w:rsidR="00DD7EE6" w:rsidRDefault="00DD7EE6" w:rsidP="00F2171D">
      <w:pPr>
        <w:spacing w:after="0" w:line="240" w:lineRule="auto"/>
        <w:jc w:val="center"/>
        <w:rPr>
          <w:rFonts w:ascii="Verdana" w:hAnsi="Verdana" w:cs="Verdana"/>
          <w:lang w:eastAsia="tr-TR"/>
        </w:rPr>
      </w:pPr>
      <w:r>
        <w:rPr>
          <w:noProof/>
          <w:lang w:eastAsia="tr-TR"/>
        </w:rPr>
        <w:pict>
          <v:rect id="Dikdörtgen 52" o:spid="_x0000_s1036" style="position:absolute;left:0;text-align:left;margin-left:-.5pt;margin-top:10.9pt;width:228.25pt;height:33.95pt;z-index:-251661824;visibility:visible;v-text-anchor:middle" fillcolor="#fde9d9" strokecolor="#94b64e">
            <v:shadow on="t" color="black" opacity="24903f" origin=",.5" offset="0,.55556mm"/>
          </v:rect>
        </w:pict>
      </w:r>
    </w:p>
    <w:p w:rsidR="00DD7EE6" w:rsidRDefault="00DD7EE6" w:rsidP="001D479A">
      <w:pPr>
        <w:spacing w:after="0" w:line="240" w:lineRule="auto"/>
        <w:ind w:left="284" w:right="567"/>
        <w:rPr>
          <w:rFonts w:ascii="Verdana" w:hAnsi="Verdana" w:cs="Verdana"/>
          <w:i/>
          <w:iCs/>
          <w:color w:val="000000"/>
          <w:lang w:eastAsia="tr-TR"/>
        </w:rPr>
      </w:pPr>
      <w:r w:rsidRPr="00F2171D">
        <w:rPr>
          <w:rFonts w:ascii="Verdana" w:hAnsi="Verdana" w:cs="Verdana"/>
          <w:i/>
          <w:iCs/>
          <w:color w:val="000000"/>
          <w:lang w:eastAsia="tr-TR"/>
        </w:rPr>
        <w:t>“5 km uzunluğundaki toprak yolun 1500 metresi asfaltlanmıştır.”</w:t>
      </w:r>
    </w:p>
    <w:p w:rsidR="00DD7EE6" w:rsidRPr="00F2171D" w:rsidRDefault="00DD7EE6" w:rsidP="00F2171D">
      <w:pPr>
        <w:spacing w:after="0" w:line="240" w:lineRule="auto"/>
        <w:rPr>
          <w:rFonts w:ascii="Verdana" w:hAnsi="Verdana" w:cs="Verdana"/>
          <w:i/>
          <w:iCs/>
          <w:lang w:eastAsia="tr-TR"/>
        </w:rPr>
      </w:pPr>
    </w:p>
    <w:p w:rsidR="00DD7EE6" w:rsidRPr="00F2171D" w:rsidRDefault="00DD7EE6" w:rsidP="00F2171D">
      <w:pPr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F2171D">
        <w:rPr>
          <w:rFonts w:ascii="Verdana" w:hAnsi="Verdana" w:cs="Verdana"/>
          <w:b/>
          <w:bCs/>
          <w:color w:val="000000"/>
          <w:lang w:eastAsia="tr-TR"/>
        </w:rPr>
        <w:t xml:space="preserve">8) </w:t>
      </w:r>
      <w:r w:rsidRPr="00F2171D">
        <w:rPr>
          <w:rFonts w:ascii="Verdana" w:hAnsi="Verdana" w:cs="Verdana"/>
          <w:color w:val="000000"/>
          <w:lang w:eastAsia="tr-TR"/>
        </w:rPr>
        <w:t xml:space="preserve">Buna göre, geriye </w:t>
      </w:r>
      <w:r w:rsidRPr="00F2171D">
        <w:rPr>
          <w:rFonts w:ascii="Verdana" w:hAnsi="Verdana" w:cs="Verdana"/>
          <w:color w:val="000000"/>
          <w:u w:val="single"/>
          <w:lang w:eastAsia="tr-TR"/>
        </w:rPr>
        <w:t>asfaltlanmayan</w:t>
      </w:r>
      <w:r w:rsidRPr="00F2171D">
        <w:rPr>
          <w:rFonts w:ascii="Verdana" w:hAnsi="Verdana" w:cs="Verdana"/>
          <w:color w:val="000000"/>
          <w:lang w:eastAsia="tr-TR"/>
        </w:rPr>
        <w:t xml:space="preserve"> kaç metre yol kalmıştır?</w:t>
      </w:r>
    </w:p>
    <w:p w:rsidR="00DD7EE6" w:rsidRPr="00F2171D" w:rsidRDefault="00DD7EE6" w:rsidP="00F2171D">
      <w:pPr>
        <w:spacing w:after="0" w:line="240" w:lineRule="auto"/>
        <w:rPr>
          <w:rFonts w:ascii="Verdana" w:hAnsi="Verdana" w:cs="Verdana"/>
          <w:b/>
          <w:bCs/>
          <w:lang w:eastAsia="tr-TR"/>
        </w:rPr>
      </w:pPr>
    </w:p>
    <w:p w:rsidR="00DD7EE6" w:rsidRPr="00F2171D" w:rsidRDefault="00DD7EE6" w:rsidP="00F2171D">
      <w:pPr>
        <w:spacing w:after="0" w:line="240" w:lineRule="auto"/>
        <w:rPr>
          <w:rFonts w:ascii="Verdana" w:hAnsi="Verdana" w:cs="Verdana"/>
          <w:lang w:eastAsia="tr-TR"/>
        </w:rPr>
      </w:pPr>
      <w:r w:rsidRPr="00F2171D">
        <w:rPr>
          <w:rFonts w:ascii="Verdana" w:hAnsi="Verdana" w:cs="Verdana"/>
          <w:color w:val="000000"/>
          <w:lang w:eastAsia="tr-TR"/>
        </w:rPr>
        <w:t xml:space="preserve">A) 2900 </w:t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 w:rsidRPr="00F2171D">
        <w:rPr>
          <w:rFonts w:ascii="Verdana" w:hAnsi="Verdana" w:cs="Verdana"/>
          <w:color w:val="000000"/>
          <w:lang w:eastAsia="tr-TR"/>
        </w:rPr>
        <w:t>C) 3500</w:t>
      </w:r>
    </w:p>
    <w:p w:rsidR="00DD7EE6" w:rsidRPr="00F2171D" w:rsidRDefault="00DD7EE6" w:rsidP="00F2171D">
      <w:pPr>
        <w:spacing w:after="0" w:line="240" w:lineRule="auto"/>
        <w:rPr>
          <w:rFonts w:ascii="Verdana" w:hAnsi="Verdana" w:cs="Verdana"/>
          <w:lang w:eastAsia="tr-TR"/>
        </w:rPr>
      </w:pPr>
      <w:r w:rsidRPr="00F2171D">
        <w:rPr>
          <w:rFonts w:ascii="Verdana" w:hAnsi="Verdana" w:cs="Verdana"/>
          <w:color w:val="000000"/>
          <w:lang w:eastAsia="tr-TR"/>
        </w:rPr>
        <w:t xml:space="preserve">B) 3200 </w:t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 w:rsidRPr="00F2171D">
        <w:rPr>
          <w:rFonts w:ascii="Verdana" w:hAnsi="Verdana" w:cs="Verdana"/>
          <w:color w:val="000000"/>
          <w:lang w:eastAsia="tr-TR"/>
        </w:rPr>
        <w:t>D) 4500</w:t>
      </w:r>
    </w:p>
    <w:p w:rsidR="00DD7EE6" w:rsidRDefault="00DD7EE6" w:rsidP="00F2171D">
      <w:pPr>
        <w:spacing w:after="0" w:line="240" w:lineRule="auto"/>
        <w:rPr>
          <w:rFonts w:ascii="Verdana" w:hAnsi="Verdana" w:cs="Verdana"/>
          <w:sz w:val="20"/>
          <w:szCs w:val="20"/>
          <w:lang w:eastAsia="tr-TR"/>
        </w:rPr>
      </w:pPr>
    </w:p>
    <w:p w:rsidR="00DD7EE6" w:rsidRPr="00F2171D" w:rsidRDefault="00DD7EE6" w:rsidP="00F2171D">
      <w:pPr>
        <w:spacing w:after="0" w:line="240" w:lineRule="auto"/>
        <w:rPr>
          <w:rFonts w:ascii="Verdana" w:hAnsi="Verdana" w:cs="Verdana"/>
          <w:sz w:val="20"/>
          <w:szCs w:val="20"/>
          <w:lang w:eastAsia="tr-TR"/>
        </w:rPr>
      </w:pPr>
      <w:r>
        <w:rPr>
          <w:noProof/>
          <w:lang w:eastAsia="tr-TR"/>
        </w:rPr>
        <w:pict>
          <v:rect id="Dikdörtgen 54" o:spid="_x0000_s1037" style="position:absolute;margin-left:0;margin-top:9.3pt;width:228.2pt;height:33.95pt;z-index:-251660800;visibility:visible;v-text-anchor:middle" fillcolor="#daeef3" strokecolor="#98b954">
            <v:shadow on="t" color="black" opacity="24903f" origin=",.5" offset="0,.55556mm"/>
          </v:rect>
        </w:pict>
      </w:r>
    </w:p>
    <w:p w:rsidR="00DD7EE6" w:rsidRDefault="00DD7EE6" w:rsidP="001D479A">
      <w:pPr>
        <w:spacing w:after="0" w:line="240" w:lineRule="auto"/>
        <w:ind w:left="142"/>
        <w:rPr>
          <w:rFonts w:ascii="Verdana" w:hAnsi="Verdana" w:cs="Verdana"/>
          <w:i/>
          <w:iCs/>
          <w:color w:val="000000"/>
          <w:lang w:eastAsia="tr-TR"/>
        </w:rPr>
      </w:pPr>
      <w:r w:rsidRPr="006A67C3">
        <w:rPr>
          <w:rFonts w:ascii="Verdana" w:hAnsi="Verdana" w:cs="Verdana"/>
          <w:i/>
          <w:iCs/>
          <w:color w:val="000000"/>
          <w:lang w:eastAsia="tr-TR"/>
        </w:rPr>
        <w:t>“</w:t>
      </w:r>
      <w:r w:rsidRPr="00F2171D">
        <w:rPr>
          <w:rFonts w:ascii="Verdana" w:hAnsi="Verdana" w:cs="Verdana"/>
          <w:i/>
          <w:iCs/>
          <w:color w:val="000000"/>
          <w:lang w:eastAsia="tr-TR"/>
        </w:rPr>
        <w:t>Bir bisiklet gezisi, 4 km 180 m uzunlu</w:t>
      </w:r>
      <w:r>
        <w:rPr>
          <w:rFonts w:ascii="Verdana" w:hAnsi="Verdana" w:cs="Verdana"/>
          <w:i/>
          <w:iCs/>
          <w:color w:val="000000"/>
          <w:lang w:eastAsia="tr-TR"/>
        </w:rPr>
        <w:t>-</w:t>
      </w:r>
    </w:p>
    <w:p w:rsidR="00DD7EE6" w:rsidRDefault="00DD7EE6" w:rsidP="001D479A">
      <w:pPr>
        <w:spacing w:after="0" w:line="240" w:lineRule="auto"/>
        <w:ind w:left="142"/>
        <w:rPr>
          <w:rFonts w:ascii="Verdana" w:hAnsi="Verdana" w:cs="Verdana"/>
          <w:i/>
          <w:iCs/>
          <w:color w:val="000000"/>
          <w:lang w:eastAsia="tr-TR"/>
        </w:rPr>
      </w:pPr>
      <w:r w:rsidRPr="00F2171D">
        <w:rPr>
          <w:rFonts w:ascii="Verdana" w:hAnsi="Verdana" w:cs="Verdana"/>
          <w:i/>
          <w:iCs/>
          <w:color w:val="000000"/>
          <w:lang w:eastAsia="tr-TR"/>
        </w:rPr>
        <w:t>ğun</w:t>
      </w:r>
      <w:r w:rsidRPr="00F2171D">
        <w:rPr>
          <w:rFonts w:ascii="Verdana" w:hAnsi="Verdana" w:cs="Verdana"/>
          <w:i/>
          <w:iCs/>
          <w:color w:val="000000"/>
          <w:lang w:eastAsia="tr-TR"/>
        </w:rPr>
        <w:softHyphen/>
        <w:t>daki düz bir yolda yapılmaktadır.</w:t>
      </w:r>
      <w:r w:rsidRPr="006A67C3">
        <w:rPr>
          <w:rFonts w:ascii="Verdana" w:hAnsi="Verdana" w:cs="Verdana"/>
          <w:i/>
          <w:iCs/>
          <w:color w:val="000000"/>
          <w:lang w:eastAsia="tr-TR"/>
        </w:rPr>
        <w:t>”</w:t>
      </w:r>
    </w:p>
    <w:p w:rsidR="00DD7EE6" w:rsidRPr="00F2171D" w:rsidRDefault="00DD7EE6" w:rsidP="00F2171D">
      <w:pPr>
        <w:spacing w:after="0" w:line="240" w:lineRule="auto"/>
        <w:rPr>
          <w:rFonts w:ascii="Verdana" w:hAnsi="Verdana" w:cs="Verdana"/>
          <w:i/>
          <w:iCs/>
          <w:lang w:eastAsia="tr-TR"/>
        </w:rPr>
      </w:pPr>
    </w:p>
    <w:p w:rsidR="00DD7EE6" w:rsidRDefault="00DD7EE6" w:rsidP="00F2171D">
      <w:pPr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6A67C3">
        <w:rPr>
          <w:rFonts w:ascii="Verdana" w:hAnsi="Verdana" w:cs="Verdana"/>
          <w:b/>
          <w:bCs/>
          <w:color w:val="000000"/>
          <w:lang w:eastAsia="tr-TR"/>
        </w:rPr>
        <w:t>9)</w:t>
      </w:r>
      <w:r w:rsidRPr="00F2171D">
        <w:rPr>
          <w:rFonts w:ascii="Verdana" w:hAnsi="Verdana" w:cs="Verdana"/>
          <w:color w:val="000000"/>
          <w:lang w:eastAsia="tr-TR"/>
        </w:rPr>
        <w:t xml:space="preserve">Bisiklet sürücüleri bu yolu bir defa gelip giderlerse </w:t>
      </w:r>
      <w:r w:rsidRPr="00F2171D">
        <w:rPr>
          <w:rFonts w:ascii="Verdana" w:hAnsi="Verdana" w:cs="Verdana"/>
          <w:color w:val="000000"/>
          <w:u w:val="single"/>
          <w:lang w:eastAsia="tr-TR"/>
        </w:rPr>
        <w:t>toplam kaç metre</w:t>
      </w:r>
      <w:r w:rsidRPr="00F2171D">
        <w:rPr>
          <w:rFonts w:ascii="Verdana" w:hAnsi="Verdana" w:cs="Verdana"/>
          <w:color w:val="000000"/>
          <w:lang w:eastAsia="tr-TR"/>
        </w:rPr>
        <w:t xml:space="preserve"> yol gitmiş </w:t>
      </w:r>
    </w:p>
    <w:p w:rsidR="00DD7EE6" w:rsidRDefault="00DD7EE6" w:rsidP="00F2171D">
      <w:pPr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F2171D">
        <w:rPr>
          <w:rFonts w:ascii="Verdana" w:hAnsi="Verdana" w:cs="Verdana"/>
          <w:color w:val="000000"/>
          <w:lang w:eastAsia="tr-TR"/>
        </w:rPr>
        <w:t>olurlar?</w:t>
      </w:r>
    </w:p>
    <w:p w:rsidR="00DD7EE6" w:rsidRPr="00F2171D" w:rsidRDefault="00DD7EE6" w:rsidP="00F2171D">
      <w:pPr>
        <w:spacing w:after="0" w:line="240" w:lineRule="auto"/>
        <w:rPr>
          <w:rFonts w:ascii="Verdana" w:hAnsi="Verdana" w:cs="Verdana"/>
          <w:lang w:eastAsia="tr-TR"/>
        </w:rPr>
      </w:pPr>
    </w:p>
    <w:p w:rsidR="00DD7EE6" w:rsidRPr="00F2171D" w:rsidRDefault="00DD7EE6" w:rsidP="00F2171D">
      <w:pPr>
        <w:spacing w:after="0" w:line="240" w:lineRule="auto"/>
        <w:rPr>
          <w:rFonts w:ascii="Verdana" w:hAnsi="Verdana" w:cs="Verdana"/>
          <w:lang w:eastAsia="tr-TR"/>
        </w:rPr>
      </w:pPr>
      <w:r w:rsidRPr="00F2171D">
        <w:rPr>
          <w:rFonts w:ascii="Verdana" w:hAnsi="Verdana" w:cs="Verdana"/>
          <w:color w:val="000000"/>
          <w:lang w:eastAsia="tr-TR"/>
        </w:rPr>
        <w:t xml:space="preserve">A) 8630 </w:t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 w:rsidRPr="00F2171D">
        <w:rPr>
          <w:rFonts w:ascii="Verdana" w:hAnsi="Verdana" w:cs="Verdana"/>
          <w:color w:val="000000"/>
          <w:lang w:eastAsia="tr-TR"/>
        </w:rPr>
        <w:t>C) 8450</w:t>
      </w:r>
    </w:p>
    <w:p w:rsidR="00DD7EE6" w:rsidRPr="00F2171D" w:rsidRDefault="00DD7EE6" w:rsidP="00F2171D">
      <w:pPr>
        <w:spacing w:after="0" w:line="240" w:lineRule="auto"/>
        <w:rPr>
          <w:rFonts w:ascii="Verdana" w:hAnsi="Verdana" w:cs="Verdana"/>
          <w:lang w:eastAsia="tr-TR"/>
        </w:rPr>
      </w:pPr>
      <w:r w:rsidRPr="00F2171D">
        <w:rPr>
          <w:rFonts w:ascii="Verdana" w:hAnsi="Verdana" w:cs="Verdana"/>
          <w:color w:val="000000"/>
          <w:lang w:eastAsia="tr-TR"/>
        </w:rPr>
        <w:t xml:space="preserve">B) 8570 </w:t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 w:rsidRPr="00F2171D">
        <w:rPr>
          <w:rFonts w:ascii="Verdana" w:hAnsi="Verdana" w:cs="Verdana"/>
          <w:color w:val="000000"/>
          <w:lang w:eastAsia="tr-TR"/>
        </w:rPr>
        <w:t>D) 8360</w:t>
      </w:r>
    </w:p>
    <w:p w:rsidR="00DD7EE6" w:rsidRPr="00F2171D" w:rsidRDefault="00DD7EE6" w:rsidP="00F2171D">
      <w:pPr>
        <w:spacing w:after="0" w:line="240" w:lineRule="auto"/>
        <w:rPr>
          <w:rFonts w:ascii="Verdana" w:hAnsi="Verdana" w:cs="Verdana"/>
          <w:sz w:val="20"/>
          <w:szCs w:val="20"/>
          <w:lang w:eastAsia="tr-TR"/>
        </w:rPr>
      </w:pPr>
    </w:p>
    <w:p w:rsidR="00DD7EE6" w:rsidRDefault="00DD7EE6" w:rsidP="00017220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AB6018">
        <w:rPr>
          <w:rFonts w:ascii="Verdana" w:hAnsi="Verdana" w:cs="Verdana"/>
          <w:b/>
          <w:bCs/>
          <w:color w:val="000000"/>
          <w:lang w:eastAsia="tr-TR"/>
        </w:rPr>
        <w:t>10)</w:t>
      </w:r>
      <w:r w:rsidRPr="00F2171D">
        <w:rPr>
          <w:rFonts w:ascii="Verdana" w:hAnsi="Verdana" w:cs="Verdana"/>
          <w:color w:val="000000"/>
          <w:lang w:eastAsia="tr-TR"/>
        </w:rPr>
        <w:t>Aşağıdakilerden</w:t>
      </w:r>
      <w:r>
        <w:rPr>
          <w:rFonts w:ascii="Verdana" w:hAnsi="Verdana" w:cs="Verdana"/>
          <w:color w:val="000000"/>
          <w:lang w:eastAsia="tr-TR"/>
        </w:rPr>
        <w:t xml:space="preserve"> hangisi </w:t>
      </w:r>
      <w:r w:rsidRPr="00AD18A6">
        <w:rPr>
          <w:rFonts w:ascii="Verdana" w:hAnsi="Verdana" w:cs="Verdana"/>
          <w:b/>
          <w:bCs/>
          <w:color w:val="000000"/>
          <w:lang w:eastAsia="tr-TR"/>
        </w:rPr>
        <w:t>yanlıştır</w:t>
      </w:r>
      <w:r w:rsidRPr="00F2171D">
        <w:rPr>
          <w:rFonts w:ascii="Verdana" w:hAnsi="Verdana" w:cs="Verdana"/>
          <w:color w:val="000000"/>
          <w:lang w:eastAsia="tr-TR"/>
        </w:rPr>
        <w:t>?</w:t>
      </w:r>
    </w:p>
    <w:p w:rsidR="00DD7EE6" w:rsidRPr="00F2171D" w:rsidRDefault="00DD7EE6" w:rsidP="00017220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F2171D" w:rsidRDefault="00DD7EE6" w:rsidP="00017220">
      <w:pPr>
        <w:tabs>
          <w:tab w:val="left" w:pos="284"/>
          <w:tab w:val="left" w:pos="741"/>
        </w:tabs>
        <w:spacing w:after="0" w:line="240" w:lineRule="auto"/>
        <w:rPr>
          <w:rFonts w:ascii="Verdana" w:hAnsi="Verdana" w:cs="Verdana"/>
          <w:lang w:eastAsia="tr-TR"/>
        </w:rPr>
      </w:pPr>
      <w:r w:rsidRPr="00F2171D">
        <w:rPr>
          <w:rFonts w:ascii="Verdana" w:hAnsi="Verdana" w:cs="Verdana"/>
          <w:color w:val="000000"/>
          <w:lang w:eastAsia="tr-TR"/>
        </w:rPr>
        <w:t>A)</w:t>
      </w:r>
      <w:r w:rsidRPr="00F2171D">
        <w:rPr>
          <w:rFonts w:ascii="Verdana" w:hAnsi="Verdana" w:cs="Verdana"/>
          <w:color w:val="000000"/>
          <w:lang w:eastAsia="tr-TR"/>
        </w:rPr>
        <w:tab/>
        <w:t>6 km = 6000 m</w:t>
      </w:r>
    </w:p>
    <w:p w:rsidR="00DD7EE6" w:rsidRPr="00F2171D" w:rsidRDefault="00DD7EE6" w:rsidP="00017220">
      <w:pPr>
        <w:tabs>
          <w:tab w:val="left" w:pos="284"/>
          <w:tab w:val="left" w:pos="741"/>
        </w:tabs>
        <w:spacing w:after="0" w:line="240" w:lineRule="auto"/>
        <w:rPr>
          <w:rFonts w:ascii="Verdana" w:hAnsi="Verdana" w:cs="Verdana"/>
          <w:lang w:eastAsia="tr-TR"/>
        </w:rPr>
      </w:pPr>
      <w:r w:rsidRPr="00F2171D">
        <w:rPr>
          <w:rFonts w:ascii="Verdana" w:hAnsi="Verdana" w:cs="Verdana"/>
          <w:color w:val="000000"/>
          <w:lang w:eastAsia="tr-TR"/>
        </w:rPr>
        <w:t>B)</w:t>
      </w:r>
      <w:r w:rsidRPr="00F2171D">
        <w:rPr>
          <w:rFonts w:ascii="Verdana" w:hAnsi="Verdana" w:cs="Verdana"/>
          <w:color w:val="000000"/>
          <w:lang w:eastAsia="tr-TR"/>
        </w:rPr>
        <w:tab/>
        <w:t>5500 m= 5 km 500 m</w:t>
      </w:r>
    </w:p>
    <w:p w:rsidR="00DD7EE6" w:rsidRPr="00F2171D" w:rsidRDefault="00DD7EE6" w:rsidP="00017220">
      <w:pPr>
        <w:tabs>
          <w:tab w:val="left" w:pos="284"/>
          <w:tab w:val="left" w:pos="747"/>
        </w:tabs>
        <w:spacing w:after="0" w:line="240" w:lineRule="auto"/>
        <w:rPr>
          <w:rFonts w:ascii="Verdana" w:hAnsi="Verdana" w:cs="Verdana"/>
          <w:lang w:eastAsia="tr-TR"/>
        </w:rPr>
      </w:pPr>
      <w:r w:rsidRPr="00F2171D">
        <w:rPr>
          <w:rFonts w:ascii="Verdana" w:hAnsi="Verdana" w:cs="Verdana"/>
          <w:color w:val="000000"/>
          <w:lang w:eastAsia="tr-TR"/>
        </w:rPr>
        <w:t>C)</w:t>
      </w:r>
      <w:r w:rsidRPr="00F2171D">
        <w:rPr>
          <w:rFonts w:ascii="Verdana" w:hAnsi="Verdana" w:cs="Verdana"/>
          <w:color w:val="000000"/>
          <w:lang w:eastAsia="tr-TR"/>
        </w:rPr>
        <w:tab/>
        <w:t>7 km 10 m = 7100</w:t>
      </w:r>
    </w:p>
    <w:p w:rsidR="00DD7EE6" w:rsidRPr="00F2171D" w:rsidRDefault="00DD7EE6" w:rsidP="00017220">
      <w:pPr>
        <w:tabs>
          <w:tab w:val="left" w:pos="284"/>
          <w:tab w:val="left" w:pos="747"/>
        </w:tabs>
        <w:spacing w:after="0" w:line="240" w:lineRule="auto"/>
        <w:rPr>
          <w:rFonts w:ascii="Verdana" w:hAnsi="Verdana" w:cs="Verdana"/>
          <w:lang w:eastAsia="tr-TR"/>
        </w:rPr>
      </w:pPr>
      <w:r w:rsidRPr="00F2171D">
        <w:rPr>
          <w:rFonts w:ascii="Verdana" w:hAnsi="Verdana" w:cs="Verdana"/>
          <w:color w:val="000000"/>
          <w:lang w:eastAsia="tr-TR"/>
        </w:rPr>
        <w:t>D)</w:t>
      </w:r>
      <w:r w:rsidRPr="00F2171D">
        <w:rPr>
          <w:rFonts w:ascii="Verdana" w:hAnsi="Verdana" w:cs="Verdana"/>
          <w:color w:val="000000"/>
          <w:lang w:eastAsia="tr-TR"/>
        </w:rPr>
        <w:tab/>
        <w:t>18 000 m = 18 km</w:t>
      </w:r>
    </w:p>
    <w:p w:rsidR="00DD7EE6" w:rsidRPr="00F52AA7" w:rsidRDefault="00DD7EE6" w:rsidP="00F2171D">
      <w:pPr>
        <w:spacing w:after="0" w:line="240" w:lineRule="atLeast"/>
        <w:rPr>
          <w:rFonts w:ascii="Verdana" w:hAnsi="Verdana" w:cs="Verdana"/>
          <w:b/>
          <w:bCs/>
          <w:sz w:val="18"/>
          <w:szCs w:val="18"/>
        </w:rPr>
      </w:pPr>
    </w:p>
    <w:p w:rsidR="00DD7EE6" w:rsidRDefault="00DD7EE6" w:rsidP="00017220">
      <w:pPr>
        <w:spacing w:after="0" w:line="240" w:lineRule="atLeast"/>
        <w:rPr>
          <w:rFonts w:ascii="Verdana" w:hAnsi="Verdana" w:cs="Verdana"/>
          <w:b/>
          <w:bCs/>
        </w:rPr>
      </w:pPr>
      <w:r>
        <w:rPr>
          <w:noProof/>
          <w:lang w:eastAsia="tr-TR"/>
        </w:rPr>
        <w:pict>
          <v:shape id="_x0000_s1038" type="#_x0000_t32" alt="Başlık: ogretmenym" style="position:absolute;margin-left:265.7pt;margin-top:67.7pt;width:2.05pt;height:705.75pt;z-index:251659776;visibility:visible" strokecolor="#00b050" strokeweight="1.5pt">
            <v:stroke dashstyle="1 1" endcap="round"/>
          </v:shape>
        </w:pict>
      </w:r>
    </w:p>
    <w:tbl>
      <w:tblPr>
        <w:tblpPr w:leftFromText="141" w:rightFromText="141" w:vertAnchor="page" w:horzAnchor="margin" w:tblpX="250" w:tblpY="518"/>
        <w:tblW w:w="10375" w:type="dxa"/>
        <w:tblBorders>
          <w:top w:val="single" w:sz="12" w:space="0" w:color="4F81BD"/>
          <w:left w:val="single" w:sz="12" w:space="0" w:color="4F81BD"/>
          <w:bottom w:val="single" w:sz="12" w:space="0" w:color="4F81BD"/>
          <w:right w:val="single" w:sz="12" w:space="0" w:color="4F81BD"/>
          <w:insideH w:val="single" w:sz="12" w:space="0" w:color="4F81BD"/>
          <w:insideV w:val="single" w:sz="12" w:space="0" w:color="4F81BD"/>
        </w:tblBorders>
        <w:tblLook w:val="00A0"/>
      </w:tblPr>
      <w:tblGrid>
        <w:gridCol w:w="1514"/>
        <w:gridCol w:w="4768"/>
        <w:gridCol w:w="1279"/>
        <w:gridCol w:w="1267"/>
        <w:gridCol w:w="1547"/>
      </w:tblGrid>
      <w:tr w:rsidR="00DD7EE6" w:rsidRPr="00ED4CBD">
        <w:trPr>
          <w:trHeight w:val="823"/>
        </w:trPr>
        <w:tc>
          <w:tcPr>
            <w:tcW w:w="1514" w:type="dxa"/>
          </w:tcPr>
          <w:p w:rsidR="00DD7EE6" w:rsidRPr="00ED4CBD" w:rsidRDefault="00DD7EE6" w:rsidP="00064C3B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7314" w:type="dxa"/>
            <w:gridSpan w:val="3"/>
            <w:vAlign w:val="center"/>
          </w:tcPr>
          <w:p w:rsidR="00DD7EE6" w:rsidRDefault="00DD7EE6" w:rsidP="00064C3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SOSYAL BİLGİLER</w:t>
            </w:r>
            <w:r w:rsidRPr="00E00656">
              <w:rPr>
                <w:b/>
                <w:bCs/>
                <w:sz w:val="28"/>
                <w:szCs w:val="28"/>
              </w:rPr>
              <w:t>KAZANIM DEĞERLENDİRME</w:t>
            </w:r>
          </w:p>
          <w:p w:rsidR="00DD7EE6" w:rsidRPr="00311893" w:rsidRDefault="00DD7EE6" w:rsidP="00311893">
            <w:pPr>
              <w:jc w:val="center"/>
              <w:rPr>
                <w:rFonts w:ascii="Verdana" w:hAnsi="Verdana" w:cs="Verdana"/>
                <w:i/>
                <w:iCs/>
                <w:sz w:val="24"/>
                <w:szCs w:val="24"/>
                <w:lang w:eastAsia="tr-TR"/>
              </w:rPr>
            </w:pPr>
            <w:r w:rsidRPr="00311893">
              <w:rPr>
                <w:rFonts w:ascii="Verdana" w:hAnsi="Verdana" w:cs="Verdana"/>
                <w:i/>
                <w:iCs/>
                <w:sz w:val="20"/>
                <w:szCs w:val="20"/>
              </w:rPr>
              <w:t>(</w:t>
            </w:r>
            <w:r w:rsidRPr="00311893">
              <w:rPr>
                <w:rFonts w:ascii="Verdana" w:hAnsi="Verdana" w:cs="Verdana"/>
                <w:i/>
                <w:iCs/>
                <w:color w:val="000000"/>
                <w:sz w:val="20"/>
                <w:szCs w:val="20"/>
                <w:lang w:eastAsia="tr-TR"/>
              </w:rPr>
              <w:t>RESMİ KURUMLAR, SOSYAL ÖRGÜTLER</w:t>
            </w:r>
            <w:r w:rsidRPr="00311893">
              <w:rPr>
                <w:rFonts w:ascii="Verdana" w:hAnsi="Verdana" w:cs="Verdana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547" w:type="dxa"/>
          </w:tcPr>
          <w:p w:rsidR="00DD7EE6" w:rsidRPr="00ED4CBD" w:rsidRDefault="00DD7EE6" w:rsidP="00064C3B">
            <w:pPr>
              <w:spacing w:after="0" w:line="240" w:lineRule="auto"/>
              <w:rPr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_x0000_s1039" type="#_x0000_t75" alt="indir" style="position:absolute;margin-left:10.1pt;margin-top:.55pt;width:40.6pt;height:39.55pt;z-index:251656704;visibility:visible;mso-position-horizontal-relative:text;mso-position-vertical-relative:text">
                  <v:imagedata r:id="rId7" o:title=""/>
                </v:shape>
              </w:pict>
            </w:r>
          </w:p>
          <w:p w:rsidR="00DD7EE6" w:rsidRPr="00ED4CBD" w:rsidRDefault="00DD7EE6" w:rsidP="00064C3B">
            <w:pPr>
              <w:spacing w:after="0" w:line="240" w:lineRule="auto"/>
              <w:rPr>
                <w:b/>
                <w:bCs/>
              </w:rPr>
            </w:pPr>
          </w:p>
        </w:tc>
      </w:tr>
      <w:tr w:rsidR="00DD7EE6" w:rsidRPr="00ED4CBD">
        <w:trPr>
          <w:trHeight w:val="44"/>
        </w:trPr>
        <w:tc>
          <w:tcPr>
            <w:tcW w:w="1514" w:type="dxa"/>
            <w:vAlign w:val="center"/>
          </w:tcPr>
          <w:p w:rsidR="00DD7EE6" w:rsidRPr="00ED4CBD" w:rsidRDefault="00DD7EE6" w:rsidP="00064C3B">
            <w:pPr>
              <w:spacing w:after="0"/>
              <w:rPr>
                <w:b/>
                <w:bCs/>
              </w:rPr>
            </w:pPr>
            <w:r w:rsidRPr="00ED4CBD">
              <w:rPr>
                <w:b/>
                <w:bCs/>
              </w:rPr>
              <w:t>ADI, SOYADI:</w:t>
            </w:r>
          </w:p>
        </w:tc>
        <w:tc>
          <w:tcPr>
            <w:tcW w:w="4768" w:type="dxa"/>
            <w:vAlign w:val="center"/>
          </w:tcPr>
          <w:p w:rsidR="00DD7EE6" w:rsidRPr="00ED4CBD" w:rsidRDefault="00DD7EE6" w:rsidP="00064C3B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279" w:type="dxa"/>
            <w:vAlign w:val="center"/>
          </w:tcPr>
          <w:p w:rsidR="00DD7EE6" w:rsidRPr="00ED4CBD" w:rsidRDefault="00DD7EE6" w:rsidP="00064C3B">
            <w:pPr>
              <w:spacing w:after="0" w:line="240" w:lineRule="auto"/>
              <w:rPr>
                <w:b/>
                <w:bCs/>
              </w:rPr>
            </w:pPr>
            <w:r w:rsidRPr="00ED4CBD">
              <w:rPr>
                <w:b/>
                <w:bCs/>
              </w:rPr>
              <w:t>OKUL NO:</w:t>
            </w:r>
          </w:p>
        </w:tc>
        <w:tc>
          <w:tcPr>
            <w:tcW w:w="1267" w:type="dxa"/>
            <w:vAlign w:val="center"/>
          </w:tcPr>
          <w:p w:rsidR="00DD7EE6" w:rsidRPr="00ED4CBD" w:rsidRDefault="00DD7EE6" w:rsidP="00064C3B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547" w:type="dxa"/>
            <w:vAlign w:val="center"/>
          </w:tcPr>
          <w:p w:rsidR="00DD7EE6" w:rsidRPr="00ED4CBD" w:rsidRDefault="00DD7EE6" w:rsidP="00064C3B">
            <w:pPr>
              <w:spacing w:after="0" w:line="240" w:lineRule="auto"/>
              <w:rPr>
                <w:b/>
                <w:bCs/>
              </w:rPr>
            </w:pPr>
            <w:r w:rsidRPr="00ED4CBD">
              <w:rPr>
                <w:b/>
                <w:bCs/>
              </w:rPr>
              <w:t>PUAN:</w:t>
            </w:r>
          </w:p>
        </w:tc>
      </w:tr>
    </w:tbl>
    <w:p w:rsidR="00DD7EE6" w:rsidRPr="00510A66" w:rsidRDefault="00DD7EE6" w:rsidP="00510A66">
      <w:pPr>
        <w:tabs>
          <w:tab w:val="left" w:pos="264"/>
        </w:tabs>
        <w:spacing w:after="0" w:line="240" w:lineRule="auto"/>
        <w:ind w:left="284"/>
        <w:rPr>
          <w:rFonts w:ascii="Verdana" w:hAnsi="Verdana" w:cs="Verdana"/>
          <w:i/>
          <w:iCs/>
          <w:lang w:eastAsia="tr-TR"/>
        </w:rPr>
      </w:pPr>
      <w:r w:rsidRPr="00510A66">
        <w:rPr>
          <w:rFonts w:ascii="Verdana" w:hAnsi="Verdana" w:cs="Verdana"/>
          <w:b/>
          <w:bCs/>
          <w:i/>
          <w:iCs/>
          <w:color w:val="000000"/>
          <w:lang w:eastAsia="tr-TR"/>
        </w:rPr>
        <w:t>I.</w:t>
      </w:r>
      <w:r w:rsidRPr="00510A66">
        <w:rPr>
          <w:rFonts w:ascii="Verdana" w:hAnsi="Verdana" w:cs="Verdana"/>
          <w:i/>
          <w:iCs/>
          <w:color w:val="000000"/>
          <w:lang w:eastAsia="tr-TR"/>
        </w:rPr>
        <w:t xml:space="preserve"> Lösemili Çocuklar Vakfı</w:t>
      </w:r>
    </w:p>
    <w:p w:rsidR="00DD7EE6" w:rsidRPr="00510A66" w:rsidRDefault="00DD7EE6" w:rsidP="00510A66">
      <w:pPr>
        <w:tabs>
          <w:tab w:val="left" w:pos="264"/>
          <w:tab w:val="left" w:pos="532"/>
        </w:tabs>
        <w:spacing w:after="0" w:line="240" w:lineRule="auto"/>
        <w:ind w:left="284"/>
        <w:rPr>
          <w:rFonts w:ascii="Verdana" w:hAnsi="Verdana" w:cs="Verdana"/>
          <w:i/>
          <w:iCs/>
          <w:lang w:eastAsia="tr-TR"/>
        </w:rPr>
      </w:pPr>
      <w:r w:rsidRPr="00510A66">
        <w:rPr>
          <w:rFonts w:ascii="Verdana" w:hAnsi="Verdana" w:cs="Verdana"/>
          <w:b/>
          <w:bCs/>
          <w:i/>
          <w:iCs/>
          <w:color w:val="000000"/>
          <w:lang w:eastAsia="tr-TR"/>
        </w:rPr>
        <w:t>II.</w:t>
      </w:r>
      <w:r w:rsidRPr="00510A66">
        <w:rPr>
          <w:rFonts w:ascii="Verdana" w:hAnsi="Verdana" w:cs="Verdana"/>
          <w:i/>
          <w:iCs/>
          <w:color w:val="000000"/>
          <w:lang w:eastAsia="tr-TR"/>
        </w:rPr>
        <w:t xml:space="preserve"> Türk Kalp Vakfı</w:t>
      </w:r>
    </w:p>
    <w:p w:rsidR="00DD7EE6" w:rsidRPr="00510A66" w:rsidRDefault="00DD7EE6" w:rsidP="00510A66">
      <w:pPr>
        <w:tabs>
          <w:tab w:val="left" w:pos="264"/>
          <w:tab w:val="left" w:pos="568"/>
        </w:tabs>
        <w:spacing w:after="0" w:line="240" w:lineRule="auto"/>
        <w:ind w:left="284"/>
        <w:rPr>
          <w:rFonts w:ascii="Verdana" w:hAnsi="Verdana" w:cs="Verdana"/>
          <w:i/>
          <w:iCs/>
          <w:lang w:eastAsia="tr-TR"/>
        </w:rPr>
      </w:pPr>
      <w:r w:rsidRPr="00510A66">
        <w:rPr>
          <w:rFonts w:ascii="Verdana" w:hAnsi="Verdana" w:cs="Verdana"/>
          <w:b/>
          <w:bCs/>
          <w:i/>
          <w:iCs/>
          <w:color w:val="000000"/>
          <w:lang w:eastAsia="tr-TR"/>
        </w:rPr>
        <w:t>III.</w:t>
      </w:r>
      <w:r w:rsidRPr="00510A66">
        <w:rPr>
          <w:rFonts w:ascii="Verdana" w:hAnsi="Verdana" w:cs="Verdana"/>
          <w:i/>
          <w:iCs/>
          <w:color w:val="000000"/>
          <w:lang w:eastAsia="tr-TR"/>
        </w:rPr>
        <w:t>Anne ve Çocuk Eğitimi Vakfı</w:t>
      </w:r>
    </w:p>
    <w:p w:rsidR="00DD7EE6" w:rsidRPr="00510A66" w:rsidRDefault="00DD7EE6" w:rsidP="00510A66">
      <w:pPr>
        <w:tabs>
          <w:tab w:val="left" w:pos="264"/>
          <w:tab w:val="left" w:pos="588"/>
        </w:tabs>
        <w:spacing w:after="0" w:line="240" w:lineRule="auto"/>
        <w:ind w:left="284"/>
        <w:rPr>
          <w:rFonts w:ascii="Verdana" w:hAnsi="Verdana" w:cs="Verdana"/>
          <w:i/>
          <w:iCs/>
          <w:lang w:eastAsia="tr-TR"/>
        </w:rPr>
      </w:pPr>
      <w:r w:rsidRPr="00510A66">
        <w:rPr>
          <w:rFonts w:ascii="Verdana" w:hAnsi="Verdana" w:cs="Verdana"/>
          <w:b/>
          <w:bCs/>
          <w:i/>
          <w:iCs/>
          <w:color w:val="000000"/>
          <w:lang w:eastAsia="tr-TR"/>
        </w:rPr>
        <w:t>IV.</w:t>
      </w:r>
      <w:r w:rsidRPr="00510A66">
        <w:rPr>
          <w:rFonts w:ascii="Verdana" w:hAnsi="Verdana" w:cs="Verdana"/>
          <w:i/>
          <w:iCs/>
          <w:color w:val="000000"/>
          <w:lang w:eastAsia="tr-TR"/>
        </w:rPr>
        <w:t xml:space="preserve"> Türk Diyabet Vakfı</w:t>
      </w:r>
    </w:p>
    <w:p w:rsidR="00DD7EE6" w:rsidRDefault="00DD7EE6" w:rsidP="00510A66">
      <w:pPr>
        <w:tabs>
          <w:tab w:val="left" w:pos="264"/>
          <w:tab w:val="left" w:pos="588"/>
        </w:tabs>
        <w:spacing w:after="0" w:line="240" w:lineRule="auto"/>
        <w:ind w:left="284"/>
        <w:rPr>
          <w:rFonts w:ascii="Verdana" w:hAnsi="Verdana" w:cs="Verdana"/>
          <w:i/>
          <w:iCs/>
          <w:color w:val="000000"/>
          <w:lang w:eastAsia="tr-TR"/>
        </w:rPr>
      </w:pPr>
      <w:r w:rsidRPr="00510A66">
        <w:rPr>
          <w:rFonts w:ascii="Verdana" w:hAnsi="Verdana" w:cs="Verdana"/>
          <w:b/>
          <w:bCs/>
          <w:i/>
          <w:iCs/>
          <w:color w:val="000000"/>
          <w:lang w:eastAsia="tr-TR"/>
        </w:rPr>
        <w:t>V.</w:t>
      </w:r>
      <w:r w:rsidRPr="00510A66">
        <w:rPr>
          <w:rFonts w:ascii="Verdana" w:hAnsi="Verdana" w:cs="Verdana"/>
          <w:b/>
          <w:bCs/>
          <w:i/>
          <w:iCs/>
          <w:color w:val="000000"/>
          <w:lang w:eastAsia="tr-TR"/>
        </w:rPr>
        <w:tab/>
      </w:r>
      <w:r w:rsidRPr="00510A66">
        <w:rPr>
          <w:rFonts w:ascii="Verdana" w:hAnsi="Verdana" w:cs="Verdana"/>
          <w:i/>
          <w:iCs/>
          <w:color w:val="000000"/>
          <w:lang w:eastAsia="tr-TR"/>
        </w:rPr>
        <w:t>Türkiye Erozyonla Mücadele ve Ağaçlandırma Vakfı</w:t>
      </w:r>
    </w:p>
    <w:p w:rsidR="00DD7EE6" w:rsidRPr="00510A66" w:rsidRDefault="00DD7EE6" w:rsidP="00510A66">
      <w:pPr>
        <w:tabs>
          <w:tab w:val="left" w:pos="264"/>
          <w:tab w:val="left" w:pos="588"/>
        </w:tabs>
        <w:spacing w:after="0" w:line="240" w:lineRule="auto"/>
        <w:ind w:left="284"/>
        <w:rPr>
          <w:rFonts w:ascii="Verdana" w:hAnsi="Verdana" w:cs="Verdana"/>
          <w:i/>
          <w:iCs/>
          <w:lang w:eastAsia="tr-TR"/>
        </w:rPr>
      </w:pPr>
    </w:p>
    <w:p w:rsidR="00DD7EE6" w:rsidRDefault="00DD7EE6" w:rsidP="00510A66">
      <w:pPr>
        <w:tabs>
          <w:tab w:val="left" w:pos="26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510A66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1)</w:t>
      </w:r>
      <w:r w:rsidRPr="00510A66">
        <w:rPr>
          <w:rFonts w:ascii="Verdana" w:hAnsi="Verdana" w:cs="Verdana"/>
          <w:color w:val="000000"/>
          <w:lang w:eastAsia="tr-TR"/>
        </w:rPr>
        <w:t xml:space="preserve">Yukarıdakilerden hangileri </w:t>
      </w:r>
      <w:r w:rsidRPr="00510A66">
        <w:rPr>
          <w:rFonts w:ascii="Verdana" w:hAnsi="Verdana" w:cs="Verdana"/>
          <w:b/>
          <w:bCs/>
          <w:color w:val="000000"/>
          <w:lang w:eastAsia="tr-TR"/>
        </w:rPr>
        <w:t>sağlık alanında</w:t>
      </w:r>
      <w:r w:rsidRPr="00510A66">
        <w:rPr>
          <w:rFonts w:ascii="Verdana" w:hAnsi="Verdana" w:cs="Verdana"/>
          <w:color w:val="000000"/>
          <w:lang w:eastAsia="tr-TR"/>
        </w:rPr>
        <w:t xml:space="preserve"> hizmet veren sosyal örgütlerdendir?</w:t>
      </w:r>
    </w:p>
    <w:p w:rsidR="00DD7EE6" w:rsidRPr="00510A66" w:rsidRDefault="00DD7EE6" w:rsidP="00510A66">
      <w:pPr>
        <w:tabs>
          <w:tab w:val="left" w:pos="26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510A66" w:rsidRDefault="00DD7EE6" w:rsidP="00510A66">
      <w:pPr>
        <w:tabs>
          <w:tab w:val="left" w:pos="264"/>
          <w:tab w:val="left" w:pos="1488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smallCaps/>
          <w:color w:val="000000"/>
          <w:lang w:eastAsia="tr-TR"/>
        </w:rPr>
        <w:t>A)</w:t>
      </w:r>
      <w:r w:rsidRPr="00510A66">
        <w:rPr>
          <w:rFonts w:ascii="Verdana" w:hAnsi="Verdana" w:cs="Verdana"/>
          <w:color w:val="000000"/>
          <w:lang w:eastAsia="tr-TR"/>
        </w:rPr>
        <w:t xml:space="preserve"> I ve II</w:t>
      </w:r>
      <w:r w:rsidRPr="00510A66"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  <w:t>B)</w:t>
      </w:r>
      <w:r w:rsidRPr="00510A66">
        <w:rPr>
          <w:rFonts w:ascii="Verdana" w:hAnsi="Verdana" w:cs="Verdana"/>
          <w:color w:val="000000"/>
          <w:lang w:eastAsia="tr-TR"/>
        </w:rPr>
        <w:t xml:space="preserve"> I, II ve III</w:t>
      </w:r>
    </w:p>
    <w:p w:rsidR="00DD7EE6" w:rsidRDefault="00DD7EE6" w:rsidP="00510A66">
      <w:pPr>
        <w:tabs>
          <w:tab w:val="left" w:pos="26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D)</w:t>
      </w:r>
      <w:r w:rsidRPr="00510A66">
        <w:rPr>
          <w:rFonts w:ascii="Verdana" w:hAnsi="Verdana" w:cs="Verdana"/>
          <w:color w:val="000000"/>
          <w:lang w:eastAsia="tr-TR"/>
        </w:rPr>
        <w:t xml:space="preserve"> I, II ve IV </w:t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  <w:t>C)</w:t>
      </w:r>
      <w:r w:rsidRPr="00510A66">
        <w:rPr>
          <w:rFonts w:ascii="Verdana" w:hAnsi="Verdana" w:cs="Verdana"/>
          <w:color w:val="000000"/>
          <w:lang w:eastAsia="tr-TR"/>
        </w:rPr>
        <w:t xml:space="preserve"> II, III ve IV</w:t>
      </w:r>
    </w:p>
    <w:p w:rsidR="00DD7EE6" w:rsidRPr="00510A66" w:rsidRDefault="00DD7EE6" w:rsidP="00510A66">
      <w:pPr>
        <w:tabs>
          <w:tab w:val="left" w:pos="26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Default="00DD7EE6" w:rsidP="00E52F2A">
      <w:pPr>
        <w:tabs>
          <w:tab w:val="left" w:pos="228"/>
          <w:tab w:val="left" w:pos="26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2</w:t>
      </w:r>
      <w:r w:rsidRPr="00510A66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 xml:space="preserve">) </w:t>
      </w:r>
      <w:r w:rsidRPr="00510A66">
        <w:rPr>
          <w:rFonts w:ascii="Verdana" w:hAnsi="Verdana" w:cs="Verdana"/>
          <w:color w:val="000000"/>
          <w:lang w:eastAsia="tr-TR"/>
        </w:rPr>
        <w:t>Erozyonla mücadele için ağaçlandırma çalışmaları yapmasıyla tanınan sosyal örgüt aşağıdakilerden hangisidir?</w:t>
      </w:r>
    </w:p>
    <w:p w:rsidR="00DD7EE6" w:rsidRPr="00510A66" w:rsidRDefault="00DD7EE6" w:rsidP="00E52F2A">
      <w:pPr>
        <w:tabs>
          <w:tab w:val="left" w:pos="228"/>
          <w:tab w:val="left" w:pos="26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510A66" w:rsidRDefault="00DD7EE6" w:rsidP="00E52F2A">
      <w:pPr>
        <w:tabs>
          <w:tab w:val="left" w:pos="264"/>
          <w:tab w:val="left" w:pos="465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A)</w:t>
      </w:r>
      <w:r w:rsidRPr="00510A66">
        <w:rPr>
          <w:rFonts w:ascii="Verdana" w:hAnsi="Verdana" w:cs="Verdana"/>
          <w:color w:val="000000"/>
          <w:lang w:eastAsia="tr-TR"/>
        </w:rPr>
        <w:tab/>
        <w:t>Türkiye Eğitim Gönüllüleri Vakfı</w:t>
      </w:r>
    </w:p>
    <w:p w:rsidR="00DD7EE6" w:rsidRPr="00510A66" w:rsidRDefault="00DD7EE6" w:rsidP="00E52F2A">
      <w:pPr>
        <w:tabs>
          <w:tab w:val="left" w:pos="264"/>
          <w:tab w:val="left" w:pos="465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B)</w:t>
      </w:r>
      <w:r w:rsidRPr="00510A66">
        <w:rPr>
          <w:rFonts w:ascii="Verdana" w:hAnsi="Verdana" w:cs="Verdana"/>
          <w:color w:val="000000"/>
          <w:lang w:eastAsia="tr-TR"/>
        </w:rPr>
        <w:tab/>
        <w:t>Doğal Hayatı Koruma Derneği</w:t>
      </w:r>
    </w:p>
    <w:p w:rsidR="00DD7EE6" w:rsidRPr="00510A66" w:rsidRDefault="00DD7EE6" w:rsidP="00E52F2A">
      <w:pPr>
        <w:tabs>
          <w:tab w:val="left" w:pos="264"/>
          <w:tab w:val="left" w:pos="465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C)</w:t>
      </w:r>
      <w:r w:rsidRPr="00510A66">
        <w:rPr>
          <w:rFonts w:ascii="Verdana" w:hAnsi="Verdana" w:cs="Verdana"/>
          <w:color w:val="000000"/>
          <w:lang w:eastAsia="tr-TR"/>
        </w:rPr>
        <w:tab/>
        <w:t>Çağdaş Yaşamı Destekleme Derneği</w:t>
      </w:r>
    </w:p>
    <w:p w:rsidR="00DD7EE6" w:rsidRDefault="00DD7EE6" w:rsidP="00E52F2A">
      <w:pPr>
        <w:tabs>
          <w:tab w:val="left" w:pos="264"/>
          <w:tab w:val="left" w:pos="465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D)</w:t>
      </w:r>
      <w:r w:rsidRPr="00510A66">
        <w:rPr>
          <w:rFonts w:ascii="Verdana" w:hAnsi="Verdana" w:cs="Verdana"/>
          <w:color w:val="000000"/>
          <w:lang w:eastAsia="tr-TR"/>
        </w:rPr>
        <w:t>Türkiye Erozyonla Mücadele ve Ağaçlandırma Vakfı</w:t>
      </w:r>
    </w:p>
    <w:p w:rsidR="00DD7EE6" w:rsidRDefault="00DD7EE6" w:rsidP="00510A66">
      <w:pPr>
        <w:tabs>
          <w:tab w:val="left" w:pos="26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Pr="00637F54" w:rsidRDefault="00DD7EE6" w:rsidP="00510A66">
      <w:pPr>
        <w:tabs>
          <w:tab w:val="left" w:pos="264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noProof/>
          <w:lang w:eastAsia="tr-TR"/>
        </w:rPr>
        <w:pict>
          <v:shape id="Resim 9" o:spid="_x0000_s1040" type="#_x0000_t75" style="position:absolute;margin-left:187.7pt;margin-top:.8pt;width:62.35pt;height:47.5pt;z-index:-251657728;visibility:visible" wrapcoords="-260 0 -260 21257 21600 21257 21600 0 -260 0">
            <v:imagedata r:id="rId16" o:title=""/>
            <w10:wrap type="tight"/>
          </v:shape>
        </w:pict>
      </w:r>
      <w:r w:rsidRPr="00510A66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3)</w:t>
      </w:r>
      <w:r w:rsidRPr="00510A66">
        <w:rPr>
          <w:rFonts w:ascii="Verdana" w:hAnsi="Verdana" w:cs="Verdana"/>
          <w:color w:val="000000"/>
          <w:lang w:eastAsia="tr-TR"/>
        </w:rPr>
        <w:t xml:space="preserve">Aşağıdakilerden hangisi </w:t>
      </w:r>
      <w:r>
        <w:rPr>
          <w:rFonts w:ascii="Verdana" w:hAnsi="Verdana" w:cs="Verdana"/>
          <w:color w:val="000000"/>
          <w:lang w:eastAsia="tr-TR"/>
        </w:rPr>
        <w:t>“</w:t>
      </w:r>
      <w:r w:rsidRPr="00510A66">
        <w:rPr>
          <w:rFonts w:ascii="Verdana" w:hAnsi="Verdana" w:cs="Verdana"/>
          <w:color w:val="000000"/>
          <w:lang w:eastAsia="tr-TR"/>
        </w:rPr>
        <w:t>Türkiye KızılayDerneği</w:t>
      </w:r>
      <w:r>
        <w:rPr>
          <w:rFonts w:ascii="Verdana" w:hAnsi="Verdana" w:cs="Verdana"/>
          <w:color w:val="000000"/>
          <w:lang w:eastAsia="tr-TR"/>
        </w:rPr>
        <w:t>’</w:t>
      </w:r>
      <w:r w:rsidRPr="00510A66">
        <w:rPr>
          <w:rFonts w:ascii="Verdana" w:hAnsi="Verdana" w:cs="Verdana"/>
          <w:color w:val="000000"/>
          <w:lang w:eastAsia="tr-TR"/>
        </w:rPr>
        <w:t>nin</w:t>
      </w:r>
      <w:r>
        <w:rPr>
          <w:rFonts w:ascii="Verdana" w:hAnsi="Verdana" w:cs="Verdana"/>
          <w:color w:val="000000"/>
          <w:lang w:eastAsia="tr-TR"/>
        </w:rPr>
        <w:t>”</w:t>
      </w:r>
      <w:r w:rsidRPr="00510A66">
        <w:rPr>
          <w:rFonts w:ascii="Verdana" w:hAnsi="Verdana" w:cs="Verdana"/>
          <w:color w:val="000000"/>
          <w:lang w:eastAsia="tr-TR"/>
        </w:rPr>
        <w:t xml:space="preserve"> görevlerinden biri </w:t>
      </w:r>
      <w:r w:rsidRPr="00510A66">
        <w:rPr>
          <w:rFonts w:ascii="Verdana" w:hAnsi="Verdana" w:cs="Verdana"/>
          <w:b/>
          <w:bCs/>
          <w:color w:val="000000"/>
          <w:lang w:eastAsia="tr-TR"/>
        </w:rPr>
        <w:t>değildir</w:t>
      </w:r>
      <w:r w:rsidRPr="00510A66">
        <w:rPr>
          <w:rFonts w:ascii="Verdana" w:hAnsi="Verdana" w:cs="Verdana"/>
          <w:color w:val="000000"/>
          <w:lang w:eastAsia="tr-TR"/>
        </w:rPr>
        <w:t>?</w:t>
      </w:r>
    </w:p>
    <w:p w:rsidR="00DD7EE6" w:rsidRPr="00E52F2A" w:rsidRDefault="00DD7EE6" w:rsidP="00510A66">
      <w:pPr>
        <w:tabs>
          <w:tab w:val="left" w:pos="264"/>
        </w:tabs>
        <w:spacing w:after="0" w:line="240" w:lineRule="auto"/>
        <w:rPr>
          <w:rFonts w:ascii="Verdana" w:hAnsi="Verdana" w:cs="Verdana"/>
          <w:sz w:val="24"/>
          <w:szCs w:val="24"/>
          <w:lang w:eastAsia="tr-TR"/>
        </w:rPr>
      </w:pPr>
    </w:p>
    <w:p w:rsidR="00DD7EE6" w:rsidRPr="00510A66" w:rsidRDefault="00DD7EE6" w:rsidP="00510A66">
      <w:pPr>
        <w:tabs>
          <w:tab w:val="left" w:pos="264"/>
          <w:tab w:val="left" w:pos="442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A)</w:t>
      </w:r>
      <w:r>
        <w:rPr>
          <w:rFonts w:ascii="Verdana" w:hAnsi="Verdana" w:cs="Verdana"/>
          <w:color w:val="000000"/>
          <w:lang w:eastAsia="tr-TR"/>
        </w:rPr>
        <w:tab/>
        <w:t xml:space="preserve">Kan bağışı için merkezler </w:t>
      </w:r>
      <w:r w:rsidRPr="00510A66">
        <w:rPr>
          <w:rFonts w:ascii="Verdana" w:hAnsi="Verdana" w:cs="Verdana"/>
          <w:color w:val="000000"/>
          <w:lang w:eastAsia="tr-TR"/>
        </w:rPr>
        <w:t>oluşturmak</w:t>
      </w:r>
      <w:r>
        <w:rPr>
          <w:rFonts w:ascii="Verdana" w:hAnsi="Verdana" w:cs="Verdana"/>
          <w:color w:val="000000"/>
          <w:lang w:eastAsia="tr-TR"/>
        </w:rPr>
        <w:t>.</w:t>
      </w:r>
    </w:p>
    <w:p w:rsidR="00DD7EE6" w:rsidRPr="00510A66" w:rsidRDefault="00DD7EE6" w:rsidP="00F110F8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B)Doğal afetlerde yardıma ihtiyacı olanlara yardımda bulunmak.</w:t>
      </w:r>
    </w:p>
    <w:p w:rsidR="00DD7EE6" w:rsidRPr="00510A66" w:rsidRDefault="00DD7EE6" w:rsidP="00510A66">
      <w:pPr>
        <w:tabs>
          <w:tab w:val="left" w:pos="264"/>
          <w:tab w:val="left" w:pos="442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C)</w:t>
      </w:r>
      <w:r w:rsidRPr="00510A66"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 xml:space="preserve"> Ev ihtiyacı olanlara kredi sağlamak.</w:t>
      </w:r>
    </w:p>
    <w:p w:rsidR="00DD7EE6" w:rsidRPr="00510A66" w:rsidRDefault="00DD7EE6" w:rsidP="00510A66">
      <w:pPr>
        <w:tabs>
          <w:tab w:val="left" w:pos="264"/>
          <w:tab w:val="left" w:pos="442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D)</w:t>
      </w:r>
      <w:r w:rsidRPr="00510A66">
        <w:rPr>
          <w:rFonts w:ascii="Verdana" w:hAnsi="Verdana" w:cs="Verdana"/>
          <w:color w:val="000000"/>
          <w:lang w:eastAsia="tr-TR"/>
        </w:rPr>
        <w:t>Sağlık ve sosyal yardım alanlarında çalışmalar yapmak</w:t>
      </w:r>
    </w:p>
    <w:p w:rsidR="00DD7EE6" w:rsidRPr="00510A66" w:rsidRDefault="00DD7EE6" w:rsidP="00510A66">
      <w:pPr>
        <w:tabs>
          <w:tab w:val="left" w:pos="264"/>
        </w:tabs>
        <w:spacing w:after="0" w:line="240" w:lineRule="atLeast"/>
        <w:rPr>
          <w:rFonts w:ascii="Verdana" w:hAnsi="Verdana" w:cs="Verdana"/>
          <w:b/>
          <w:bCs/>
        </w:rPr>
      </w:pPr>
    </w:p>
    <w:p w:rsidR="00DD7EE6" w:rsidRPr="00510A66" w:rsidRDefault="00DD7EE6" w:rsidP="00AB3ACE">
      <w:pPr>
        <w:tabs>
          <w:tab w:val="left" w:pos="228"/>
          <w:tab w:val="left" w:pos="264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4</w:t>
      </w:r>
      <w:r w:rsidRPr="00510A66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 xml:space="preserve">) </w:t>
      </w:r>
      <w:r w:rsidRPr="00510A66">
        <w:rPr>
          <w:rFonts w:ascii="Verdana" w:hAnsi="Verdana" w:cs="Verdana"/>
          <w:color w:val="000000"/>
          <w:lang w:eastAsia="tr-TR"/>
        </w:rPr>
        <w:t xml:space="preserve">Aşağıdaki sivil toplum örgütlerinden hangisinin çalışma alanı diğerlerinden </w:t>
      </w:r>
      <w:r w:rsidRPr="00510A66">
        <w:rPr>
          <w:rFonts w:ascii="Verdana" w:hAnsi="Verdana" w:cs="Verdana"/>
          <w:b/>
          <w:bCs/>
          <w:color w:val="000000"/>
          <w:lang w:eastAsia="tr-TR"/>
        </w:rPr>
        <w:t>farklıdır</w:t>
      </w:r>
      <w:r w:rsidRPr="00510A66">
        <w:rPr>
          <w:rFonts w:ascii="Verdana" w:hAnsi="Verdana" w:cs="Verdana"/>
          <w:color w:val="000000"/>
          <w:lang w:eastAsia="tr-TR"/>
        </w:rPr>
        <w:t>?</w:t>
      </w:r>
    </w:p>
    <w:p w:rsidR="00DD7EE6" w:rsidRDefault="00DD7EE6" w:rsidP="00AB3ACE">
      <w:pPr>
        <w:tabs>
          <w:tab w:val="left" w:pos="264"/>
          <w:tab w:val="left" w:pos="465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Pr="00510A66" w:rsidRDefault="00DD7EE6" w:rsidP="00AB3ACE">
      <w:pPr>
        <w:tabs>
          <w:tab w:val="left" w:pos="264"/>
          <w:tab w:val="left" w:pos="465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A)</w:t>
      </w:r>
      <w:r w:rsidRPr="00510A66">
        <w:rPr>
          <w:rFonts w:ascii="Verdana" w:hAnsi="Verdana" w:cs="Verdana"/>
          <w:color w:val="000000"/>
          <w:lang w:eastAsia="tr-TR"/>
        </w:rPr>
        <w:tab/>
        <w:t>Çağdaş Yaşamı Destekleme Derneği</w:t>
      </w:r>
    </w:p>
    <w:p w:rsidR="00DD7EE6" w:rsidRPr="00510A66" w:rsidRDefault="00DD7EE6" w:rsidP="00AB3ACE">
      <w:pPr>
        <w:tabs>
          <w:tab w:val="left" w:pos="264"/>
          <w:tab w:val="left" w:pos="465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B)</w:t>
      </w:r>
      <w:r w:rsidRPr="00510A66">
        <w:rPr>
          <w:rFonts w:ascii="Verdana" w:hAnsi="Verdana" w:cs="Verdana"/>
          <w:color w:val="000000"/>
          <w:lang w:eastAsia="tr-TR"/>
        </w:rPr>
        <w:tab/>
        <w:t>Çevre ve Kültür Değerlerini Koruma Vakfı</w:t>
      </w:r>
    </w:p>
    <w:p w:rsidR="00DD7EE6" w:rsidRPr="00510A66" w:rsidRDefault="00DD7EE6" w:rsidP="00AB3ACE">
      <w:pPr>
        <w:tabs>
          <w:tab w:val="left" w:pos="264"/>
          <w:tab w:val="left" w:pos="465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C)</w:t>
      </w:r>
      <w:r w:rsidRPr="00510A66">
        <w:rPr>
          <w:rFonts w:ascii="Verdana" w:hAnsi="Verdana" w:cs="Verdana"/>
          <w:color w:val="000000"/>
          <w:lang w:eastAsia="tr-TR"/>
        </w:rPr>
        <w:tab/>
        <w:t>Türkiye Eğitim Gönüllüleri Vakfı</w:t>
      </w:r>
    </w:p>
    <w:p w:rsidR="00DD7EE6" w:rsidRDefault="00DD7EE6" w:rsidP="00AB3ACE">
      <w:pPr>
        <w:tabs>
          <w:tab w:val="left" w:pos="264"/>
          <w:tab w:val="left" w:pos="465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D)</w:t>
      </w:r>
      <w:r w:rsidRPr="00510A66">
        <w:rPr>
          <w:rFonts w:ascii="Verdana" w:hAnsi="Verdana" w:cs="Verdana"/>
          <w:color w:val="000000"/>
          <w:lang w:eastAsia="tr-TR"/>
        </w:rPr>
        <w:t xml:space="preserve">İlköğretim Okullarına YardımVakfı </w:t>
      </w:r>
    </w:p>
    <w:p w:rsidR="00DD7EE6" w:rsidRDefault="00DD7EE6" w:rsidP="00AB3ACE">
      <w:pPr>
        <w:tabs>
          <w:tab w:val="left" w:pos="264"/>
          <w:tab w:val="left" w:pos="465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Pr="00394C80" w:rsidRDefault="00DD7EE6" w:rsidP="00394C80">
      <w:pPr>
        <w:tabs>
          <w:tab w:val="left" w:pos="284"/>
        </w:tabs>
        <w:rPr>
          <w:rFonts w:ascii="Verdana" w:hAnsi="Verdana" w:cs="Verdana"/>
          <w:lang w:eastAsia="tr-TR"/>
        </w:rPr>
      </w:pPr>
      <w:r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5</w:t>
      </w:r>
      <w:r w:rsidRPr="003D2EC9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)</w:t>
      </w:r>
      <w:r w:rsidRPr="00394C80">
        <w:rPr>
          <w:rFonts w:ascii="Verdana" w:hAnsi="Verdana" w:cs="Verdana"/>
          <w:color w:val="000000"/>
          <w:lang w:eastAsia="tr-TR"/>
        </w:rPr>
        <w:t xml:space="preserve">Aşağıdakilerden hangisi sosyalörgütlerin özelliklerinden </w:t>
      </w:r>
      <w:r w:rsidRPr="00394C80">
        <w:rPr>
          <w:rFonts w:ascii="Verdana" w:hAnsi="Verdana" w:cs="Verdana"/>
          <w:b/>
          <w:bCs/>
          <w:color w:val="000000"/>
          <w:lang w:eastAsia="tr-TR"/>
        </w:rPr>
        <w:t>değildir</w:t>
      </w:r>
      <w:r w:rsidRPr="00394C80">
        <w:rPr>
          <w:rFonts w:ascii="Verdana" w:hAnsi="Verdana" w:cs="Verdana"/>
          <w:color w:val="000000"/>
          <w:lang w:eastAsia="tr-TR"/>
        </w:rPr>
        <w:t>?</w:t>
      </w:r>
    </w:p>
    <w:p w:rsidR="00DD7EE6" w:rsidRPr="00394C80" w:rsidRDefault="00DD7EE6" w:rsidP="00394C80">
      <w:pPr>
        <w:tabs>
          <w:tab w:val="left" w:pos="284"/>
          <w:tab w:val="left" w:pos="638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A)</w:t>
      </w:r>
      <w:r w:rsidRPr="00394C80">
        <w:rPr>
          <w:rFonts w:ascii="Verdana" w:hAnsi="Verdana" w:cs="Verdana"/>
          <w:color w:val="000000"/>
          <w:lang w:eastAsia="tr-TR"/>
        </w:rPr>
        <w:tab/>
        <w:t>Maddi çıkar gözetmeyen kişiler tarafından kurulur.</w:t>
      </w:r>
    </w:p>
    <w:p w:rsidR="00DD7EE6" w:rsidRPr="00394C80" w:rsidRDefault="00DD7EE6" w:rsidP="00394C80">
      <w:pPr>
        <w:tabs>
          <w:tab w:val="left" w:pos="284"/>
          <w:tab w:val="left" w:pos="638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B)</w:t>
      </w:r>
      <w:r w:rsidRPr="00394C80">
        <w:rPr>
          <w:rFonts w:ascii="Verdana" w:hAnsi="Verdana" w:cs="Verdana"/>
          <w:color w:val="000000"/>
          <w:lang w:eastAsia="tr-TR"/>
        </w:rPr>
        <w:tab/>
        <w:t>Yöneticileri hükümet tarafından atanır.</w:t>
      </w:r>
    </w:p>
    <w:p w:rsidR="00DD7EE6" w:rsidRPr="00394C80" w:rsidRDefault="00DD7EE6" w:rsidP="00394C80">
      <w:pPr>
        <w:tabs>
          <w:tab w:val="left" w:pos="284"/>
          <w:tab w:val="left" w:pos="638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C)</w:t>
      </w:r>
      <w:r w:rsidRPr="00394C80">
        <w:rPr>
          <w:rFonts w:ascii="Verdana" w:hAnsi="Verdana" w:cs="Verdana"/>
          <w:color w:val="000000"/>
          <w:lang w:eastAsia="tr-TR"/>
        </w:rPr>
        <w:tab/>
        <w:t>Karşılık beklemeden insanların iyiliği için çalışır.</w:t>
      </w:r>
    </w:p>
    <w:p w:rsidR="00DD7EE6" w:rsidRPr="00394C80" w:rsidRDefault="00DD7EE6" w:rsidP="00394C80">
      <w:pPr>
        <w:tabs>
          <w:tab w:val="left" w:pos="284"/>
          <w:tab w:val="left" w:pos="638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D)</w:t>
      </w:r>
      <w:r w:rsidRPr="00394C80">
        <w:rPr>
          <w:rFonts w:ascii="Verdana" w:hAnsi="Verdana" w:cs="Verdana"/>
          <w:color w:val="000000"/>
          <w:lang w:eastAsia="tr-TR"/>
        </w:rPr>
        <w:tab/>
        <w:t>Yaptığı çalışmalarla halka yardımcı olma amacı taşır.</w:t>
      </w:r>
    </w:p>
    <w:p w:rsidR="00DD7EE6" w:rsidRDefault="00DD7EE6" w:rsidP="00AB3ACE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Default="00DD7EE6" w:rsidP="00E52F2A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E52F2A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6)</w:t>
      </w:r>
      <w:r>
        <w:rPr>
          <w:rFonts w:ascii="Verdana" w:hAnsi="Verdana" w:cs="Verdana"/>
          <w:color w:val="000000"/>
          <w:lang w:eastAsia="tr-TR"/>
        </w:rPr>
        <w:t>“</w:t>
      </w:r>
      <w:r w:rsidRPr="00AB3ACE">
        <w:rPr>
          <w:rFonts w:ascii="Verdana" w:hAnsi="Verdana" w:cs="Verdana"/>
          <w:i/>
          <w:iCs/>
          <w:color w:val="000000"/>
          <w:lang w:eastAsia="tr-TR"/>
        </w:rPr>
        <w:t>……………</w:t>
      </w:r>
      <w:r>
        <w:rPr>
          <w:rFonts w:ascii="Verdana" w:hAnsi="Verdana" w:cs="Verdana"/>
          <w:i/>
          <w:iCs/>
          <w:color w:val="000000"/>
          <w:lang w:eastAsia="tr-TR"/>
        </w:rPr>
        <w:t>…..</w:t>
      </w:r>
      <w:r w:rsidRPr="00AB3ACE">
        <w:rPr>
          <w:rFonts w:ascii="Verdana" w:hAnsi="Verdana" w:cs="Verdana"/>
          <w:i/>
          <w:iCs/>
          <w:color w:val="000000"/>
          <w:lang w:eastAsia="tr-TR"/>
        </w:rPr>
        <w:t>.</w:t>
      </w:r>
      <w:r>
        <w:rPr>
          <w:rFonts w:ascii="Verdana" w:hAnsi="Verdana" w:cs="Verdana"/>
          <w:i/>
          <w:iCs/>
          <w:color w:val="000000"/>
          <w:lang w:eastAsia="tr-TR"/>
        </w:rPr>
        <w:t>, t</w:t>
      </w:r>
      <w:r w:rsidRPr="00AB3ACE">
        <w:rPr>
          <w:rFonts w:ascii="Verdana" w:hAnsi="Verdana" w:cs="Verdana"/>
          <w:i/>
          <w:iCs/>
          <w:color w:val="000000"/>
          <w:lang w:eastAsia="tr-TR"/>
        </w:rPr>
        <w:t>oplumsal duyarlılık ve dayanışmanın sağlanmasında  etkilidir.</w:t>
      </w:r>
      <w:r>
        <w:rPr>
          <w:rFonts w:ascii="Verdana" w:hAnsi="Verdana" w:cs="Verdana"/>
          <w:i/>
          <w:iCs/>
          <w:color w:val="000000"/>
          <w:lang w:eastAsia="tr-TR"/>
        </w:rPr>
        <w:t xml:space="preserve">” </w:t>
      </w:r>
      <w:r w:rsidRPr="00AB3ACE">
        <w:rPr>
          <w:rFonts w:ascii="Verdana" w:hAnsi="Verdana" w:cs="Verdana"/>
          <w:color w:val="000000"/>
          <w:lang w:eastAsia="tr-TR"/>
        </w:rPr>
        <w:t>cümle</w:t>
      </w:r>
      <w:r>
        <w:rPr>
          <w:rFonts w:ascii="Verdana" w:hAnsi="Verdana" w:cs="Verdana"/>
          <w:color w:val="000000"/>
          <w:lang w:eastAsia="tr-TR"/>
        </w:rPr>
        <w:t>sinde</w:t>
      </w:r>
      <w:r w:rsidRPr="00AB3ACE">
        <w:rPr>
          <w:rFonts w:ascii="Verdana" w:hAnsi="Verdana" w:cs="Verdana"/>
          <w:color w:val="000000"/>
          <w:lang w:eastAsia="tr-TR"/>
        </w:rPr>
        <w:t>ki noktalı yere</w:t>
      </w:r>
      <w:r>
        <w:rPr>
          <w:rFonts w:ascii="Verdana" w:hAnsi="Verdana" w:cs="Verdana"/>
          <w:color w:val="000000"/>
          <w:lang w:eastAsia="tr-TR"/>
        </w:rPr>
        <w:t xml:space="preserve"> aşağıda verilenlerden hangisi </w:t>
      </w:r>
      <w:r w:rsidRPr="00AB3ACE">
        <w:rPr>
          <w:rFonts w:ascii="Verdana" w:hAnsi="Verdana" w:cs="Verdana"/>
          <w:b/>
          <w:bCs/>
          <w:color w:val="000000"/>
          <w:lang w:eastAsia="tr-TR"/>
        </w:rPr>
        <w:t>yazılamaz</w:t>
      </w:r>
      <w:r>
        <w:rPr>
          <w:rFonts w:ascii="Verdana" w:hAnsi="Verdana" w:cs="Verdana"/>
          <w:color w:val="000000"/>
          <w:lang w:eastAsia="tr-TR"/>
        </w:rPr>
        <w:t>?</w:t>
      </w:r>
    </w:p>
    <w:p w:rsidR="00DD7EE6" w:rsidRPr="00AB3ACE" w:rsidRDefault="00DD7EE6" w:rsidP="00E52F2A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AB3ACE" w:rsidRDefault="00DD7EE6" w:rsidP="00E52F2A">
      <w:pPr>
        <w:tabs>
          <w:tab w:val="left" w:pos="284"/>
          <w:tab w:val="left" w:pos="311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 xml:space="preserve">A) </w:t>
      </w:r>
      <w:r w:rsidRPr="00AB3ACE">
        <w:rPr>
          <w:rFonts w:ascii="Verdana" w:hAnsi="Verdana" w:cs="Verdana"/>
          <w:color w:val="000000"/>
          <w:lang w:eastAsia="tr-TR"/>
        </w:rPr>
        <w:t>sosyal örgütler</w:t>
      </w:r>
      <w:r>
        <w:rPr>
          <w:rFonts w:ascii="Verdana" w:hAnsi="Verdana" w:cs="Verdana"/>
          <w:lang w:eastAsia="tr-TR"/>
        </w:rPr>
        <w:tab/>
      </w:r>
      <w:r>
        <w:rPr>
          <w:rFonts w:ascii="Verdana" w:hAnsi="Verdana" w:cs="Verdana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 xml:space="preserve">B) </w:t>
      </w:r>
      <w:r w:rsidRPr="00AB3ACE">
        <w:rPr>
          <w:rFonts w:ascii="Verdana" w:hAnsi="Verdana" w:cs="Verdana"/>
          <w:color w:val="000000"/>
          <w:lang w:eastAsia="tr-TR"/>
        </w:rPr>
        <w:t>dernekler</w:t>
      </w:r>
    </w:p>
    <w:p w:rsidR="00DD7EE6" w:rsidRPr="00AB3ACE" w:rsidRDefault="00DD7EE6" w:rsidP="00E52F2A">
      <w:pPr>
        <w:tabs>
          <w:tab w:val="left" w:pos="284"/>
          <w:tab w:val="left" w:pos="311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C)</w:t>
      </w:r>
      <w:r w:rsidRPr="00AB3ACE"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>karakollar</w:t>
      </w:r>
      <w:r>
        <w:rPr>
          <w:rFonts w:ascii="Verdana" w:hAnsi="Verdana" w:cs="Verdana"/>
          <w:lang w:eastAsia="tr-TR"/>
        </w:rPr>
        <w:tab/>
      </w:r>
      <w:r>
        <w:rPr>
          <w:rFonts w:ascii="Verdana" w:hAnsi="Verdana" w:cs="Verdana"/>
          <w:lang w:eastAsia="tr-TR"/>
        </w:rPr>
        <w:tab/>
      </w:r>
      <w:r>
        <w:rPr>
          <w:rFonts w:ascii="Verdana" w:hAnsi="Verdana" w:cs="Verdana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>D)</w:t>
      </w:r>
      <w:r w:rsidRPr="00AB3ACE">
        <w:rPr>
          <w:rFonts w:ascii="Verdana" w:hAnsi="Verdana" w:cs="Verdana"/>
          <w:color w:val="000000"/>
          <w:lang w:eastAsia="tr-TR"/>
        </w:rPr>
        <w:t xml:space="preserve"> vakıflar</w:t>
      </w:r>
    </w:p>
    <w:p w:rsidR="00DD7EE6" w:rsidRDefault="00DD7EE6" w:rsidP="00AB3ACE">
      <w:pPr>
        <w:tabs>
          <w:tab w:val="left" w:pos="284"/>
        </w:tabs>
        <w:spacing w:after="0" w:line="240" w:lineRule="auto"/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</w:pPr>
    </w:p>
    <w:p w:rsidR="00DD7EE6" w:rsidRDefault="00DD7EE6" w:rsidP="00AB3ACE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7</w:t>
      </w:r>
      <w:r w:rsidRPr="00394C80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)</w:t>
      </w:r>
      <w:r w:rsidRPr="003D2EC9">
        <w:rPr>
          <w:rFonts w:ascii="Verdana" w:hAnsi="Verdana" w:cs="Verdana"/>
          <w:color w:val="000000"/>
          <w:lang w:eastAsia="tr-TR"/>
        </w:rPr>
        <w:t xml:space="preserve">Aşağıdakilerden hangisi, </w:t>
      </w:r>
      <w:r w:rsidRPr="003D2EC9">
        <w:rPr>
          <w:rFonts w:ascii="Verdana" w:hAnsi="Verdana" w:cs="Verdana"/>
          <w:b/>
          <w:bCs/>
          <w:color w:val="000000"/>
          <w:lang w:eastAsia="tr-TR"/>
        </w:rPr>
        <w:t>eğitim alanında</w:t>
      </w:r>
      <w:r w:rsidRPr="003D2EC9">
        <w:rPr>
          <w:rFonts w:ascii="Verdana" w:hAnsi="Verdana" w:cs="Verdana"/>
          <w:color w:val="000000"/>
          <w:lang w:eastAsia="tr-TR"/>
        </w:rPr>
        <w:t xml:space="preserve"> hizmet veren bir sosyal örgüttür?</w:t>
      </w:r>
    </w:p>
    <w:p w:rsidR="00DD7EE6" w:rsidRPr="003D2EC9" w:rsidRDefault="00DD7EE6" w:rsidP="00AB3ACE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3D2EC9" w:rsidRDefault="00DD7EE6" w:rsidP="00AB3ACE">
      <w:pPr>
        <w:tabs>
          <w:tab w:val="left" w:pos="284"/>
          <w:tab w:val="left" w:pos="643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A)</w:t>
      </w:r>
      <w:r w:rsidRPr="003D2EC9">
        <w:rPr>
          <w:rFonts w:ascii="Verdana" w:hAnsi="Verdana" w:cs="Verdana"/>
          <w:color w:val="000000"/>
          <w:lang w:eastAsia="tr-TR"/>
        </w:rPr>
        <w:tab/>
        <w:t>Türkiye Eğitim Gönüllüleri Vakfı</w:t>
      </w:r>
    </w:p>
    <w:p w:rsidR="00DD7EE6" w:rsidRPr="003D2EC9" w:rsidRDefault="00DD7EE6" w:rsidP="00AB3ACE">
      <w:pPr>
        <w:tabs>
          <w:tab w:val="left" w:pos="284"/>
          <w:tab w:val="left" w:pos="643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B)</w:t>
      </w:r>
      <w:r w:rsidRPr="003D2EC9">
        <w:rPr>
          <w:rFonts w:ascii="Verdana" w:hAnsi="Verdana" w:cs="Verdana"/>
          <w:color w:val="000000"/>
          <w:lang w:eastAsia="tr-TR"/>
        </w:rPr>
        <w:tab/>
        <w:t>Yeşilay</w:t>
      </w:r>
    </w:p>
    <w:p w:rsidR="00DD7EE6" w:rsidRPr="003D2EC9" w:rsidRDefault="00DD7EE6" w:rsidP="00AB3ACE">
      <w:pPr>
        <w:tabs>
          <w:tab w:val="left" w:pos="284"/>
          <w:tab w:val="left" w:pos="643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C)</w:t>
      </w:r>
      <w:r w:rsidRPr="003D2EC9">
        <w:rPr>
          <w:rFonts w:ascii="Verdana" w:hAnsi="Verdana" w:cs="Verdana"/>
          <w:color w:val="000000"/>
          <w:lang w:eastAsia="tr-TR"/>
        </w:rPr>
        <w:tab/>
        <w:t>Lösemili Çocuklar Vakfı</w:t>
      </w:r>
    </w:p>
    <w:p w:rsidR="00DD7EE6" w:rsidRPr="003D2EC9" w:rsidRDefault="00DD7EE6" w:rsidP="00AB3ACE">
      <w:pPr>
        <w:tabs>
          <w:tab w:val="left" w:pos="284"/>
          <w:tab w:val="left" w:pos="643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D)</w:t>
      </w:r>
      <w:r w:rsidRPr="003D2EC9">
        <w:rPr>
          <w:rFonts w:ascii="Verdana" w:hAnsi="Verdana" w:cs="Verdana"/>
          <w:color w:val="000000"/>
          <w:lang w:eastAsia="tr-TR"/>
        </w:rPr>
        <w:tab/>
        <w:t>Türk Diyabet Vakfı</w:t>
      </w:r>
    </w:p>
    <w:p w:rsidR="00DD7EE6" w:rsidRDefault="00DD7EE6" w:rsidP="00510A66">
      <w:pPr>
        <w:tabs>
          <w:tab w:val="left" w:pos="228"/>
          <w:tab w:val="left" w:pos="264"/>
        </w:tabs>
        <w:spacing w:after="0" w:line="240" w:lineRule="auto"/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</w:pPr>
    </w:p>
    <w:p w:rsidR="00DD7EE6" w:rsidRDefault="00DD7EE6" w:rsidP="003D2EC9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Default="00DD7EE6" w:rsidP="003D2EC9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3D2EC9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8)</w:t>
      </w:r>
      <w:r w:rsidRPr="003D2EC9">
        <w:rPr>
          <w:rFonts w:ascii="Verdana" w:hAnsi="Verdana" w:cs="Verdana"/>
          <w:color w:val="000000"/>
          <w:lang w:eastAsia="tr-TR"/>
        </w:rPr>
        <w:t>Ülkemizin doğal ve kültürel mirasını korumak amacıyla kurulmuş sivil toplum örgütü aşağıdakilerden hangisidir?</w:t>
      </w:r>
    </w:p>
    <w:p w:rsidR="00DD7EE6" w:rsidRPr="003D2EC9" w:rsidRDefault="00DD7EE6" w:rsidP="003D2EC9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3D2EC9" w:rsidRDefault="00DD7EE6" w:rsidP="003D2EC9">
      <w:pPr>
        <w:tabs>
          <w:tab w:val="left" w:pos="284"/>
          <w:tab w:val="left" w:pos="1536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A)</w:t>
      </w:r>
      <w:r w:rsidRPr="003D2EC9">
        <w:rPr>
          <w:rFonts w:ascii="Verdana" w:hAnsi="Verdana" w:cs="Verdana"/>
          <w:color w:val="000000"/>
          <w:lang w:eastAsia="tr-TR"/>
        </w:rPr>
        <w:t xml:space="preserve"> DHKD</w:t>
      </w:r>
      <w:r w:rsidRPr="003D2EC9"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  <w:t>B)</w:t>
      </w:r>
      <w:r w:rsidRPr="003D2EC9">
        <w:rPr>
          <w:rFonts w:ascii="Verdana" w:hAnsi="Verdana" w:cs="Verdana"/>
          <w:color w:val="000000"/>
          <w:lang w:eastAsia="tr-TR"/>
        </w:rPr>
        <w:t xml:space="preserve"> ÇEKÜL</w:t>
      </w:r>
    </w:p>
    <w:p w:rsidR="00DD7EE6" w:rsidRPr="003D2EC9" w:rsidRDefault="00DD7EE6" w:rsidP="003D2EC9">
      <w:pPr>
        <w:tabs>
          <w:tab w:val="left" w:pos="284"/>
          <w:tab w:val="left" w:pos="1536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C)</w:t>
      </w:r>
      <w:r w:rsidRPr="003D2EC9">
        <w:rPr>
          <w:rFonts w:ascii="Verdana" w:hAnsi="Verdana" w:cs="Verdana"/>
          <w:color w:val="000000"/>
          <w:lang w:eastAsia="tr-TR"/>
        </w:rPr>
        <w:t xml:space="preserve"> AKUT</w:t>
      </w:r>
      <w:r w:rsidRPr="003D2EC9"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  <w:t>D)</w:t>
      </w:r>
      <w:r w:rsidRPr="003D2EC9">
        <w:rPr>
          <w:rFonts w:ascii="Verdana" w:hAnsi="Verdana" w:cs="Verdana"/>
          <w:color w:val="000000"/>
          <w:lang w:eastAsia="tr-TR"/>
        </w:rPr>
        <w:t xml:space="preserve"> TEMA</w:t>
      </w:r>
    </w:p>
    <w:p w:rsidR="00DD7EE6" w:rsidRPr="00510A66" w:rsidRDefault="00DD7EE6" w:rsidP="00510A66">
      <w:pPr>
        <w:tabs>
          <w:tab w:val="left" w:pos="264"/>
          <w:tab w:val="left" w:pos="465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Default="00DD7EE6" w:rsidP="009F15C2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9</w:t>
      </w:r>
      <w:r w:rsidRPr="009F15C2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)</w:t>
      </w:r>
      <w:r>
        <w:rPr>
          <w:rFonts w:ascii="Verdana" w:hAnsi="Verdana" w:cs="Verdana"/>
          <w:color w:val="000000"/>
          <w:lang w:eastAsia="tr-TR"/>
        </w:rPr>
        <w:t>Aşağıda verilen</w:t>
      </w:r>
      <w:r w:rsidRPr="00394C80">
        <w:rPr>
          <w:rFonts w:ascii="Verdana" w:hAnsi="Verdana" w:cs="Verdana"/>
          <w:color w:val="000000"/>
          <w:lang w:eastAsia="tr-TR"/>
        </w:rPr>
        <w:t xml:space="preserve">lerden hangisi </w:t>
      </w:r>
      <w:r w:rsidRPr="00394C80">
        <w:rPr>
          <w:rFonts w:ascii="Verdana" w:hAnsi="Verdana" w:cs="Verdana"/>
          <w:b/>
          <w:bCs/>
          <w:color w:val="000000"/>
          <w:lang w:eastAsia="tr-TR"/>
        </w:rPr>
        <w:t xml:space="preserve">resmî </w:t>
      </w:r>
      <w:r w:rsidRPr="00394C80">
        <w:rPr>
          <w:rFonts w:ascii="Verdana" w:hAnsi="Verdana" w:cs="Verdana"/>
          <w:color w:val="000000"/>
          <w:lang w:eastAsia="tr-TR"/>
        </w:rPr>
        <w:t xml:space="preserve">bir </w:t>
      </w:r>
      <w:r w:rsidRPr="00091884">
        <w:rPr>
          <w:rFonts w:ascii="Verdana" w:hAnsi="Verdana" w:cs="Verdana"/>
          <w:color w:val="000000"/>
          <w:lang w:eastAsia="tr-TR"/>
        </w:rPr>
        <w:t>kurumdur</w:t>
      </w:r>
      <w:r w:rsidRPr="00394C80">
        <w:rPr>
          <w:rFonts w:ascii="Verdana" w:hAnsi="Verdana" w:cs="Verdana"/>
          <w:color w:val="000000"/>
          <w:lang w:eastAsia="tr-TR"/>
        </w:rPr>
        <w:t>?</w:t>
      </w:r>
    </w:p>
    <w:p w:rsidR="00DD7EE6" w:rsidRPr="00394C80" w:rsidRDefault="00DD7EE6" w:rsidP="009F15C2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394C80" w:rsidRDefault="00DD7EE6" w:rsidP="009F15C2">
      <w:pPr>
        <w:tabs>
          <w:tab w:val="left" w:pos="284"/>
          <w:tab w:val="left" w:pos="688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A)</w:t>
      </w:r>
      <w:r w:rsidRPr="00394C80">
        <w:rPr>
          <w:rFonts w:ascii="Verdana" w:hAnsi="Verdana" w:cs="Verdana"/>
          <w:color w:val="000000"/>
          <w:lang w:eastAsia="tr-TR"/>
        </w:rPr>
        <w:tab/>
        <w:t>Doğal Hayatı Koruma Derneği</w:t>
      </w:r>
    </w:p>
    <w:p w:rsidR="00DD7EE6" w:rsidRPr="00394C80" w:rsidRDefault="00DD7EE6" w:rsidP="009F15C2">
      <w:pPr>
        <w:tabs>
          <w:tab w:val="left" w:pos="284"/>
          <w:tab w:val="left" w:pos="688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B)</w:t>
      </w:r>
      <w:r w:rsidRPr="00394C80">
        <w:rPr>
          <w:rFonts w:ascii="Verdana" w:hAnsi="Verdana" w:cs="Verdana"/>
          <w:color w:val="000000"/>
          <w:lang w:eastAsia="tr-TR"/>
        </w:rPr>
        <w:tab/>
        <w:t>Türkiye Atom Enerjisi Kurumu</w:t>
      </w:r>
    </w:p>
    <w:p w:rsidR="00DD7EE6" w:rsidRPr="00394C80" w:rsidRDefault="00DD7EE6" w:rsidP="009F15C2">
      <w:pPr>
        <w:tabs>
          <w:tab w:val="left" w:pos="284"/>
          <w:tab w:val="left" w:pos="688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C)</w:t>
      </w:r>
      <w:r w:rsidRPr="00394C80">
        <w:rPr>
          <w:rFonts w:ascii="Verdana" w:hAnsi="Verdana" w:cs="Verdana"/>
          <w:color w:val="000000"/>
          <w:lang w:eastAsia="tr-TR"/>
        </w:rPr>
        <w:tab/>
        <w:t>Türk Eğitim Derneği</w:t>
      </w:r>
    </w:p>
    <w:p w:rsidR="00DD7EE6" w:rsidRPr="00394C80" w:rsidRDefault="00DD7EE6" w:rsidP="009F15C2">
      <w:pPr>
        <w:tabs>
          <w:tab w:val="left" w:pos="284"/>
          <w:tab w:val="left" w:pos="688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D)</w:t>
      </w:r>
      <w:r w:rsidRPr="00394C80">
        <w:rPr>
          <w:rFonts w:ascii="Verdana" w:hAnsi="Verdana" w:cs="Verdana"/>
          <w:color w:val="000000"/>
          <w:lang w:eastAsia="tr-TR"/>
        </w:rPr>
        <w:tab/>
        <w:t>Çağdaş Yaşamı Destekleme Vakfı</w:t>
      </w:r>
    </w:p>
    <w:p w:rsidR="00DD7EE6" w:rsidRPr="009F15C2" w:rsidRDefault="00DD7EE6" w:rsidP="009F15C2">
      <w:pPr>
        <w:tabs>
          <w:tab w:val="left" w:pos="284"/>
        </w:tabs>
        <w:spacing w:after="0" w:line="240" w:lineRule="atLeast"/>
        <w:rPr>
          <w:rFonts w:ascii="Verdana" w:hAnsi="Verdana" w:cs="Verdana"/>
          <w:b/>
          <w:bCs/>
          <w:sz w:val="20"/>
          <w:szCs w:val="20"/>
        </w:rPr>
      </w:pPr>
    </w:p>
    <w:p w:rsidR="00DD7EE6" w:rsidRDefault="00DD7EE6" w:rsidP="009F15C2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9F15C2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10)</w:t>
      </w:r>
      <w:r w:rsidRPr="00394C80">
        <w:rPr>
          <w:rFonts w:ascii="Verdana" w:hAnsi="Verdana" w:cs="Verdana"/>
          <w:color w:val="000000"/>
          <w:lang w:eastAsia="tr-TR"/>
        </w:rPr>
        <w:t>Hangi seçenekteki kurumlar, devletin topluma hizmet amacıyla kurduğu resmî kurumlardır?</w:t>
      </w:r>
    </w:p>
    <w:p w:rsidR="00DD7EE6" w:rsidRPr="00394C80" w:rsidRDefault="00DD7EE6" w:rsidP="009F15C2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394C80" w:rsidRDefault="00DD7EE6" w:rsidP="009F15C2">
      <w:pPr>
        <w:tabs>
          <w:tab w:val="left" w:pos="284"/>
          <w:tab w:val="left" w:pos="570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A)</w:t>
      </w:r>
      <w:r w:rsidRPr="00394C80">
        <w:rPr>
          <w:rFonts w:ascii="Verdana" w:hAnsi="Verdana" w:cs="Verdana"/>
          <w:color w:val="000000"/>
          <w:lang w:eastAsia="tr-TR"/>
        </w:rPr>
        <w:tab/>
        <w:t>hastane, üniversite</w:t>
      </w:r>
    </w:p>
    <w:p w:rsidR="00DD7EE6" w:rsidRPr="00394C80" w:rsidRDefault="00DD7EE6" w:rsidP="009F15C2">
      <w:pPr>
        <w:tabs>
          <w:tab w:val="left" w:pos="284"/>
          <w:tab w:val="left" w:pos="570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B)</w:t>
      </w:r>
      <w:r w:rsidRPr="00394C80">
        <w:rPr>
          <w:rFonts w:ascii="Verdana" w:hAnsi="Verdana" w:cs="Verdana"/>
          <w:color w:val="000000"/>
          <w:lang w:eastAsia="tr-TR"/>
        </w:rPr>
        <w:tab/>
        <w:t>okul, pastane</w:t>
      </w:r>
    </w:p>
    <w:p w:rsidR="00DD7EE6" w:rsidRPr="00394C80" w:rsidRDefault="00DD7EE6" w:rsidP="009F15C2">
      <w:pPr>
        <w:tabs>
          <w:tab w:val="left" w:pos="284"/>
          <w:tab w:val="left" w:pos="570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C)</w:t>
      </w:r>
      <w:r w:rsidRPr="00394C80">
        <w:rPr>
          <w:rFonts w:ascii="Verdana" w:hAnsi="Verdana" w:cs="Verdana"/>
          <w:color w:val="000000"/>
          <w:lang w:eastAsia="tr-TR"/>
        </w:rPr>
        <w:tab/>
        <w:t>karakol, imalathane</w:t>
      </w:r>
    </w:p>
    <w:p w:rsidR="00DD7EE6" w:rsidRDefault="00DD7EE6" w:rsidP="009F15C2">
      <w:pPr>
        <w:tabs>
          <w:tab w:val="left" w:pos="284"/>
          <w:tab w:val="left" w:pos="570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D)</w:t>
      </w:r>
      <w:r w:rsidRPr="00394C80">
        <w:rPr>
          <w:rFonts w:ascii="Verdana" w:hAnsi="Verdana" w:cs="Verdana"/>
          <w:color w:val="000000"/>
          <w:lang w:eastAsia="tr-TR"/>
        </w:rPr>
        <w:tab/>
        <w:t>sivil toplum örgütü, eczane</w:t>
      </w:r>
    </w:p>
    <w:p w:rsidR="00DD7EE6" w:rsidRPr="00394C80" w:rsidRDefault="00DD7EE6" w:rsidP="009F15C2">
      <w:pPr>
        <w:tabs>
          <w:tab w:val="left" w:pos="284"/>
          <w:tab w:val="left" w:pos="570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Default="00DD7EE6" w:rsidP="009F15C2">
      <w:pPr>
        <w:tabs>
          <w:tab w:val="left" w:pos="284"/>
        </w:tabs>
        <w:spacing w:after="0" w:line="240" w:lineRule="auto"/>
        <w:rPr>
          <w:rFonts w:ascii="Verdana" w:hAnsi="Verdana" w:cs="Verdana"/>
          <w:i/>
          <w:iCs/>
          <w:color w:val="000000"/>
          <w:lang w:eastAsia="tr-TR"/>
        </w:rPr>
      </w:pPr>
      <w:r w:rsidRPr="009F15C2">
        <w:rPr>
          <w:rFonts w:ascii="Verdana" w:hAnsi="Verdana" w:cs="Verdana"/>
          <w:i/>
          <w:iCs/>
          <w:color w:val="000000"/>
          <w:lang w:eastAsia="tr-TR"/>
        </w:rPr>
        <w:t>“</w:t>
      </w:r>
      <w:r w:rsidRPr="00394C80">
        <w:rPr>
          <w:rFonts w:ascii="Verdana" w:hAnsi="Verdana" w:cs="Verdana"/>
          <w:i/>
          <w:iCs/>
          <w:color w:val="000000"/>
          <w:lang w:eastAsia="tr-TR"/>
        </w:rPr>
        <w:t>Toplu hâlde yaşayan insanların bazı ihtiyaçlarının karşılanması, yaşadıkları sorunların gide</w:t>
      </w:r>
      <w:r w:rsidRPr="009F15C2">
        <w:rPr>
          <w:rFonts w:ascii="Verdana" w:hAnsi="Verdana" w:cs="Verdana"/>
          <w:i/>
          <w:iCs/>
          <w:color w:val="000000"/>
          <w:lang w:eastAsia="tr-TR"/>
        </w:rPr>
        <w:t>rilmesi gerekir.“</w:t>
      </w:r>
    </w:p>
    <w:p w:rsidR="00DD7EE6" w:rsidRPr="009F15C2" w:rsidRDefault="00DD7EE6" w:rsidP="009F15C2">
      <w:pPr>
        <w:tabs>
          <w:tab w:val="left" w:pos="284"/>
        </w:tabs>
        <w:spacing w:after="0" w:line="240" w:lineRule="auto"/>
        <w:rPr>
          <w:rFonts w:ascii="Verdana" w:hAnsi="Verdana" w:cs="Verdana"/>
          <w:i/>
          <w:iCs/>
          <w:color w:val="000000"/>
          <w:lang w:eastAsia="tr-TR"/>
        </w:rPr>
      </w:pPr>
    </w:p>
    <w:p w:rsidR="00DD7EE6" w:rsidRDefault="00DD7EE6" w:rsidP="009F15C2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9F15C2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11)</w:t>
      </w:r>
      <w:r w:rsidRPr="00394C80">
        <w:rPr>
          <w:rFonts w:ascii="Verdana" w:hAnsi="Verdana" w:cs="Verdana"/>
          <w:color w:val="000000"/>
          <w:lang w:eastAsia="tr-TR"/>
        </w:rPr>
        <w:t>Aşağıdakilerden hangisi, bu amaçla devlet tarafından görevlendirilmiş bir kurumdur?</w:t>
      </w:r>
    </w:p>
    <w:p w:rsidR="00DD7EE6" w:rsidRPr="00394C80" w:rsidRDefault="00DD7EE6" w:rsidP="009F15C2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394C80" w:rsidRDefault="00DD7EE6" w:rsidP="009F15C2">
      <w:pPr>
        <w:tabs>
          <w:tab w:val="left" w:pos="284"/>
          <w:tab w:val="left" w:pos="472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A)</w:t>
      </w:r>
      <w:r w:rsidRPr="00394C80">
        <w:rPr>
          <w:rFonts w:ascii="Verdana" w:hAnsi="Verdana" w:cs="Verdana"/>
          <w:color w:val="000000"/>
          <w:lang w:eastAsia="tr-TR"/>
        </w:rPr>
        <w:tab/>
        <w:t>Türk Eğitim Vakfı</w:t>
      </w:r>
    </w:p>
    <w:p w:rsidR="00DD7EE6" w:rsidRPr="00394C80" w:rsidRDefault="00DD7EE6" w:rsidP="009F15C2">
      <w:pPr>
        <w:tabs>
          <w:tab w:val="left" w:pos="284"/>
          <w:tab w:val="left" w:pos="472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B)</w:t>
      </w:r>
      <w:r w:rsidRPr="00394C80">
        <w:rPr>
          <w:rFonts w:ascii="Verdana" w:hAnsi="Verdana" w:cs="Verdana"/>
          <w:color w:val="000000"/>
          <w:lang w:eastAsia="tr-TR"/>
        </w:rPr>
        <w:tab/>
        <w:t>TEMA Vakfı</w:t>
      </w:r>
    </w:p>
    <w:p w:rsidR="00DD7EE6" w:rsidRPr="00394C80" w:rsidRDefault="00DD7EE6" w:rsidP="009F15C2">
      <w:pPr>
        <w:tabs>
          <w:tab w:val="left" w:pos="284"/>
          <w:tab w:val="left" w:pos="472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C)</w:t>
      </w:r>
      <w:r w:rsidRPr="00394C80">
        <w:rPr>
          <w:rFonts w:ascii="Verdana" w:hAnsi="Verdana" w:cs="Verdana"/>
          <w:color w:val="000000"/>
          <w:lang w:eastAsia="tr-TR"/>
        </w:rPr>
        <w:tab/>
        <w:t>Millî Eğitim Bakanlığı</w:t>
      </w:r>
    </w:p>
    <w:p w:rsidR="00DD7EE6" w:rsidRDefault="00DD7EE6" w:rsidP="009F15C2">
      <w:pPr>
        <w:tabs>
          <w:tab w:val="left" w:pos="284"/>
          <w:tab w:val="left" w:pos="472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D)</w:t>
      </w:r>
      <w:r w:rsidRPr="00394C80">
        <w:rPr>
          <w:rFonts w:ascii="Verdana" w:hAnsi="Verdana" w:cs="Verdana"/>
          <w:color w:val="000000"/>
          <w:lang w:eastAsia="tr-TR"/>
        </w:rPr>
        <w:tab/>
        <w:t>Arama Kurtarma Derneği</w:t>
      </w:r>
    </w:p>
    <w:p w:rsidR="00DD7EE6" w:rsidRPr="006A4A3C" w:rsidRDefault="00DD7EE6" w:rsidP="009F15C2">
      <w:pPr>
        <w:tabs>
          <w:tab w:val="left" w:pos="284"/>
          <w:tab w:val="left" w:pos="472"/>
        </w:tabs>
        <w:spacing w:after="0" w:line="240" w:lineRule="auto"/>
        <w:rPr>
          <w:rFonts w:ascii="Verdana" w:hAnsi="Verdana" w:cs="Verdana"/>
          <w:color w:val="000000"/>
          <w:sz w:val="24"/>
          <w:szCs w:val="24"/>
          <w:lang w:eastAsia="tr-TR"/>
        </w:rPr>
      </w:pPr>
    </w:p>
    <w:tbl>
      <w:tblPr>
        <w:tblpPr w:leftFromText="141" w:rightFromText="141" w:vertAnchor="page" w:horzAnchor="margin" w:tblpX="250" w:tblpY="518"/>
        <w:tblW w:w="10375" w:type="dxa"/>
        <w:tblBorders>
          <w:top w:val="single" w:sz="12" w:space="0" w:color="4F81BD"/>
          <w:left w:val="single" w:sz="12" w:space="0" w:color="4F81BD"/>
          <w:bottom w:val="single" w:sz="12" w:space="0" w:color="4F81BD"/>
          <w:right w:val="single" w:sz="12" w:space="0" w:color="4F81BD"/>
          <w:insideH w:val="single" w:sz="12" w:space="0" w:color="4F81BD"/>
          <w:insideV w:val="single" w:sz="12" w:space="0" w:color="4F81BD"/>
        </w:tblBorders>
        <w:tblLook w:val="00A0"/>
      </w:tblPr>
      <w:tblGrid>
        <w:gridCol w:w="1514"/>
        <w:gridCol w:w="4768"/>
        <w:gridCol w:w="1279"/>
        <w:gridCol w:w="1267"/>
        <w:gridCol w:w="1547"/>
      </w:tblGrid>
      <w:tr w:rsidR="00DD7EE6" w:rsidRPr="00ED4CBD">
        <w:trPr>
          <w:trHeight w:val="823"/>
        </w:trPr>
        <w:tc>
          <w:tcPr>
            <w:tcW w:w="1514" w:type="dxa"/>
          </w:tcPr>
          <w:p w:rsidR="00DD7EE6" w:rsidRPr="00ED4CBD" w:rsidRDefault="00DD7EE6" w:rsidP="00064C3B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7314" w:type="dxa"/>
            <w:gridSpan w:val="3"/>
            <w:vAlign w:val="center"/>
          </w:tcPr>
          <w:p w:rsidR="00DD7EE6" w:rsidRDefault="00DD7EE6" w:rsidP="00064C3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FEN BİLİMLERİ</w:t>
            </w:r>
            <w:r w:rsidRPr="00E00656">
              <w:rPr>
                <w:b/>
                <w:bCs/>
                <w:sz w:val="28"/>
                <w:szCs w:val="28"/>
              </w:rPr>
              <w:t xml:space="preserve"> KAZANIM DEĞERLENDİRME</w:t>
            </w:r>
          </w:p>
          <w:p w:rsidR="00DD7EE6" w:rsidRPr="00311893" w:rsidRDefault="00DD7EE6" w:rsidP="00672B11">
            <w:pPr>
              <w:jc w:val="center"/>
              <w:rPr>
                <w:rFonts w:ascii="Verdana" w:hAnsi="Verdana" w:cs="Verdana"/>
                <w:i/>
                <w:iCs/>
                <w:sz w:val="24"/>
                <w:szCs w:val="24"/>
                <w:lang w:eastAsia="tr-TR"/>
              </w:rPr>
            </w:pPr>
            <w:r w:rsidRPr="00311893">
              <w:rPr>
                <w:rFonts w:ascii="Verdana" w:hAnsi="Verdana" w:cs="Verdana"/>
                <w:i/>
                <w:iCs/>
                <w:sz w:val="20"/>
                <w:szCs w:val="20"/>
              </w:rPr>
              <w:t>(</w:t>
            </w:r>
            <w:r>
              <w:rPr>
                <w:rFonts w:ascii="Verdana" w:hAnsi="Verdana" w:cs="Verdana"/>
                <w:i/>
                <w:iCs/>
                <w:color w:val="000000"/>
                <w:sz w:val="20"/>
                <w:szCs w:val="20"/>
                <w:lang w:eastAsia="tr-TR"/>
              </w:rPr>
              <w:t xml:space="preserve">SES KAYNAKLARI ve SES KİRLİLİĞİ </w:t>
            </w:r>
            <w:r w:rsidRPr="00311893">
              <w:rPr>
                <w:rFonts w:ascii="Verdana" w:hAnsi="Verdana" w:cs="Verdana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547" w:type="dxa"/>
          </w:tcPr>
          <w:p w:rsidR="00DD7EE6" w:rsidRPr="00ED4CBD" w:rsidRDefault="00DD7EE6" w:rsidP="00064C3B">
            <w:pPr>
              <w:spacing w:after="0" w:line="240" w:lineRule="auto"/>
              <w:rPr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_x0000_s1041" type="#_x0000_t75" alt="indir" style="position:absolute;margin-left:10.1pt;margin-top:.55pt;width:40.6pt;height:39.55pt;z-index:251663872;visibility:visible;mso-position-horizontal-relative:text;mso-position-vertical-relative:text">
                  <v:imagedata r:id="rId7" o:title=""/>
                </v:shape>
              </w:pict>
            </w:r>
          </w:p>
          <w:p w:rsidR="00DD7EE6" w:rsidRPr="00ED4CBD" w:rsidRDefault="00DD7EE6" w:rsidP="00064C3B">
            <w:pPr>
              <w:spacing w:after="0" w:line="240" w:lineRule="auto"/>
              <w:rPr>
                <w:b/>
                <w:bCs/>
              </w:rPr>
            </w:pPr>
          </w:p>
        </w:tc>
      </w:tr>
      <w:tr w:rsidR="00DD7EE6" w:rsidRPr="00ED4CBD">
        <w:trPr>
          <w:trHeight w:val="44"/>
        </w:trPr>
        <w:tc>
          <w:tcPr>
            <w:tcW w:w="1514" w:type="dxa"/>
            <w:vAlign w:val="center"/>
          </w:tcPr>
          <w:p w:rsidR="00DD7EE6" w:rsidRPr="00ED4CBD" w:rsidRDefault="00DD7EE6" w:rsidP="00064C3B">
            <w:pPr>
              <w:spacing w:after="0"/>
              <w:rPr>
                <w:b/>
                <w:bCs/>
              </w:rPr>
            </w:pPr>
            <w:r w:rsidRPr="00ED4CBD">
              <w:rPr>
                <w:b/>
                <w:bCs/>
              </w:rPr>
              <w:t>ADI, SOYADI:</w:t>
            </w:r>
          </w:p>
        </w:tc>
        <w:tc>
          <w:tcPr>
            <w:tcW w:w="4768" w:type="dxa"/>
            <w:vAlign w:val="center"/>
          </w:tcPr>
          <w:p w:rsidR="00DD7EE6" w:rsidRPr="00ED4CBD" w:rsidRDefault="00DD7EE6" w:rsidP="00064C3B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279" w:type="dxa"/>
            <w:vAlign w:val="center"/>
          </w:tcPr>
          <w:p w:rsidR="00DD7EE6" w:rsidRPr="00ED4CBD" w:rsidRDefault="00DD7EE6" w:rsidP="00064C3B">
            <w:pPr>
              <w:spacing w:after="0" w:line="240" w:lineRule="auto"/>
              <w:rPr>
                <w:b/>
                <w:bCs/>
              </w:rPr>
            </w:pPr>
            <w:r w:rsidRPr="00ED4CBD">
              <w:rPr>
                <w:b/>
                <w:bCs/>
              </w:rPr>
              <w:t>OKUL NO:</w:t>
            </w:r>
          </w:p>
        </w:tc>
        <w:tc>
          <w:tcPr>
            <w:tcW w:w="1267" w:type="dxa"/>
            <w:vAlign w:val="center"/>
          </w:tcPr>
          <w:p w:rsidR="00DD7EE6" w:rsidRPr="00ED4CBD" w:rsidRDefault="00DD7EE6" w:rsidP="00064C3B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547" w:type="dxa"/>
            <w:vAlign w:val="center"/>
          </w:tcPr>
          <w:p w:rsidR="00DD7EE6" w:rsidRPr="00ED4CBD" w:rsidRDefault="00DD7EE6" w:rsidP="00064C3B">
            <w:pPr>
              <w:spacing w:after="0" w:line="240" w:lineRule="auto"/>
              <w:rPr>
                <w:b/>
                <w:bCs/>
              </w:rPr>
            </w:pPr>
            <w:r w:rsidRPr="00ED4CBD">
              <w:rPr>
                <w:b/>
                <w:bCs/>
              </w:rPr>
              <w:t>PUAN:</w:t>
            </w:r>
          </w:p>
        </w:tc>
      </w:tr>
    </w:tbl>
    <w:p w:rsidR="00DD7EE6" w:rsidRPr="00B73B9F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noProof/>
          <w:lang w:eastAsia="tr-TR"/>
        </w:rPr>
        <w:pict>
          <v:shape id="_x0000_s1042" type="#_x0000_t32" alt="Başlık: ogretmenym" style="position:absolute;margin-left:268.5pt;margin-top:5.75pt;width:2.05pt;height:690.1pt;z-index:251665920;visibility:visible;mso-position-horizontal-relative:text;mso-position-vertical-relative:text" strokecolor="#00b050" strokeweight="1.5pt">
            <v:stroke dashstyle="1 1" endcap="round"/>
          </v:shape>
        </w:pict>
      </w:r>
      <w:r w:rsidRPr="00B73B9F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1)</w:t>
      </w:r>
      <w:r w:rsidRPr="00B73B9F">
        <w:rPr>
          <w:rFonts w:ascii="Verdana" w:hAnsi="Verdana" w:cs="Verdana"/>
          <w:color w:val="000000"/>
          <w:lang w:eastAsia="tr-TR"/>
        </w:rPr>
        <w:t>Aşağıdakilerden hangisi gürültü</w:t>
      </w:r>
      <w:r w:rsidRPr="00B73B9F">
        <w:rPr>
          <w:rFonts w:ascii="Verdana" w:hAnsi="Verdana" w:cs="Verdana"/>
          <w:color w:val="000000"/>
          <w:lang w:eastAsia="tr-TR"/>
        </w:rPr>
        <w:softHyphen/>
        <w:t>nün insan sağlığı üzerindeki etkile</w:t>
      </w:r>
      <w:r w:rsidRPr="00B73B9F">
        <w:rPr>
          <w:rFonts w:ascii="Verdana" w:hAnsi="Verdana" w:cs="Verdana"/>
          <w:color w:val="000000"/>
          <w:lang w:eastAsia="tr-TR"/>
        </w:rPr>
        <w:softHyphen/>
        <w:t xml:space="preserve">rinden biri </w:t>
      </w:r>
      <w:r w:rsidRPr="00B73B9F">
        <w:rPr>
          <w:rFonts w:ascii="Verdana" w:hAnsi="Verdana" w:cs="Verdana"/>
          <w:b/>
          <w:bCs/>
          <w:color w:val="000000"/>
          <w:lang w:eastAsia="tr-TR"/>
        </w:rPr>
        <w:t>değildir</w:t>
      </w:r>
      <w:r w:rsidRPr="00B73B9F">
        <w:rPr>
          <w:rFonts w:ascii="Verdana" w:hAnsi="Verdana" w:cs="Verdana"/>
          <w:color w:val="000000"/>
          <w:lang w:eastAsia="tr-TR"/>
        </w:rPr>
        <w:t>?</w:t>
      </w:r>
    </w:p>
    <w:p w:rsidR="00DD7EE6" w:rsidRDefault="00DD7EE6" w:rsidP="00B73B9F">
      <w:pPr>
        <w:tabs>
          <w:tab w:val="left" w:pos="284"/>
          <w:tab w:val="left" w:pos="586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Pr="00832B81" w:rsidRDefault="00DD7EE6" w:rsidP="00B73B9F">
      <w:pPr>
        <w:tabs>
          <w:tab w:val="left" w:pos="284"/>
          <w:tab w:val="left" w:pos="586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A)</w:t>
      </w:r>
      <w:r w:rsidRPr="00832B81">
        <w:rPr>
          <w:rFonts w:ascii="Verdana" w:hAnsi="Verdana" w:cs="Verdana"/>
          <w:color w:val="000000"/>
          <w:lang w:eastAsia="tr-TR"/>
        </w:rPr>
        <w:tab/>
        <w:t>İşitme kaybına neden olur.</w:t>
      </w:r>
    </w:p>
    <w:p w:rsidR="00DD7EE6" w:rsidRPr="00832B81" w:rsidRDefault="00DD7EE6" w:rsidP="00B73B9F">
      <w:pPr>
        <w:tabs>
          <w:tab w:val="left" w:pos="284"/>
          <w:tab w:val="left" w:pos="586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B)</w:t>
      </w:r>
      <w:r w:rsidRPr="00832B81">
        <w:rPr>
          <w:rFonts w:ascii="Verdana" w:hAnsi="Verdana" w:cs="Verdana"/>
          <w:color w:val="000000"/>
          <w:lang w:eastAsia="tr-TR"/>
        </w:rPr>
        <w:tab/>
        <w:t>Anlamayı güçleştirir.</w:t>
      </w:r>
    </w:p>
    <w:p w:rsidR="00DD7EE6" w:rsidRPr="00832B81" w:rsidRDefault="00DD7EE6" w:rsidP="00B73B9F">
      <w:pPr>
        <w:tabs>
          <w:tab w:val="left" w:pos="284"/>
          <w:tab w:val="left" w:pos="598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C)</w:t>
      </w:r>
      <w:r w:rsidRPr="00832B81">
        <w:rPr>
          <w:rFonts w:ascii="Verdana" w:hAnsi="Verdana" w:cs="Verdana"/>
          <w:color w:val="000000"/>
          <w:lang w:eastAsia="tr-TR"/>
        </w:rPr>
        <w:tab/>
        <w:t>Sinirli ve gergin olmaya neden olur.</w:t>
      </w:r>
    </w:p>
    <w:p w:rsidR="00DD7EE6" w:rsidRPr="00832B81" w:rsidRDefault="00DD7EE6" w:rsidP="00B73B9F">
      <w:pPr>
        <w:tabs>
          <w:tab w:val="left" w:pos="284"/>
          <w:tab w:val="left" w:pos="598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D)</w:t>
      </w:r>
      <w:r w:rsidRPr="00832B81">
        <w:rPr>
          <w:rFonts w:ascii="Verdana" w:hAnsi="Verdana" w:cs="Verdana"/>
          <w:color w:val="000000"/>
          <w:lang w:eastAsia="tr-TR"/>
        </w:rPr>
        <w:tab/>
        <w:t>Görme duyumuzu bozar</w:t>
      </w:r>
    </w:p>
    <w:p w:rsidR="00DD7EE6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Pr="00B73B9F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B73B9F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2)</w:t>
      </w:r>
      <w:r w:rsidRPr="00B73B9F">
        <w:rPr>
          <w:rFonts w:ascii="Verdana" w:hAnsi="Verdana" w:cs="Verdana"/>
          <w:color w:val="000000"/>
          <w:lang w:eastAsia="tr-TR"/>
        </w:rPr>
        <w:t>Aşağıdaki cisimlerden hangisi bina</w:t>
      </w:r>
      <w:r w:rsidRPr="00B73B9F">
        <w:rPr>
          <w:rFonts w:ascii="Verdana" w:hAnsi="Verdana" w:cs="Verdana"/>
          <w:color w:val="000000"/>
          <w:lang w:eastAsia="tr-TR"/>
        </w:rPr>
        <w:softHyphen/>
        <w:t>larda ses yalıtım maddesi olarak kullanılmaz?</w:t>
      </w:r>
    </w:p>
    <w:p w:rsidR="00DD7EE6" w:rsidRPr="00832B81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832B81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A)</w:t>
      </w:r>
      <w:r w:rsidRPr="00832B81">
        <w:rPr>
          <w:rFonts w:ascii="Verdana" w:hAnsi="Verdana" w:cs="Verdana"/>
          <w:color w:val="000000"/>
          <w:lang w:eastAsia="tr-TR"/>
        </w:rPr>
        <w:t xml:space="preserve"> Köpük </w:t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  <w:t>C)</w:t>
      </w:r>
      <w:r w:rsidRPr="00832B81">
        <w:rPr>
          <w:rFonts w:ascii="Verdana" w:hAnsi="Verdana" w:cs="Verdana"/>
          <w:color w:val="000000"/>
          <w:lang w:eastAsia="tr-TR"/>
        </w:rPr>
        <w:t xml:space="preserve"> Plastik</w:t>
      </w:r>
    </w:p>
    <w:p w:rsidR="00DD7EE6" w:rsidRPr="00832B81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B)</w:t>
      </w:r>
      <w:r w:rsidRPr="00832B81">
        <w:rPr>
          <w:rFonts w:ascii="Verdana" w:hAnsi="Verdana" w:cs="Verdana"/>
          <w:color w:val="000000"/>
          <w:lang w:eastAsia="tr-TR"/>
        </w:rPr>
        <w:t xml:space="preserve"> Çift cam </w:t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  <w:t>D)</w:t>
      </w:r>
      <w:r w:rsidRPr="00832B81">
        <w:rPr>
          <w:rFonts w:ascii="Verdana" w:hAnsi="Verdana" w:cs="Verdana"/>
          <w:color w:val="000000"/>
          <w:lang w:eastAsia="tr-TR"/>
        </w:rPr>
        <w:t xml:space="preserve"> Buzlu cam</w:t>
      </w:r>
    </w:p>
    <w:p w:rsidR="00DD7EE6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Pr="00832B81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  <w:r w:rsidRPr="00B73B9F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3)</w:t>
      </w:r>
      <w:r w:rsidRPr="00832B81">
        <w:rPr>
          <w:rFonts w:ascii="Verdana" w:hAnsi="Verdana" w:cs="Verdana"/>
          <w:color w:val="000000"/>
          <w:lang w:eastAsia="tr-TR"/>
        </w:rPr>
        <w:t xml:space="preserve">Aşağıdaki aletlerden hangisi </w:t>
      </w:r>
      <w:r w:rsidRPr="00832B81">
        <w:rPr>
          <w:rFonts w:ascii="Verdana" w:hAnsi="Verdana" w:cs="Verdana"/>
          <w:b/>
          <w:bCs/>
          <w:color w:val="000000"/>
          <w:lang w:eastAsia="tr-TR"/>
        </w:rPr>
        <w:t>sesin şiddetini arttırmak</w:t>
      </w:r>
      <w:r w:rsidRPr="00832B81">
        <w:rPr>
          <w:rFonts w:ascii="Verdana" w:hAnsi="Verdana" w:cs="Verdana"/>
          <w:color w:val="000000"/>
          <w:lang w:eastAsia="tr-TR"/>
        </w:rPr>
        <w:t xml:space="preserve"> için kullanılır?</w:t>
      </w:r>
    </w:p>
    <w:p w:rsidR="00DD7EE6" w:rsidRPr="00832B81" w:rsidRDefault="00DD7EE6" w:rsidP="00B73B9F">
      <w:pPr>
        <w:tabs>
          <w:tab w:val="left" w:pos="284"/>
          <w:tab w:val="right" w:pos="1969"/>
          <w:tab w:val="left" w:pos="2143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A)</w:t>
      </w:r>
      <w:r w:rsidRPr="00832B81">
        <w:rPr>
          <w:rFonts w:ascii="Verdana" w:hAnsi="Verdana" w:cs="Verdana"/>
          <w:color w:val="000000"/>
          <w:lang w:eastAsia="tr-TR"/>
        </w:rPr>
        <w:t xml:space="preserve"> Kamera</w:t>
      </w:r>
      <w:r w:rsidRPr="00832B81"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  <w:t>B)</w:t>
      </w:r>
      <w:r w:rsidRPr="00832B81">
        <w:rPr>
          <w:rFonts w:ascii="Verdana" w:hAnsi="Verdana" w:cs="Verdana"/>
          <w:color w:val="000000"/>
          <w:lang w:eastAsia="tr-TR"/>
        </w:rPr>
        <w:t>Megafon</w:t>
      </w:r>
    </w:p>
    <w:p w:rsidR="00DD7EE6" w:rsidRDefault="00DD7EE6" w:rsidP="00B73B9F">
      <w:pPr>
        <w:tabs>
          <w:tab w:val="left" w:pos="284"/>
          <w:tab w:val="right" w:pos="1969"/>
          <w:tab w:val="left" w:pos="2137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C)</w:t>
      </w:r>
      <w:r w:rsidRPr="00832B81">
        <w:rPr>
          <w:rFonts w:ascii="Verdana" w:hAnsi="Verdana" w:cs="Verdana"/>
          <w:color w:val="000000"/>
          <w:lang w:eastAsia="tr-TR"/>
        </w:rPr>
        <w:t xml:space="preserve"> Televizyon</w:t>
      </w:r>
      <w:r w:rsidRPr="00832B81"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  <w:t>D)</w:t>
      </w:r>
      <w:r w:rsidRPr="00832B81">
        <w:rPr>
          <w:rFonts w:ascii="Verdana" w:hAnsi="Verdana" w:cs="Verdana"/>
          <w:color w:val="000000"/>
          <w:lang w:eastAsia="tr-TR"/>
        </w:rPr>
        <w:t>Radyo</w:t>
      </w:r>
    </w:p>
    <w:p w:rsidR="00DD7EE6" w:rsidRPr="00832B81" w:rsidRDefault="00DD7EE6" w:rsidP="00B73B9F">
      <w:pPr>
        <w:tabs>
          <w:tab w:val="left" w:pos="284"/>
          <w:tab w:val="right" w:pos="1969"/>
          <w:tab w:val="left" w:pos="2137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FF705D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B73B9F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4)</w:t>
      </w:r>
      <w:r w:rsidRPr="00832B81">
        <w:rPr>
          <w:rFonts w:ascii="Verdana" w:hAnsi="Verdana" w:cs="Verdana"/>
          <w:color w:val="000000"/>
          <w:lang w:eastAsia="tr-TR"/>
        </w:rPr>
        <w:t xml:space="preserve">Ses ile ilgili </w:t>
      </w:r>
      <w:r>
        <w:rPr>
          <w:rFonts w:ascii="Verdana" w:hAnsi="Verdana" w:cs="Verdana"/>
          <w:color w:val="000000"/>
          <w:lang w:eastAsia="tr-TR"/>
        </w:rPr>
        <w:t xml:space="preserve">aşağıda </w:t>
      </w:r>
      <w:r w:rsidRPr="00832B81">
        <w:rPr>
          <w:rFonts w:ascii="Verdana" w:hAnsi="Verdana" w:cs="Verdana"/>
          <w:color w:val="000000"/>
          <w:lang w:eastAsia="tr-TR"/>
        </w:rPr>
        <w:t>verilen bilgilerden han</w:t>
      </w:r>
      <w:r w:rsidRPr="00832B81">
        <w:rPr>
          <w:rFonts w:ascii="Verdana" w:hAnsi="Verdana" w:cs="Verdana"/>
          <w:color w:val="000000"/>
          <w:lang w:eastAsia="tr-TR"/>
        </w:rPr>
        <w:softHyphen/>
        <w:t xml:space="preserve">gisi </w:t>
      </w:r>
      <w:r w:rsidRPr="00FF705D">
        <w:rPr>
          <w:rFonts w:ascii="Verdana" w:hAnsi="Verdana" w:cs="Verdana"/>
          <w:b/>
          <w:bCs/>
          <w:color w:val="000000"/>
          <w:lang w:eastAsia="tr-TR"/>
        </w:rPr>
        <w:t>yanlıştır?</w:t>
      </w:r>
    </w:p>
    <w:p w:rsidR="00DD7EE6" w:rsidRDefault="00DD7EE6" w:rsidP="00B73B9F">
      <w:pPr>
        <w:tabs>
          <w:tab w:val="left" w:pos="284"/>
          <w:tab w:val="left" w:pos="541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Pr="00832B81" w:rsidRDefault="00DD7EE6" w:rsidP="00B73B9F">
      <w:pPr>
        <w:tabs>
          <w:tab w:val="left" w:pos="284"/>
          <w:tab w:val="left" w:pos="541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A)</w:t>
      </w:r>
      <w:r w:rsidRPr="00832B81">
        <w:rPr>
          <w:rFonts w:ascii="Verdana" w:hAnsi="Verdana" w:cs="Verdana"/>
          <w:color w:val="000000"/>
          <w:lang w:eastAsia="tr-TR"/>
        </w:rPr>
        <w:tab/>
        <w:t>Ses titreşimle oluşur</w:t>
      </w:r>
      <w:r>
        <w:rPr>
          <w:rFonts w:ascii="Verdana" w:hAnsi="Verdana" w:cs="Verdana"/>
          <w:color w:val="000000"/>
          <w:lang w:eastAsia="tr-TR"/>
        </w:rPr>
        <w:t>.</w:t>
      </w:r>
    </w:p>
    <w:p w:rsidR="00DD7EE6" w:rsidRPr="00832B81" w:rsidRDefault="00DD7EE6" w:rsidP="00B73B9F">
      <w:pPr>
        <w:tabs>
          <w:tab w:val="left" w:pos="284"/>
          <w:tab w:val="left" w:pos="541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B)</w:t>
      </w:r>
      <w:r w:rsidRPr="00832B81">
        <w:rPr>
          <w:rFonts w:ascii="Verdana" w:hAnsi="Verdana" w:cs="Verdana"/>
          <w:color w:val="000000"/>
          <w:lang w:eastAsia="tr-TR"/>
        </w:rPr>
        <w:tab/>
        <w:t>Ses</w:t>
      </w:r>
      <w:r>
        <w:rPr>
          <w:rFonts w:ascii="Verdana" w:hAnsi="Verdana" w:cs="Verdana"/>
          <w:color w:val="000000"/>
          <w:lang w:eastAsia="tr-TR"/>
        </w:rPr>
        <w:t>in şiddeti</w:t>
      </w:r>
      <w:r w:rsidRPr="00832B81">
        <w:rPr>
          <w:rFonts w:ascii="Verdana" w:hAnsi="Verdana" w:cs="Verdana"/>
          <w:color w:val="000000"/>
          <w:lang w:eastAsia="tr-TR"/>
        </w:rPr>
        <w:t xml:space="preserve"> kayna</w:t>
      </w:r>
      <w:r>
        <w:rPr>
          <w:rFonts w:ascii="Verdana" w:hAnsi="Verdana" w:cs="Verdana"/>
          <w:color w:val="000000"/>
          <w:lang w:eastAsia="tr-TR"/>
        </w:rPr>
        <w:t>kt</w:t>
      </w:r>
      <w:r w:rsidRPr="00832B81">
        <w:rPr>
          <w:rFonts w:ascii="Verdana" w:hAnsi="Verdana" w:cs="Verdana"/>
          <w:color w:val="000000"/>
          <w:lang w:eastAsia="tr-TR"/>
        </w:rPr>
        <w:t xml:space="preserve">an </w:t>
      </w:r>
      <w:r>
        <w:rPr>
          <w:rFonts w:ascii="Verdana" w:hAnsi="Verdana" w:cs="Verdana"/>
          <w:color w:val="000000"/>
          <w:lang w:eastAsia="tr-TR"/>
        </w:rPr>
        <w:t>uz</w:t>
      </w:r>
      <w:r w:rsidRPr="00832B81">
        <w:rPr>
          <w:rFonts w:ascii="Verdana" w:hAnsi="Verdana" w:cs="Verdana"/>
          <w:color w:val="000000"/>
          <w:lang w:eastAsia="tr-TR"/>
        </w:rPr>
        <w:t>aklaştıkça azalır.</w:t>
      </w:r>
    </w:p>
    <w:p w:rsidR="00DD7EE6" w:rsidRPr="00832B81" w:rsidRDefault="00DD7EE6" w:rsidP="00B73B9F">
      <w:pPr>
        <w:tabs>
          <w:tab w:val="left" w:pos="284"/>
          <w:tab w:val="left" w:pos="552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C)</w:t>
      </w:r>
      <w:r w:rsidRPr="00832B81">
        <w:rPr>
          <w:rFonts w:ascii="Verdana" w:hAnsi="Verdana" w:cs="Verdana"/>
          <w:color w:val="000000"/>
          <w:lang w:eastAsia="tr-TR"/>
        </w:rPr>
        <w:tab/>
        <w:t>Ses dalgalar hâlinde yayılır.</w:t>
      </w:r>
    </w:p>
    <w:p w:rsidR="00DD7EE6" w:rsidRPr="00832B81" w:rsidRDefault="00DD7EE6" w:rsidP="00B73B9F">
      <w:pPr>
        <w:tabs>
          <w:tab w:val="left" w:pos="284"/>
          <w:tab w:val="left" w:pos="552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D)</w:t>
      </w:r>
      <w:r w:rsidRPr="00832B81">
        <w:rPr>
          <w:rFonts w:ascii="Verdana" w:hAnsi="Verdana" w:cs="Verdana"/>
          <w:color w:val="000000"/>
          <w:lang w:eastAsia="tr-TR"/>
        </w:rPr>
        <w:tab/>
        <w:t>Ses kaynağına yaklaştıkça ses</w:t>
      </w:r>
      <w:r>
        <w:rPr>
          <w:rFonts w:ascii="Verdana" w:hAnsi="Verdana" w:cs="Verdana"/>
          <w:color w:val="000000"/>
          <w:lang w:eastAsia="tr-TR"/>
        </w:rPr>
        <w:t>in şiddeti</w:t>
      </w:r>
      <w:r w:rsidRPr="00832B81">
        <w:rPr>
          <w:rFonts w:ascii="Verdana" w:hAnsi="Verdana" w:cs="Verdana"/>
          <w:color w:val="000000"/>
          <w:lang w:eastAsia="tr-TR"/>
        </w:rPr>
        <w:t xml:space="preserve"> azalır.</w:t>
      </w:r>
    </w:p>
    <w:p w:rsidR="00DD7EE6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Pr="00832B81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  <w:r w:rsidRPr="00B73B9F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5)</w:t>
      </w:r>
      <w:r w:rsidRPr="00832B81">
        <w:rPr>
          <w:rFonts w:ascii="Verdana" w:hAnsi="Verdana" w:cs="Verdana"/>
          <w:color w:val="000000"/>
          <w:lang w:eastAsia="tr-TR"/>
        </w:rPr>
        <w:t xml:space="preserve">Aşağıda ses kirliliğini azaltmak için alınacak önlemlerden hangisi doğru </w:t>
      </w:r>
      <w:r w:rsidRPr="00832B81">
        <w:rPr>
          <w:rFonts w:ascii="Verdana" w:hAnsi="Verdana" w:cs="Verdana"/>
          <w:b/>
          <w:bCs/>
          <w:color w:val="000000"/>
          <w:lang w:eastAsia="tr-TR"/>
        </w:rPr>
        <w:t>değildir</w:t>
      </w:r>
      <w:r w:rsidRPr="00832B81">
        <w:rPr>
          <w:rFonts w:ascii="Verdana" w:hAnsi="Verdana" w:cs="Verdana"/>
          <w:color w:val="000000"/>
          <w:lang w:eastAsia="tr-TR"/>
        </w:rPr>
        <w:t>?</w:t>
      </w:r>
    </w:p>
    <w:p w:rsidR="00DD7EE6" w:rsidRDefault="00DD7EE6" w:rsidP="00B73B9F">
      <w:pPr>
        <w:tabs>
          <w:tab w:val="left" w:pos="284"/>
          <w:tab w:val="left" w:pos="60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Pr="00832B81" w:rsidRDefault="00DD7EE6" w:rsidP="00B73B9F">
      <w:pPr>
        <w:tabs>
          <w:tab w:val="left" w:pos="284"/>
          <w:tab w:val="left" w:pos="604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A)</w:t>
      </w:r>
      <w:r w:rsidRPr="00832B81">
        <w:rPr>
          <w:rFonts w:ascii="Verdana" w:hAnsi="Verdana" w:cs="Verdana"/>
          <w:color w:val="000000"/>
          <w:lang w:eastAsia="tr-TR"/>
        </w:rPr>
        <w:tab/>
        <w:t>Binalarda ses yalıtımı yapılma</w:t>
      </w:r>
      <w:r>
        <w:rPr>
          <w:rFonts w:ascii="Verdana" w:hAnsi="Verdana" w:cs="Verdana"/>
          <w:color w:val="000000"/>
          <w:lang w:eastAsia="tr-TR"/>
        </w:rPr>
        <w:t>lı</w:t>
      </w:r>
      <w:r w:rsidRPr="00832B81">
        <w:rPr>
          <w:rFonts w:ascii="Verdana" w:hAnsi="Verdana" w:cs="Verdana"/>
          <w:color w:val="000000"/>
          <w:lang w:eastAsia="tr-TR"/>
        </w:rPr>
        <w:t>dır.</w:t>
      </w:r>
    </w:p>
    <w:p w:rsidR="00DD7EE6" w:rsidRPr="00832B81" w:rsidRDefault="00DD7EE6" w:rsidP="00B73B9F">
      <w:pPr>
        <w:tabs>
          <w:tab w:val="left" w:pos="284"/>
          <w:tab w:val="left" w:pos="604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B)</w:t>
      </w:r>
      <w:r w:rsidRPr="00832B81">
        <w:rPr>
          <w:rFonts w:ascii="Verdana" w:hAnsi="Verdana" w:cs="Verdana"/>
          <w:color w:val="000000"/>
          <w:lang w:eastAsia="tr-TR"/>
        </w:rPr>
        <w:tab/>
        <w:t>Havaalanı ve fabrikaların yerle</w:t>
      </w:r>
      <w:r w:rsidRPr="00832B81">
        <w:rPr>
          <w:rFonts w:ascii="Verdana" w:hAnsi="Verdana" w:cs="Verdana"/>
          <w:color w:val="000000"/>
          <w:lang w:eastAsia="tr-TR"/>
        </w:rPr>
        <w:softHyphen/>
        <w:t>şim yerlerinden uzağa kurulması gerekir.</w:t>
      </w:r>
    </w:p>
    <w:p w:rsidR="00DD7EE6" w:rsidRPr="00832B81" w:rsidRDefault="00DD7EE6" w:rsidP="00B73B9F">
      <w:pPr>
        <w:tabs>
          <w:tab w:val="left" w:pos="284"/>
          <w:tab w:val="left" w:pos="618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C)</w:t>
      </w:r>
      <w:r w:rsidRPr="00832B81">
        <w:rPr>
          <w:rFonts w:ascii="Verdana" w:hAnsi="Verdana" w:cs="Verdana"/>
          <w:color w:val="000000"/>
          <w:lang w:eastAsia="tr-TR"/>
        </w:rPr>
        <w:tab/>
        <w:t>Teknolojik ürünlerin ses açma düğmeleri olmamalıdır.</w:t>
      </w:r>
    </w:p>
    <w:p w:rsidR="00DD7EE6" w:rsidRDefault="00DD7EE6" w:rsidP="00B73B9F">
      <w:pPr>
        <w:tabs>
          <w:tab w:val="left" w:pos="284"/>
          <w:tab w:val="left" w:pos="618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D)</w:t>
      </w:r>
      <w:r w:rsidRPr="00832B81">
        <w:rPr>
          <w:rFonts w:ascii="Verdana" w:hAnsi="Verdana" w:cs="Verdana"/>
          <w:color w:val="000000"/>
          <w:lang w:eastAsia="tr-TR"/>
        </w:rPr>
        <w:tab/>
        <w:t>Ses kirliliği konusunda insanlar bilinçlendirilmelidir.</w:t>
      </w:r>
    </w:p>
    <w:p w:rsidR="00DD7EE6" w:rsidRPr="00832B81" w:rsidRDefault="00DD7EE6" w:rsidP="00B73B9F">
      <w:pPr>
        <w:tabs>
          <w:tab w:val="left" w:pos="284"/>
          <w:tab w:val="left" w:pos="618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B73B9F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6)</w:t>
      </w:r>
      <w:r>
        <w:rPr>
          <w:rFonts w:ascii="Verdana" w:hAnsi="Verdana" w:cs="Verdana"/>
          <w:color w:val="000000"/>
          <w:lang w:eastAsia="tr-TR"/>
        </w:rPr>
        <w:t>A</w:t>
      </w:r>
      <w:r w:rsidRPr="00832B81">
        <w:rPr>
          <w:rFonts w:ascii="Verdana" w:hAnsi="Verdana" w:cs="Verdana"/>
          <w:color w:val="000000"/>
          <w:lang w:eastAsia="tr-TR"/>
        </w:rPr>
        <w:t>şağıdakilerden hangisi gü</w:t>
      </w:r>
      <w:r w:rsidRPr="00832B81">
        <w:rPr>
          <w:rFonts w:ascii="Verdana" w:hAnsi="Verdana" w:cs="Verdana"/>
          <w:color w:val="000000"/>
          <w:lang w:eastAsia="tr-TR"/>
        </w:rPr>
        <w:softHyphen/>
        <w:t xml:space="preserve">rültüye örnek </w:t>
      </w:r>
      <w:r w:rsidRPr="00F20FF4">
        <w:rPr>
          <w:rFonts w:ascii="Verdana" w:hAnsi="Verdana" w:cs="Verdana"/>
          <w:color w:val="000000"/>
          <w:lang w:eastAsia="tr-TR"/>
        </w:rPr>
        <w:t>olarak</w:t>
      </w:r>
      <w:r>
        <w:rPr>
          <w:rFonts w:ascii="Verdana" w:hAnsi="Verdana" w:cs="Verdana"/>
          <w:b/>
          <w:bCs/>
          <w:color w:val="000000"/>
          <w:lang w:eastAsia="tr-TR"/>
        </w:rPr>
        <w:t xml:space="preserve"> gösterilemez</w:t>
      </w:r>
      <w:r w:rsidRPr="00832B81">
        <w:rPr>
          <w:rFonts w:ascii="Verdana" w:hAnsi="Verdana" w:cs="Verdana"/>
          <w:color w:val="000000"/>
          <w:lang w:eastAsia="tr-TR"/>
        </w:rPr>
        <w:t>?</w:t>
      </w:r>
    </w:p>
    <w:p w:rsidR="00DD7EE6" w:rsidRPr="00832B81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832B81" w:rsidRDefault="00DD7EE6" w:rsidP="00B73B9F">
      <w:pPr>
        <w:tabs>
          <w:tab w:val="left" w:pos="284"/>
          <w:tab w:val="left" w:pos="538"/>
        </w:tabs>
        <w:spacing w:after="0" w:line="240" w:lineRule="auto"/>
        <w:rPr>
          <w:rFonts w:ascii="Verdana" w:hAnsi="Verdana" w:cs="Verdana"/>
          <w:lang w:eastAsia="tr-TR"/>
        </w:rPr>
      </w:pPr>
      <w:r w:rsidRPr="00832B81">
        <w:rPr>
          <w:rFonts w:ascii="Verdana" w:hAnsi="Verdana" w:cs="Verdana"/>
          <w:color w:val="000000"/>
          <w:lang w:eastAsia="tr-TR"/>
        </w:rPr>
        <w:t>A)</w:t>
      </w:r>
      <w:r w:rsidRPr="00832B81">
        <w:rPr>
          <w:rFonts w:ascii="Verdana" w:hAnsi="Verdana" w:cs="Verdana"/>
          <w:color w:val="000000"/>
          <w:lang w:eastAsia="tr-TR"/>
        </w:rPr>
        <w:tab/>
        <w:t xml:space="preserve">Kuş </w:t>
      </w:r>
      <w:r>
        <w:rPr>
          <w:rFonts w:ascii="Verdana" w:hAnsi="Verdana" w:cs="Verdana"/>
          <w:color w:val="000000"/>
          <w:lang w:eastAsia="tr-TR"/>
        </w:rPr>
        <w:t>cıvıltıları.</w:t>
      </w:r>
    </w:p>
    <w:p w:rsidR="00DD7EE6" w:rsidRPr="00832B81" w:rsidRDefault="00DD7EE6" w:rsidP="00B73B9F">
      <w:pPr>
        <w:tabs>
          <w:tab w:val="left" w:pos="284"/>
          <w:tab w:val="left" w:pos="538"/>
        </w:tabs>
        <w:spacing w:after="0" w:line="240" w:lineRule="auto"/>
        <w:rPr>
          <w:rFonts w:ascii="Verdana" w:hAnsi="Verdana" w:cs="Verdana"/>
          <w:lang w:eastAsia="tr-TR"/>
        </w:rPr>
      </w:pPr>
      <w:r w:rsidRPr="00832B81">
        <w:rPr>
          <w:rFonts w:ascii="Verdana" w:hAnsi="Verdana" w:cs="Verdana"/>
          <w:color w:val="000000"/>
          <w:lang w:eastAsia="tr-TR"/>
        </w:rPr>
        <w:t>B)</w:t>
      </w:r>
      <w:r w:rsidRPr="00832B81"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>Yoğun trafikte korna sesleri</w:t>
      </w:r>
    </w:p>
    <w:p w:rsidR="00DD7EE6" w:rsidRPr="00832B81" w:rsidRDefault="00DD7EE6" w:rsidP="00B73B9F">
      <w:pPr>
        <w:tabs>
          <w:tab w:val="left" w:pos="284"/>
          <w:tab w:val="left" w:pos="546"/>
        </w:tabs>
        <w:spacing w:after="0" w:line="240" w:lineRule="auto"/>
        <w:rPr>
          <w:rFonts w:ascii="Verdana" w:hAnsi="Verdana" w:cs="Verdana"/>
          <w:lang w:eastAsia="tr-TR"/>
        </w:rPr>
      </w:pPr>
      <w:r w:rsidRPr="00832B81">
        <w:rPr>
          <w:rFonts w:ascii="Verdana" w:hAnsi="Verdana" w:cs="Verdana"/>
          <w:color w:val="000000"/>
          <w:lang w:eastAsia="tr-TR"/>
        </w:rPr>
        <w:t>C)</w:t>
      </w:r>
      <w:r w:rsidRPr="00832B81"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>Düğün salonunda bulunan yüksek ses.</w:t>
      </w:r>
    </w:p>
    <w:p w:rsidR="00DD7EE6" w:rsidRDefault="00DD7EE6" w:rsidP="00B73B9F">
      <w:pPr>
        <w:tabs>
          <w:tab w:val="left" w:pos="284"/>
          <w:tab w:val="left" w:pos="546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832B81">
        <w:rPr>
          <w:rFonts w:ascii="Verdana" w:hAnsi="Verdana" w:cs="Verdana"/>
          <w:color w:val="000000"/>
          <w:lang w:eastAsia="tr-TR"/>
        </w:rPr>
        <w:t>D)</w:t>
      </w:r>
      <w:r w:rsidRPr="00832B81"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>İnşaatta çalışaniş makinelerinin sesi.</w:t>
      </w:r>
    </w:p>
    <w:p w:rsidR="00DD7EE6" w:rsidRPr="00832B81" w:rsidRDefault="00DD7EE6" w:rsidP="00B73B9F">
      <w:pPr>
        <w:tabs>
          <w:tab w:val="left" w:pos="284"/>
          <w:tab w:val="left" w:pos="546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Default="00DD7EE6" w:rsidP="00B73B9F">
      <w:pPr>
        <w:tabs>
          <w:tab w:val="left" w:pos="221"/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832B81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7</w:t>
      </w:r>
      <w:r w:rsidRPr="00B73B9F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)</w:t>
      </w:r>
      <w:r w:rsidRPr="00832B81">
        <w:rPr>
          <w:rFonts w:ascii="Verdana" w:hAnsi="Verdana" w:cs="Verdana"/>
          <w:color w:val="000000"/>
          <w:lang w:eastAsia="tr-TR"/>
        </w:rPr>
        <w:t>Aşağıdaki yerlerin hangisinde ses yük</w:t>
      </w:r>
      <w:r w:rsidRPr="00832B81">
        <w:rPr>
          <w:rFonts w:ascii="Verdana" w:hAnsi="Verdana" w:cs="Verdana"/>
          <w:color w:val="000000"/>
          <w:lang w:eastAsia="tr-TR"/>
        </w:rPr>
        <w:softHyphen/>
        <w:t xml:space="preserve">seltici araç kullanılmasına gerek </w:t>
      </w:r>
      <w:r w:rsidRPr="00832B81">
        <w:rPr>
          <w:rFonts w:ascii="Verdana" w:hAnsi="Verdana" w:cs="Verdana"/>
          <w:b/>
          <w:bCs/>
          <w:color w:val="000000"/>
          <w:lang w:eastAsia="tr-TR"/>
        </w:rPr>
        <w:t>yoktur</w:t>
      </w:r>
      <w:r w:rsidRPr="00832B81">
        <w:rPr>
          <w:rFonts w:ascii="Verdana" w:hAnsi="Verdana" w:cs="Verdana"/>
          <w:color w:val="000000"/>
          <w:lang w:eastAsia="tr-TR"/>
        </w:rPr>
        <w:t>?</w:t>
      </w:r>
    </w:p>
    <w:p w:rsidR="00DD7EE6" w:rsidRPr="00832B81" w:rsidRDefault="00DD7EE6" w:rsidP="00B73B9F">
      <w:pPr>
        <w:tabs>
          <w:tab w:val="left" w:pos="221"/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832B81" w:rsidRDefault="00DD7EE6" w:rsidP="00B73B9F">
      <w:pPr>
        <w:tabs>
          <w:tab w:val="left" w:pos="284"/>
          <w:tab w:val="left" w:pos="1571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A)</w:t>
      </w:r>
      <w:r w:rsidRPr="00832B81">
        <w:rPr>
          <w:rFonts w:ascii="Verdana" w:hAnsi="Verdana" w:cs="Verdana"/>
          <w:color w:val="000000"/>
          <w:lang w:eastAsia="tr-TR"/>
        </w:rPr>
        <w:tab/>
        <w:t>Cami</w:t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  <w:t>B)</w:t>
      </w:r>
      <w:r w:rsidRPr="00832B81">
        <w:rPr>
          <w:rFonts w:ascii="Verdana" w:hAnsi="Verdana" w:cs="Verdana"/>
          <w:color w:val="000000"/>
          <w:lang w:eastAsia="tr-TR"/>
        </w:rPr>
        <w:t>Eczane</w:t>
      </w:r>
    </w:p>
    <w:p w:rsidR="00DD7EE6" w:rsidRDefault="00DD7EE6" w:rsidP="0069238E">
      <w:pPr>
        <w:tabs>
          <w:tab w:val="left" w:pos="284"/>
          <w:tab w:val="left" w:pos="1571"/>
          <w:tab w:val="left" w:pos="2835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C)</w:t>
      </w:r>
      <w:r w:rsidRPr="00832B81">
        <w:rPr>
          <w:rFonts w:ascii="Verdana" w:hAnsi="Verdana" w:cs="Verdana"/>
          <w:color w:val="000000"/>
          <w:lang w:eastAsia="tr-TR"/>
        </w:rPr>
        <w:t xml:space="preserve"> Stad</w:t>
      </w:r>
      <w:r>
        <w:rPr>
          <w:rFonts w:ascii="Verdana" w:hAnsi="Verdana" w:cs="Verdana"/>
          <w:color w:val="000000"/>
          <w:lang w:eastAsia="tr-TR"/>
        </w:rPr>
        <w:t>yum</w:t>
      </w:r>
      <w:r w:rsidRPr="00832B81"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  <w:t>D)</w:t>
      </w:r>
      <w:r w:rsidRPr="00832B81">
        <w:rPr>
          <w:rFonts w:ascii="Verdana" w:hAnsi="Verdana" w:cs="Verdana"/>
          <w:color w:val="000000"/>
          <w:lang w:eastAsia="tr-TR"/>
        </w:rPr>
        <w:t xml:space="preserve"> Düğün salonu</w:t>
      </w:r>
    </w:p>
    <w:p w:rsidR="00DD7EE6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Pr="00B73B9F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A95207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8)</w:t>
      </w:r>
      <w:r>
        <w:rPr>
          <w:rFonts w:ascii="Verdana" w:hAnsi="Verdana" w:cs="Verdana"/>
          <w:color w:val="000000"/>
          <w:lang w:eastAsia="tr-TR"/>
        </w:rPr>
        <w:t>“</w:t>
      </w:r>
      <w:r w:rsidRPr="00B73B9F">
        <w:rPr>
          <w:rFonts w:ascii="Verdana" w:hAnsi="Verdana" w:cs="Verdana"/>
          <w:color w:val="000000"/>
          <w:lang w:eastAsia="tr-TR"/>
        </w:rPr>
        <w:t>Ses kaynaklarından çıkan sesleri azaltıp yükseltebilme şansımız vardır.</w:t>
      </w:r>
      <w:r>
        <w:rPr>
          <w:rFonts w:ascii="Verdana" w:hAnsi="Verdana" w:cs="Verdana"/>
          <w:color w:val="000000"/>
          <w:lang w:eastAsia="tr-TR"/>
        </w:rPr>
        <w:t>”</w:t>
      </w:r>
      <w:r w:rsidRPr="00B73B9F">
        <w:rPr>
          <w:rFonts w:ascii="Verdana" w:hAnsi="Verdana" w:cs="Verdana"/>
          <w:color w:val="000000"/>
          <w:lang w:eastAsia="tr-TR"/>
        </w:rPr>
        <w:t xml:space="preserve"> Aşağı</w:t>
      </w:r>
      <w:r w:rsidRPr="00B73B9F">
        <w:rPr>
          <w:rFonts w:ascii="Verdana" w:hAnsi="Verdana" w:cs="Verdana"/>
          <w:color w:val="000000"/>
          <w:lang w:eastAsia="tr-TR"/>
        </w:rPr>
        <w:softHyphen/>
        <w:t>dakileri</w:t>
      </w:r>
      <w:r>
        <w:rPr>
          <w:rFonts w:ascii="Verdana" w:hAnsi="Verdana" w:cs="Verdana"/>
          <w:color w:val="000000"/>
          <w:lang w:eastAsia="tr-TR"/>
        </w:rPr>
        <w:t>n</w:t>
      </w:r>
      <w:r w:rsidRPr="00B73B9F">
        <w:rPr>
          <w:rFonts w:ascii="Verdana" w:hAnsi="Verdana" w:cs="Verdana"/>
          <w:color w:val="000000"/>
          <w:lang w:eastAsia="tr-TR"/>
        </w:rPr>
        <w:t xml:space="preserve"> hangisinde böyle bir şansımız </w:t>
      </w:r>
      <w:r w:rsidRPr="0069238E">
        <w:rPr>
          <w:rFonts w:ascii="Verdana" w:hAnsi="Verdana" w:cs="Verdana"/>
          <w:b/>
          <w:bCs/>
          <w:color w:val="000000"/>
          <w:lang w:eastAsia="tr-TR"/>
        </w:rPr>
        <w:t>yoktur</w:t>
      </w:r>
      <w:r w:rsidRPr="00B73B9F">
        <w:rPr>
          <w:rFonts w:ascii="Verdana" w:hAnsi="Verdana" w:cs="Verdana"/>
          <w:color w:val="000000"/>
          <w:lang w:eastAsia="tr-TR"/>
        </w:rPr>
        <w:t>?</w:t>
      </w:r>
    </w:p>
    <w:p w:rsidR="00DD7EE6" w:rsidRDefault="00DD7EE6" w:rsidP="00B73B9F">
      <w:pPr>
        <w:tabs>
          <w:tab w:val="left" w:pos="284"/>
          <w:tab w:val="left" w:pos="507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Pr="00832B81" w:rsidRDefault="00DD7EE6" w:rsidP="00B73B9F">
      <w:pPr>
        <w:tabs>
          <w:tab w:val="left" w:pos="284"/>
          <w:tab w:val="left" w:pos="507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A)</w:t>
      </w:r>
      <w:r w:rsidRPr="00832B81">
        <w:rPr>
          <w:rFonts w:ascii="Verdana" w:hAnsi="Verdana" w:cs="Verdana"/>
          <w:color w:val="000000"/>
          <w:lang w:eastAsia="tr-TR"/>
        </w:rPr>
        <w:tab/>
        <w:t>Cep telefonu</w:t>
      </w:r>
      <w:r>
        <w:rPr>
          <w:rFonts w:ascii="Verdana" w:hAnsi="Verdana" w:cs="Verdana"/>
          <w:lang w:eastAsia="tr-TR"/>
        </w:rPr>
        <w:tab/>
      </w:r>
      <w:r>
        <w:rPr>
          <w:rFonts w:ascii="Verdana" w:hAnsi="Verdana" w:cs="Verdana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>B)</w:t>
      </w:r>
      <w:r w:rsidRPr="00832B81">
        <w:rPr>
          <w:rFonts w:ascii="Verdana" w:hAnsi="Verdana" w:cs="Verdana"/>
          <w:color w:val="000000"/>
          <w:lang w:eastAsia="tr-TR"/>
        </w:rPr>
        <w:t>Stetoskop</w:t>
      </w:r>
    </w:p>
    <w:p w:rsidR="00DD7EE6" w:rsidRPr="00A95207" w:rsidRDefault="00DD7EE6" w:rsidP="00B73B9F">
      <w:pPr>
        <w:tabs>
          <w:tab w:val="left" w:pos="284"/>
          <w:tab w:val="left" w:pos="507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C)</w:t>
      </w:r>
      <w:r w:rsidRPr="00832B81">
        <w:rPr>
          <w:rFonts w:ascii="Verdana" w:hAnsi="Verdana" w:cs="Verdana"/>
          <w:color w:val="000000"/>
          <w:lang w:eastAsia="tr-TR"/>
        </w:rPr>
        <w:tab/>
        <w:t>Televizyon</w:t>
      </w:r>
      <w:r>
        <w:rPr>
          <w:rFonts w:ascii="Verdana" w:hAnsi="Verdana" w:cs="Verdana"/>
          <w:lang w:eastAsia="tr-TR"/>
        </w:rPr>
        <w:tab/>
      </w:r>
      <w:r>
        <w:rPr>
          <w:rFonts w:ascii="Verdana" w:hAnsi="Verdana" w:cs="Verdana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>D)</w:t>
      </w:r>
      <w:r w:rsidRPr="00832B81">
        <w:rPr>
          <w:rFonts w:ascii="Verdana" w:hAnsi="Verdana" w:cs="Verdana"/>
          <w:color w:val="000000"/>
          <w:lang w:eastAsia="tr-TR"/>
        </w:rPr>
        <w:t>Radyo</w:t>
      </w:r>
    </w:p>
    <w:p w:rsidR="00DD7EE6" w:rsidRPr="00832B81" w:rsidRDefault="00DD7EE6" w:rsidP="00B73B9F">
      <w:pPr>
        <w:tabs>
          <w:tab w:val="left" w:pos="284"/>
          <w:tab w:val="left" w:pos="507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Default="00DD7EE6" w:rsidP="0069238E">
      <w:pPr>
        <w:tabs>
          <w:tab w:val="left" w:pos="-284"/>
        </w:tabs>
        <w:spacing w:after="0" w:line="240" w:lineRule="auto"/>
        <w:ind w:left="142"/>
        <w:rPr>
          <w:rFonts w:ascii="Verdana" w:hAnsi="Verdana" w:cs="Verdana"/>
          <w:i/>
          <w:iCs/>
          <w:color w:val="000000"/>
          <w:lang w:eastAsia="tr-TR"/>
        </w:rPr>
      </w:pPr>
      <w:r w:rsidRPr="00832B81">
        <w:rPr>
          <w:rFonts w:ascii="Verdana" w:hAnsi="Verdana" w:cs="Verdana"/>
          <w:b/>
          <w:bCs/>
          <w:i/>
          <w:iCs/>
          <w:color w:val="000000"/>
          <w:lang w:eastAsia="tr-TR"/>
        </w:rPr>
        <w:t>I.</w:t>
      </w:r>
      <w:r w:rsidRPr="00832B81">
        <w:rPr>
          <w:rFonts w:ascii="Verdana" w:hAnsi="Verdana" w:cs="Verdana"/>
          <w:i/>
          <w:iCs/>
          <w:color w:val="000000"/>
          <w:lang w:eastAsia="tr-TR"/>
        </w:rPr>
        <w:t>Ambulans</w:t>
      </w:r>
      <w:r w:rsidRPr="0069238E">
        <w:rPr>
          <w:rFonts w:ascii="Verdana" w:hAnsi="Verdana" w:cs="Verdana"/>
          <w:b/>
          <w:bCs/>
          <w:i/>
          <w:iCs/>
          <w:color w:val="000000"/>
          <w:lang w:eastAsia="tr-TR"/>
        </w:rPr>
        <w:t>II.</w:t>
      </w:r>
      <w:r>
        <w:rPr>
          <w:rFonts w:ascii="Verdana" w:hAnsi="Verdana" w:cs="Verdana"/>
          <w:i/>
          <w:iCs/>
          <w:color w:val="000000"/>
          <w:lang w:eastAsia="tr-TR"/>
        </w:rPr>
        <w:t xml:space="preserve">Uçak  </w:t>
      </w:r>
      <w:r w:rsidRPr="0069238E">
        <w:rPr>
          <w:rFonts w:ascii="Verdana" w:hAnsi="Verdana" w:cs="Verdana"/>
          <w:b/>
          <w:bCs/>
          <w:i/>
          <w:iCs/>
          <w:color w:val="000000"/>
          <w:lang w:eastAsia="tr-TR"/>
        </w:rPr>
        <w:t>III.</w:t>
      </w:r>
      <w:r w:rsidRPr="00832B81">
        <w:rPr>
          <w:rFonts w:ascii="Verdana" w:hAnsi="Verdana" w:cs="Verdana"/>
          <w:i/>
          <w:iCs/>
          <w:color w:val="000000"/>
          <w:lang w:eastAsia="tr-TR"/>
        </w:rPr>
        <w:t>İtfaiye</w:t>
      </w:r>
    </w:p>
    <w:p w:rsidR="00DD7EE6" w:rsidRPr="00752857" w:rsidRDefault="00DD7EE6" w:rsidP="0069238E">
      <w:pPr>
        <w:tabs>
          <w:tab w:val="left" w:pos="284"/>
        </w:tabs>
        <w:spacing w:after="0" w:line="240" w:lineRule="auto"/>
        <w:ind w:left="284"/>
        <w:rPr>
          <w:rFonts w:ascii="Verdana" w:hAnsi="Verdana" w:cs="Verdana"/>
          <w:i/>
          <w:iCs/>
          <w:sz w:val="8"/>
          <w:szCs w:val="8"/>
          <w:lang w:eastAsia="tr-TR"/>
        </w:rPr>
      </w:pPr>
    </w:p>
    <w:p w:rsidR="00DD7EE6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A95207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9)</w:t>
      </w:r>
      <w:r w:rsidRPr="00832B81">
        <w:rPr>
          <w:rFonts w:ascii="Verdana" w:hAnsi="Verdana" w:cs="Verdana"/>
          <w:color w:val="000000"/>
          <w:lang w:eastAsia="tr-TR"/>
        </w:rPr>
        <w:t xml:space="preserve">Yukarıdakilerin hangisi veya hangilerinde uyarı amaçlı </w:t>
      </w:r>
      <w:r w:rsidRPr="00832B81">
        <w:rPr>
          <w:rFonts w:ascii="Verdana" w:hAnsi="Verdana" w:cs="Verdana"/>
          <w:b/>
          <w:bCs/>
          <w:color w:val="000000"/>
          <w:lang w:eastAsia="tr-TR"/>
        </w:rPr>
        <w:t>siren</w:t>
      </w:r>
      <w:r w:rsidRPr="00832B81">
        <w:rPr>
          <w:rFonts w:ascii="Verdana" w:hAnsi="Verdana" w:cs="Verdana"/>
          <w:color w:val="000000"/>
          <w:lang w:eastAsia="tr-TR"/>
        </w:rPr>
        <w:t xml:space="preserve"> kullanılmaktadır?</w:t>
      </w:r>
    </w:p>
    <w:p w:rsidR="00DD7EE6" w:rsidRPr="00832B81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832B81" w:rsidRDefault="00DD7EE6" w:rsidP="00B73B9F">
      <w:pPr>
        <w:tabs>
          <w:tab w:val="left" w:pos="284"/>
          <w:tab w:val="left" w:pos="507"/>
          <w:tab w:val="left" w:pos="1663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A)</w:t>
      </w:r>
      <w:r w:rsidRPr="00832B81">
        <w:rPr>
          <w:rFonts w:ascii="Verdana" w:hAnsi="Verdana" w:cs="Verdana"/>
          <w:color w:val="000000"/>
          <w:lang w:eastAsia="tr-TR"/>
        </w:rPr>
        <w:tab/>
        <w:t>Yalnız I</w:t>
      </w:r>
      <w:r w:rsidRPr="00832B81"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  <w:t>B)I ve II</w:t>
      </w:r>
    </w:p>
    <w:p w:rsidR="00DD7EE6" w:rsidRDefault="00DD7EE6" w:rsidP="00B73B9F">
      <w:pPr>
        <w:tabs>
          <w:tab w:val="left" w:pos="284"/>
          <w:tab w:val="left" w:pos="1663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C)</w:t>
      </w:r>
      <w:r w:rsidRPr="00832B81">
        <w:rPr>
          <w:rFonts w:ascii="Verdana" w:hAnsi="Verdana" w:cs="Verdana"/>
          <w:color w:val="000000"/>
          <w:lang w:eastAsia="tr-TR"/>
        </w:rPr>
        <w:t xml:space="preserve"> I</w:t>
      </w:r>
      <w:r>
        <w:rPr>
          <w:rFonts w:ascii="Verdana" w:hAnsi="Verdana" w:cs="Verdana"/>
          <w:color w:val="000000"/>
          <w:lang w:eastAsia="tr-TR"/>
        </w:rPr>
        <w:t xml:space="preserve"> ve</w:t>
      </w:r>
      <w:r w:rsidRPr="00832B81">
        <w:rPr>
          <w:rFonts w:ascii="Verdana" w:hAnsi="Verdana" w:cs="Verdana"/>
          <w:color w:val="000000"/>
          <w:lang w:eastAsia="tr-TR"/>
        </w:rPr>
        <w:t xml:space="preserve"> III</w:t>
      </w:r>
      <w:r w:rsidRPr="00832B81"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  <w:t>D)</w:t>
      </w:r>
      <w:r w:rsidRPr="00832B81">
        <w:rPr>
          <w:rFonts w:ascii="Verdana" w:hAnsi="Verdana" w:cs="Verdana"/>
          <w:color w:val="000000"/>
          <w:lang w:eastAsia="tr-TR"/>
        </w:rPr>
        <w:t xml:space="preserve"> I</w:t>
      </w:r>
      <w:r>
        <w:rPr>
          <w:rFonts w:ascii="Verdana" w:hAnsi="Verdana" w:cs="Verdana"/>
          <w:color w:val="000000"/>
          <w:lang w:eastAsia="tr-TR"/>
        </w:rPr>
        <w:t>,</w:t>
      </w:r>
      <w:r w:rsidRPr="00832B81">
        <w:rPr>
          <w:rFonts w:ascii="Verdana" w:hAnsi="Verdana" w:cs="Verdana"/>
          <w:color w:val="000000"/>
          <w:lang w:eastAsia="tr-TR"/>
        </w:rPr>
        <w:t xml:space="preserve"> II</w:t>
      </w:r>
      <w:r>
        <w:rPr>
          <w:rFonts w:ascii="Verdana" w:hAnsi="Verdana" w:cs="Verdana"/>
          <w:color w:val="000000"/>
          <w:lang w:eastAsia="tr-TR"/>
        </w:rPr>
        <w:t xml:space="preserve"> ve</w:t>
      </w:r>
      <w:r w:rsidRPr="00832B81">
        <w:rPr>
          <w:rFonts w:ascii="Verdana" w:hAnsi="Verdana" w:cs="Verdana"/>
          <w:color w:val="000000"/>
          <w:lang w:eastAsia="tr-TR"/>
        </w:rPr>
        <w:t xml:space="preserve"> III</w:t>
      </w:r>
    </w:p>
    <w:p w:rsidR="00DD7EE6" w:rsidRPr="00832B81" w:rsidRDefault="00DD7EE6" w:rsidP="00B73B9F">
      <w:pPr>
        <w:tabs>
          <w:tab w:val="left" w:pos="284"/>
          <w:tab w:val="left" w:pos="1663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A95207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10)</w:t>
      </w:r>
      <w:r w:rsidRPr="00832B81">
        <w:rPr>
          <w:rFonts w:ascii="Verdana" w:hAnsi="Verdana" w:cs="Verdana"/>
          <w:color w:val="000000"/>
          <w:lang w:eastAsia="tr-TR"/>
        </w:rPr>
        <w:t>Aşağıdakilerden hangisi sesi daha uza</w:t>
      </w:r>
      <w:r w:rsidRPr="00832B81">
        <w:rPr>
          <w:rFonts w:ascii="Verdana" w:hAnsi="Verdana" w:cs="Verdana"/>
          <w:color w:val="000000"/>
          <w:lang w:eastAsia="tr-TR"/>
        </w:rPr>
        <w:softHyphen/>
        <w:t>ğa iletebilmek için tasarlanmış ses tek</w:t>
      </w:r>
      <w:r w:rsidRPr="00832B81">
        <w:rPr>
          <w:rFonts w:ascii="Verdana" w:hAnsi="Verdana" w:cs="Verdana"/>
          <w:color w:val="000000"/>
          <w:lang w:eastAsia="tr-TR"/>
        </w:rPr>
        <w:softHyphen/>
        <w:t xml:space="preserve">nolojisi ürünü </w:t>
      </w:r>
      <w:r w:rsidRPr="00832B81">
        <w:rPr>
          <w:rFonts w:ascii="Verdana" w:hAnsi="Verdana" w:cs="Verdana"/>
          <w:b/>
          <w:bCs/>
          <w:color w:val="000000"/>
          <w:lang w:eastAsia="tr-TR"/>
        </w:rPr>
        <w:t>değildir</w:t>
      </w:r>
      <w:r w:rsidRPr="00832B81">
        <w:rPr>
          <w:rFonts w:ascii="Verdana" w:hAnsi="Verdana" w:cs="Verdana"/>
          <w:color w:val="000000"/>
          <w:lang w:eastAsia="tr-TR"/>
        </w:rPr>
        <w:t>?</w:t>
      </w:r>
    </w:p>
    <w:p w:rsidR="00DD7EE6" w:rsidRPr="00832B81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832B81" w:rsidRDefault="00DD7EE6" w:rsidP="00B73B9F">
      <w:pPr>
        <w:tabs>
          <w:tab w:val="left" w:pos="284"/>
          <w:tab w:val="left" w:pos="501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A)</w:t>
      </w:r>
      <w:r w:rsidRPr="00832B81">
        <w:rPr>
          <w:rFonts w:ascii="Verdana" w:hAnsi="Verdana" w:cs="Verdana"/>
          <w:color w:val="000000"/>
          <w:lang w:eastAsia="tr-TR"/>
        </w:rPr>
        <w:tab/>
        <w:t>Mikrofon</w:t>
      </w:r>
      <w:r>
        <w:rPr>
          <w:rFonts w:ascii="Verdana" w:hAnsi="Verdana" w:cs="Verdana"/>
          <w:lang w:eastAsia="tr-TR"/>
        </w:rPr>
        <w:tab/>
      </w:r>
      <w:r>
        <w:rPr>
          <w:rFonts w:ascii="Verdana" w:hAnsi="Verdana" w:cs="Verdana"/>
          <w:lang w:eastAsia="tr-TR"/>
        </w:rPr>
        <w:tab/>
      </w:r>
      <w:r>
        <w:rPr>
          <w:rFonts w:ascii="Verdana" w:hAnsi="Verdana" w:cs="Verdana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>B)</w:t>
      </w:r>
      <w:r w:rsidRPr="00832B81">
        <w:rPr>
          <w:rFonts w:ascii="Verdana" w:hAnsi="Verdana" w:cs="Verdana"/>
          <w:color w:val="000000"/>
          <w:lang w:eastAsia="tr-TR"/>
        </w:rPr>
        <w:t>Hoparlör</w:t>
      </w:r>
    </w:p>
    <w:p w:rsidR="00DD7EE6" w:rsidRPr="00A95207" w:rsidRDefault="00DD7EE6" w:rsidP="00B73B9F">
      <w:pPr>
        <w:tabs>
          <w:tab w:val="left" w:pos="284"/>
          <w:tab w:val="left" w:pos="501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C)</w:t>
      </w:r>
      <w:r w:rsidRPr="00832B81">
        <w:rPr>
          <w:rFonts w:ascii="Verdana" w:hAnsi="Verdana" w:cs="Verdana"/>
          <w:color w:val="000000"/>
          <w:lang w:eastAsia="tr-TR"/>
        </w:rPr>
        <w:tab/>
        <w:t>Megafon</w:t>
      </w:r>
      <w:r>
        <w:rPr>
          <w:rFonts w:ascii="Verdana" w:hAnsi="Verdana" w:cs="Verdana"/>
          <w:lang w:eastAsia="tr-TR"/>
        </w:rPr>
        <w:tab/>
      </w:r>
      <w:r>
        <w:rPr>
          <w:rFonts w:ascii="Verdana" w:hAnsi="Verdana" w:cs="Verdana"/>
          <w:lang w:eastAsia="tr-TR"/>
        </w:rPr>
        <w:tab/>
      </w:r>
      <w:r>
        <w:rPr>
          <w:rFonts w:ascii="Verdana" w:hAnsi="Verdana" w:cs="Verdana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>D)</w:t>
      </w:r>
      <w:r w:rsidRPr="00832B81">
        <w:rPr>
          <w:rFonts w:ascii="Verdana" w:hAnsi="Verdana" w:cs="Verdana"/>
          <w:color w:val="000000"/>
          <w:lang w:eastAsia="tr-TR"/>
        </w:rPr>
        <w:t>İşitme cihazı</w:t>
      </w:r>
    </w:p>
    <w:p w:rsidR="00DD7EE6" w:rsidRPr="00832B81" w:rsidRDefault="00DD7EE6" w:rsidP="00B73B9F">
      <w:pPr>
        <w:tabs>
          <w:tab w:val="left" w:pos="284"/>
          <w:tab w:val="left" w:pos="1571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DE35FB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11)</w:t>
      </w:r>
      <w:r w:rsidRPr="00832B81">
        <w:rPr>
          <w:rFonts w:ascii="Verdana" w:hAnsi="Verdana" w:cs="Verdana"/>
          <w:color w:val="000000"/>
          <w:lang w:eastAsia="tr-TR"/>
        </w:rPr>
        <w:t>Okuldaki zil sesinin her sınıftan duyul</w:t>
      </w:r>
      <w:r w:rsidRPr="00832B81">
        <w:rPr>
          <w:rFonts w:ascii="Verdana" w:hAnsi="Verdana" w:cs="Verdana"/>
          <w:color w:val="000000"/>
          <w:lang w:eastAsia="tr-TR"/>
        </w:rPr>
        <w:softHyphen/>
        <w:t>ması aşağıdaki ses teknolojilerinin han</w:t>
      </w:r>
      <w:r w:rsidRPr="00832B81">
        <w:rPr>
          <w:rFonts w:ascii="Verdana" w:hAnsi="Verdana" w:cs="Verdana"/>
          <w:color w:val="000000"/>
          <w:lang w:eastAsia="tr-TR"/>
        </w:rPr>
        <w:softHyphen/>
        <w:t>gisinin sayesindedir?</w:t>
      </w:r>
    </w:p>
    <w:p w:rsidR="00DD7EE6" w:rsidRPr="00832B81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832B81" w:rsidRDefault="00DD7EE6" w:rsidP="00B73B9F">
      <w:pPr>
        <w:tabs>
          <w:tab w:val="left" w:pos="284"/>
          <w:tab w:val="left" w:pos="1571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A)</w:t>
      </w:r>
      <w:r w:rsidRPr="00832B81">
        <w:rPr>
          <w:rFonts w:ascii="Verdana" w:hAnsi="Verdana" w:cs="Verdana"/>
          <w:color w:val="000000"/>
          <w:lang w:eastAsia="tr-TR"/>
        </w:rPr>
        <w:t xml:space="preserve"> Megafon</w:t>
      </w:r>
      <w:r w:rsidRPr="00832B81"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  <w:t>B)</w:t>
      </w:r>
      <w:r w:rsidRPr="00832B81">
        <w:rPr>
          <w:rFonts w:ascii="Verdana" w:hAnsi="Verdana" w:cs="Verdana"/>
          <w:color w:val="000000"/>
          <w:lang w:eastAsia="tr-TR"/>
        </w:rPr>
        <w:t xml:space="preserve"> Stetoskop</w:t>
      </w:r>
    </w:p>
    <w:p w:rsidR="00DD7EE6" w:rsidRDefault="00DD7EE6" w:rsidP="00B73B9F">
      <w:pPr>
        <w:tabs>
          <w:tab w:val="left" w:pos="284"/>
          <w:tab w:val="left" w:pos="1571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C)</w:t>
      </w:r>
      <w:r w:rsidRPr="00832B81">
        <w:rPr>
          <w:rFonts w:ascii="Verdana" w:hAnsi="Verdana" w:cs="Verdana"/>
          <w:color w:val="000000"/>
          <w:lang w:eastAsia="tr-TR"/>
        </w:rPr>
        <w:t xml:space="preserve"> DVD</w:t>
      </w:r>
      <w:r w:rsidRPr="00832B81"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  <w:t>D)</w:t>
      </w:r>
      <w:r w:rsidRPr="00832B81">
        <w:rPr>
          <w:rFonts w:ascii="Verdana" w:hAnsi="Verdana" w:cs="Verdana"/>
          <w:color w:val="000000"/>
          <w:lang w:eastAsia="tr-TR"/>
        </w:rPr>
        <w:t xml:space="preserve"> Hoparlör</w:t>
      </w:r>
    </w:p>
    <w:p w:rsidR="00DD7EE6" w:rsidRPr="00832B81" w:rsidRDefault="00DD7EE6" w:rsidP="00B73B9F">
      <w:pPr>
        <w:tabs>
          <w:tab w:val="left" w:pos="284"/>
          <w:tab w:val="left" w:pos="1571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Default="00DD7EE6" w:rsidP="00B73B9F">
      <w:pPr>
        <w:tabs>
          <w:tab w:val="left" w:pos="284"/>
          <w:tab w:val="left" w:pos="1571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4062A5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12)</w:t>
      </w:r>
      <w:r w:rsidRPr="00832B81">
        <w:rPr>
          <w:rFonts w:ascii="Verdana" w:hAnsi="Verdana" w:cs="Verdana"/>
          <w:color w:val="000000"/>
          <w:lang w:eastAsia="tr-TR"/>
        </w:rPr>
        <w:t xml:space="preserve">Sesin kaydedilmesi aşağıdaki alanlardan hangisinin gelişmesine katkı sağlamıştır? </w:t>
      </w:r>
    </w:p>
    <w:p w:rsidR="00DD7EE6" w:rsidRDefault="00DD7EE6" w:rsidP="00B73B9F">
      <w:pPr>
        <w:tabs>
          <w:tab w:val="left" w:pos="284"/>
          <w:tab w:val="left" w:pos="1571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</w:p>
    <w:p w:rsidR="00DD7EE6" w:rsidRPr="00832B81" w:rsidRDefault="00DD7EE6" w:rsidP="00B73B9F">
      <w:pPr>
        <w:tabs>
          <w:tab w:val="left" w:pos="284"/>
          <w:tab w:val="left" w:pos="1571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A)</w:t>
      </w:r>
      <w:r w:rsidRPr="00832B81">
        <w:rPr>
          <w:rFonts w:ascii="Verdana" w:hAnsi="Verdana" w:cs="Verdana"/>
          <w:color w:val="000000"/>
          <w:lang w:eastAsia="tr-TR"/>
        </w:rPr>
        <w:t xml:space="preserve"> Resim</w:t>
      </w:r>
      <w:r w:rsidRPr="00832B81"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  <w:t>B)</w:t>
      </w:r>
      <w:r w:rsidRPr="00832B81">
        <w:rPr>
          <w:rFonts w:ascii="Verdana" w:hAnsi="Verdana" w:cs="Verdana"/>
          <w:color w:val="000000"/>
          <w:lang w:eastAsia="tr-TR"/>
        </w:rPr>
        <w:t xml:space="preserve"> Müzik</w:t>
      </w:r>
    </w:p>
    <w:p w:rsidR="00DD7EE6" w:rsidRDefault="00DD7EE6" w:rsidP="00B73B9F">
      <w:pPr>
        <w:tabs>
          <w:tab w:val="left" w:pos="284"/>
          <w:tab w:val="left" w:pos="1571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C)</w:t>
      </w:r>
      <w:r w:rsidRPr="00832B81">
        <w:rPr>
          <w:rFonts w:ascii="Verdana" w:hAnsi="Verdana" w:cs="Verdana"/>
          <w:color w:val="000000"/>
          <w:lang w:eastAsia="tr-TR"/>
        </w:rPr>
        <w:t xml:space="preserve"> Spor</w:t>
      </w:r>
      <w:r w:rsidRPr="00832B81"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  <w:t>D)</w:t>
      </w:r>
      <w:r w:rsidRPr="00832B81">
        <w:rPr>
          <w:rFonts w:ascii="Verdana" w:hAnsi="Verdana" w:cs="Verdana"/>
          <w:color w:val="000000"/>
          <w:lang w:eastAsia="tr-TR"/>
        </w:rPr>
        <w:t xml:space="preserve"> Sağlık</w:t>
      </w:r>
    </w:p>
    <w:p w:rsidR="00DD7EE6" w:rsidRPr="00832B81" w:rsidRDefault="00DD7EE6" w:rsidP="00B73B9F">
      <w:pPr>
        <w:tabs>
          <w:tab w:val="left" w:pos="284"/>
          <w:tab w:val="left" w:pos="1571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i/>
          <w:iCs/>
          <w:color w:val="000000"/>
          <w:lang w:eastAsia="tr-TR"/>
        </w:rPr>
      </w:pPr>
      <w:r w:rsidRPr="00807233">
        <w:rPr>
          <w:rFonts w:ascii="Verdana" w:hAnsi="Verdana" w:cs="Verdana"/>
          <w:i/>
          <w:iCs/>
          <w:color w:val="000000"/>
          <w:lang w:eastAsia="tr-TR"/>
        </w:rPr>
        <w:t>“</w:t>
      </w:r>
      <w:r w:rsidRPr="00B73B9F">
        <w:rPr>
          <w:rFonts w:ascii="Verdana" w:hAnsi="Verdana" w:cs="Verdana"/>
          <w:i/>
          <w:iCs/>
          <w:color w:val="000000"/>
          <w:lang w:eastAsia="tr-TR"/>
        </w:rPr>
        <w:t>Uzun süre gürültülü ortamlarda bulu</w:t>
      </w:r>
      <w:r w:rsidRPr="00B73B9F">
        <w:rPr>
          <w:rFonts w:ascii="Verdana" w:hAnsi="Verdana" w:cs="Verdana"/>
          <w:i/>
          <w:iCs/>
          <w:color w:val="000000"/>
          <w:lang w:eastAsia="tr-TR"/>
        </w:rPr>
        <w:softHyphen/>
        <w:t>nan ve</w:t>
      </w:r>
      <w:r w:rsidRPr="00807233">
        <w:rPr>
          <w:rFonts w:ascii="Verdana" w:hAnsi="Verdana" w:cs="Verdana"/>
          <w:i/>
          <w:iCs/>
          <w:color w:val="000000"/>
          <w:lang w:eastAsia="tr-TR"/>
        </w:rPr>
        <w:t>ya</w:t>
      </w:r>
      <w:r w:rsidRPr="00B73B9F">
        <w:rPr>
          <w:rFonts w:ascii="Verdana" w:hAnsi="Verdana" w:cs="Verdana"/>
          <w:i/>
          <w:iCs/>
          <w:color w:val="000000"/>
          <w:lang w:eastAsia="tr-TR"/>
        </w:rPr>
        <w:t xml:space="preserve"> çalışan kişilerde </w:t>
      </w:r>
      <w:r w:rsidRPr="00807233">
        <w:rPr>
          <w:rFonts w:ascii="Verdana" w:hAnsi="Verdana" w:cs="Verdana"/>
          <w:i/>
          <w:iCs/>
          <w:color w:val="000000"/>
          <w:lang w:eastAsia="tr-TR"/>
        </w:rPr>
        <w:t xml:space="preserve">geçici ya da kalıcı </w:t>
      </w:r>
      <w:r w:rsidRPr="00B73B9F">
        <w:rPr>
          <w:rFonts w:ascii="Verdana" w:hAnsi="Verdana" w:cs="Verdana"/>
          <w:i/>
          <w:iCs/>
          <w:color w:val="000000"/>
          <w:lang w:eastAsia="tr-TR"/>
        </w:rPr>
        <w:t>bazı rahatsızlık</w:t>
      </w:r>
      <w:r w:rsidRPr="00807233">
        <w:rPr>
          <w:rFonts w:ascii="Verdana" w:hAnsi="Verdana" w:cs="Verdana"/>
          <w:i/>
          <w:iCs/>
          <w:color w:val="000000"/>
          <w:lang w:eastAsia="tr-TR"/>
        </w:rPr>
        <w:softHyphen/>
        <w:t xml:space="preserve">lar </w:t>
      </w:r>
      <w:r w:rsidRPr="00B73B9F">
        <w:rPr>
          <w:rFonts w:ascii="Verdana" w:hAnsi="Verdana" w:cs="Verdana"/>
          <w:i/>
          <w:iCs/>
          <w:color w:val="000000"/>
          <w:lang w:eastAsia="tr-TR"/>
        </w:rPr>
        <w:t>görülür.”</w:t>
      </w:r>
    </w:p>
    <w:p w:rsidR="00DD7EE6" w:rsidRPr="001B3843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i/>
          <w:iCs/>
          <w:color w:val="000000"/>
          <w:sz w:val="8"/>
          <w:szCs w:val="8"/>
          <w:lang w:eastAsia="tr-TR"/>
        </w:rPr>
      </w:pPr>
    </w:p>
    <w:p w:rsidR="00DD7EE6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4062A5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13)</w:t>
      </w:r>
      <w:r w:rsidRPr="00B73B9F">
        <w:rPr>
          <w:rFonts w:ascii="Verdana" w:hAnsi="Verdana" w:cs="Verdana"/>
          <w:color w:val="000000"/>
          <w:lang w:eastAsia="tr-TR"/>
        </w:rPr>
        <w:t>Aşağıdakilerden hangisi bu rahatsızlık</w:t>
      </w:r>
      <w:r w:rsidRPr="00B73B9F">
        <w:rPr>
          <w:rFonts w:ascii="Verdana" w:hAnsi="Verdana" w:cs="Verdana"/>
          <w:color w:val="000000"/>
          <w:lang w:eastAsia="tr-TR"/>
        </w:rPr>
        <w:softHyphen/>
        <w:t xml:space="preserve">lardan </w:t>
      </w:r>
      <w:r w:rsidRPr="00BF76F8">
        <w:rPr>
          <w:rFonts w:ascii="Verdana" w:hAnsi="Verdana" w:cs="Verdana"/>
          <w:b/>
          <w:bCs/>
          <w:color w:val="000000"/>
          <w:lang w:eastAsia="tr-TR"/>
        </w:rPr>
        <w:t>değildir</w:t>
      </w:r>
      <w:r w:rsidRPr="00B73B9F">
        <w:rPr>
          <w:rFonts w:ascii="Verdana" w:hAnsi="Verdana" w:cs="Verdana"/>
          <w:color w:val="000000"/>
          <w:lang w:eastAsia="tr-TR"/>
        </w:rPr>
        <w:t>?</w:t>
      </w:r>
    </w:p>
    <w:p w:rsidR="00DD7EE6" w:rsidRPr="00B73B9F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B73B9F" w:rsidRDefault="00DD7EE6" w:rsidP="00B73B9F">
      <w:pPr>
        <w:tabs>
          <w:tab w:val="left" w:pos="284"/>
          <w:tab w:val="left" w:pos="1588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A)</w:t>
      </w:r>
      <w:r w:rsidRPr="00B73B9F">
        <w:rPr>
          <w:rFonts w:ascii="Verdana" w:hAnsi="Verdana" w:cs="Verdana"/>
          <w:color w:val="000000"/>
          <w:lang w:eastAsia="tr-TR"/>
        </w:rPr>
        <w:t xml:space="preserve"> Baş ağrısı</w:t>
      </w:r>
      <w:r w:rsidRPr="00B73B9F"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  <w:t>B)</w:t>
      </w:r>
      <w:r w:rsidRPr="00B73B9F">
        <w:rPr>
          <w:rFonts w:ascii="Verdana" w:hAnsi="Verdana" w:cs="Verdana"/>
          <w:color w:val="000000"/>
          <w:lang w:eastAsia="tr-TR"/>
        </w:rPr>
        <w:t xml:space="preserve"> İşitme kaybı</w:t>
      </w:r>
    </w:p>
    <w:p w:rsidR="00DD7EE6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C)</w:t>
      </w:r>
      <w:r w:rsidRPr="00B73B9F">
        <w:rPr>
          <w:rFonts w:ascii="Verdana" w:hAnsi="Verdana" w:cs="Verdana"/>
          <w:color w:val="000000"/>
          <w:lang w:eastAsia="tr-TR"/>
        </w:rPr>
        <w:t xml:space="preserve"> Görme bozukluğu </w:t>
      </w:r>
      <w:r>
        <w:rPr>
          <w:rFonts w:ascii="Verdana" w:hAnsi="Verdana" w:cs="Verdana"/>
          <w:color w:val="000000"/>
          <w:lang w:eastAsia="tr-TR"/>
        </w:rPr>
        <w:tab/>
        <w:t>D)</w:t>
      </w:r>
      <w:r w:rsidRPr="00B73B9F">
        <w:rPr>
          <w:rFonts w:ascii="Verdana" w:hAnsi="Verdana" w:cs="Verdana"/>
          <w:color w:val="000000"/>
          <w:lang w:eastAsia="tr-TR"/>
        </w:rPr>
        <w:t>Stres</w:t>
      </w:r>
    </w:p>
    <w:p w:rsidR="00DD7EE6" w:rsidRPr="00B73B9F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 w:rsidRPr="00807233">
        <w:rPr>
          <w:rFonts w:ascii="Verdana" w:hAnsi="Verdana" w:cs="Verdana"/>
          <w:b/>
          <w:bCs/>
          <w:color w:val="000000"/>
          <w:sz w:val="24"/>
          <w:szCs w:val="24"/>
          <w:lang w:eastAsia="tr-TR"/>
        </w:rPr>
        <w:t>14)</w:t>
      </w:r>
      <w:r w:rsidRPr="00807233">
        <w:rPr>
          <w:rFonts w:ascii="Verdana" w:hAnsi="Verdana" w:cs="Verdana"/>
          <w:i/>
          <w:iCs/>
          <w:color w:val="000000"/>
          <w:lang w:eastAsia="tr-TR"/>
        </w:rPr>
        <w:t>“</w:t>
      </w:r>
      <w:r w:rsidRPr="00B73B9F">
        <w:rPr>
          <w:rFonts w:ascii="Verdana" w:hAnsi="Verdana" w:cs="Verdana"/>
          <w:i/>
          <w:iCs/>
          <w:color w:val="000000"/>
          <w:lang w:eastAsia="tr-TR"/>
        </w:rPr>
        <w:t>Bazı ortamlarda ses kirliliği çok fazladır.</w:t>
      </w:r>
      <w:r w:rsidRPr="00807233">
        <w:rPr>
          <w:rFonts w:ascii="Verdana" w:hAnsi="Verdana" w:cs="Verdana"/>
          <w:i/>
          <w:iCs/>
          <w:color w:val="000000"/>
          <w:lang w:eastAsia="tr-TR"/>
        </w:rPr>
        <w:t>”</w:t>
      </w:r>
      <w:r w:rsidRPr="00B73B9F">
        <w:rPr>
          <w:rFonts w:ascii="Verdana" w:hAnsi="Verdana" w:cs="Verdana"/>
          <w:color w:val="000000"/>
          <w:lang w:eastAsia="tr-TR"/>
        </w:rPr>
        <w:t xml:space="preserve"> Aşağıda</w:t>
      </w:r>
      <w:r>
        <w:rPr>
          <w:rFonts w:ascii="Verdana" w:hAnsi="Verdana" w:cs="Verdana"/>
          <w:color w:val="000000"/>
          <w:lang w:eastAsia="tr-TR"/>
        </w:rPr>
        <w:t xml:space="preserve">kileri hangisinde ses kirliliği </w:t>
      </w:r>
      <w:bookmarkStart w:id="0" w:name="_GoBack"/>
      <w:bookmarkEnd w:id="0"/>
      <w:r w:rsidRPr="00B73B9F">
        <w:rPr>
          <w:rFonts w:ascii="Verdana" w:hAnsi="Verdana" w:cs="Verdana"/>
          <w:color w:val="000000"/>
          <w:lang w:eastAsia="tr-TR"/>
        </w:rPr>
        <w:t>ol</w:t>
      </w:r>
      <w:r w:rsidRPr="00B73B9F">
        <w:rPr>
          <w:rFonts w:ascii="Verdana" w:hAnsi="Verdana" w:cs="Verdana"/>
          <w:color w:val="000000"/>
          <w:lang w:eastAsia="tr-TR"/>
        </w:rPr>
        <w:softHyphen/>
        <w:t xml:space="preserve">ması </w:t>
      </w:r>
      <w:r w:rsidRPr="00BF76F8">
        <w:rPr>
          <w:rFonts w:ascii="Verdana" w:hAnsi="Verdana" w:cs="Verdana"/>
          <w:b/>
          <w:bCs/>
          <w:color w:val="000000"/>
          <w:lang w:eastAsia="tr-TR"/>
        </w:rPr>
        <w:t>beklenmez</w:t>
      </w:r>
      <w:r w:rsidRPr="00B73B9F">
        <w:rPr>
          <w:rFonts w:ascii="Verdana" w:hAnsi="Verdana" w:cs="Verdana"/>
          <w:color w:val="000000"/>
          <w:lang w:eastAsia="tr-TR"/>
        </w:rPr>
        <w:t>?</w:t>
      </w:r>
    </w:p>
    <w:p w:rsidR="00DD7EE6" w:rsidRPr="00B73B9F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</w:p>
    <w:p w:rsidR="00DD7EE6" w:rsidRPr="00B73B9F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A)</w:t>
      </w:r>
      <w:r w:rsidRPr="00B73B9F">
        <w:rPr>
          <w:rFonts w:ascii="Verdana" w:hAnsi="Verdana" w:cs="Verdana"/>
          <w:color w:val="000000"/>
          <w:lang w:eastAsia="tr-TR"/>
        </w:rPr>
        <w:t xml:space="preserve"> Stadyum </w:t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  <w:t>C)</w:t>
      </w:r>
      <w:r w:rsidRPr="00B73B9F">
        <w:rPr>
          <w:rFonts w:ascii="Verdana" w:hAnsi="Verdana" w:cs="Verdana"/>
          <w:color w:val="000000"/>
          <w:lang w:eastAsia="tr-TR"/>
        </w:rPr>
        <w:t xml:space="preserve"> Trafik</w:t>
      </w:r>
    </w:p>
    <w:p w:rsidR="00DD7EE6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lang w:eastAsia="tr-TR"/>
        </w:rPr>
      </w:pPr>
      <w:r>
        <w:rPr>
          <w:rFonts w:ascii="Verdana" w:hAnsi="Verdana" w:cs="Verdana"/>
          <w:color w:val="000000"/>
          <w:lang w:eastAsia="tr-TR"/>
        </w:rPr>
        <w:t>B)</w:t>
      </w:r>
      <w:r w:rsidRPr="00B73B9F">
        <w:rPr>
          <w:rFonts w:ascii="Verdana" w:hAnsi="Verdana" w:cs="Verdana"/>
          <w:color w:val="000000"/>
          <w:lang w:eastAsia="tr-TR"/>
        </w:rPr>
        <w:t xml:space="preserve"> Kütüphane </w:t>
      </w:r>
      <w:r>
        <w:rPr>
          <w:rFonts w:ascii="Verdana" w:hAnsi="Verdana" w:cs="Verdana"/>
          <w:color w:val="000000"/>
          <w:lang w:eastAsia="tr-TR"/>
        </w:rPr>
        <w:tab/>
      </w:r>
      <w:r>
        <w:rPr>
          <w:rFonts w:ascii="Verdana" w:hAnsi="Verdana" w:cs="Verdana"/>
          <w:color w:val="000000"/>
          <w:lang w:eastAsia="tr-TR"/>
        </w:rPr>
        <w:tab/>
        <w:t>D)</w:t>
      </w:r>
      <w:r w:rsidRPr="00B73B9F">
        <w:rPr>
          <w:rFonts w:ascii="Verdana" w:hAnsi="Verdana" w:cs="Verdana"/>
          <w:color w:val="000000"/>
          <w:lang w:eastAsia="tr-TR"/>
        </w:rPr>
        <w:t xml:space="preserve"> Okul</w:t>
      </w:r>
    </w:p>
    <w:p w:rsidR="00DD7EE6" w:rsidRPr="00752857" w:rsidRDefault="00DD7EE6" w:rsidP="00B73B9F">
      <w:pPr>
        <w:tabs>
          <w:tab w:val="left" w:pos="284"/>
        </w:tabs>
        <w:spacing w:after="0" w:line="240" w:lineRule="auto"/>
        <w:rPr>
          <w:rFonts w:ascii="Verdana" w:hAnsi="Verdana" w:cs="Verdana"/>
          <w:color w:val="000000"/>
          <w:sz w:val="12"/>
          <w:szCs w:val="12"/>
          <w:lang w:eastAsia="tr-TR"/>
        </w:rPr>
      </w:pPr>
    </w:p>
    <w:p w:rsidR="00DD7EE6" w:rsidRDefault="00DD7EE6" w:rsidP="001B3843">
      <w:pPr>
        <w:spacing w:after="0" w:line="240" w:lineRule="atLeast"/>
        <w:rPr>
          <w:rFonts w:ascii="Verdana" w:hAnsi="Verdana" w:cs="Verdana"/>
        </w:rPr>
      </w:pPr>
      <w:r w:rsidRPr="00AD18A6">
        <w:rPr>
          <w:rFonts w:ascii="Verdana" w:hAnsi="Verdana" w:cs="Verdana"/>
          <w:b/>
          <w:bCs/>
          <w:sz w:val="20"/>
          <w:szCs w:val="20"/>
        </w:rPr>
        <w:t>NOT:</w:t>
      </w:r>
      <w:r w:rsidRPr="00AD18A6">
        <w:rPr>
          <w:rFonts w:ascii="Verdana" w:hAnsi="Verdana" w:cs="Verdana"/>
          <w:sz w:val="20"/>
          <w:szCs w:val="20"/>
        </w:rPr>
        <w:t xml:space="preserve"> Cevaplarınızı kontrol </w:t>
      </w:r>
      <w:r>
        <w:rPr>
          <w:rFonts w:ascii="Verdana" w:hAnsi="Verdana" w:cs="Verdana"/>
          <w:sz w:val="20"/>
          <w:szCs w:val="20"/>
        </w:rPr>
        <w:t>ediniz.</w:t>
      </w:r>
    </w:p>
    <w:p w:rsidR="00DD7EE6" w:rsidRDefault="00DD7EE6" w:rsidP="00663035">
      <w:pPr>
        <w:jc w:val="center"/>
        <w:rPr>
          <w:b/>
          <w:bCs/>
        </w:rPr>
      </w:pPr>
      <w:hyperlink r:id="rId17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DD7EE6" w:rsidRPr="001B3843" w:rsidRDefault="00DD7EE6" w:rsidP="00663035">
      <w:pPr>
        <w:spacing w:after="0" w:line="240" w:lineRule="atLeast"/>
      </w:pPr>
    </w:p>
    <w:sectPr w:rsidR="00DD7EE6" w:rsidRPr="001B3843" w:rsidSect="006A4A3C">
      <w:footerReference w:type="default" r:id="rId18"/>
      <w:type w:val="continuous"/>
      <w:pgSz w:w="11906" w:h="16838"/>
      <w:pgMar w:top="-568" w:right="566" w:bottom="426" w:left="567" w:header="709" w:footer="414" w:gutter="0"/>
      <w:cols w:num="2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EE6" w:rsidRDefault="00DD7EE6" w:rsidP="00BF66CE">
      <w:pPr>
        <w:spacing w:after="0" w:line="240" w:lineRule="auto"/>
      </w:pPr>
      <w:r>
        <w:separator/>
      </w:r>
    </w:p>
  </w:endnote>
  <w:endnote w:type="continuationSeparator" w:id="1">
    <w:p w:rsidR="00DD7EE6" w:rsidRDefault="00DD7EE6" w:rsidP="00BF6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EE6" w:rsidRDefault="00DD7EE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EE6" w:rsidRDefault="00DD7EE6" w:rsidP="00BF66CE">
      <w:pPr>
        <w:spacing w:after="0" w:line="240" w:lineRule="auto"/>
      </w:pPr>
      <w:r>
        <w:separator/>
      </w:r>
    </w:p>
  </w:footnote>
  <w:footnote w:type="continuationSeparator" w:id="1">
    <w:p w:rsidR="00DD7EE6" w:rsidRDefault="00DD7EE6" w:rsidP="00BF66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5DF5"/>
    <w:multiLevelType w:val="hybridMultilevel"/>
    <w:tmpl w:val="9E1C46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F19CD"/>
    <w:multiLevelType w:val="hybridMultilevel"/>
    <w:tmpl w:val="7B784E76"/>
    <w:lvl w:ilvl="0" w:tplc="4DE84D00">
      <w:start w:val="3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A6F8B"/>
    <w:multiLevelType w:val="hybridMultilevel"/>
    <w:tmpl w:val="8C4CB8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780C04"/>
    <w:multiLevelType w:val="hybridMultilevel"/>
    <w:tmpl w:val="6C349754"/>
    <w:lvl w:ilvl="0" w:tplc="0D5C074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0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967361"/>
    <w:multiLevelType w:val="hybridMultilevel"/>
    <w:tmpl w:val="317A9100"/>
    <w:lvl w:ilvl="0" w:tplc="EA2E8094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EF67F7"/>
    <w:multiLevelType w:val="hybridMultilevel"/>
    <w:tmpl w:val="273EE386"/>
    <w:lvl w:ilvl="0" w:tplc="DF320E40">
      <w:start w:val="1"/>
      <w:numFmt w:val="upperRoman"/>
      <w:lvlText w:val="%1-"/>
      <w:lvlJc w:val="left"/>
      <w:pPr>
        <w:ind w:left="1429" w:hanging="720"/>
      </w:pPr>
      <w:rPr>
        <w:rFonts w:hint="default"/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57A28B4"/>
    <w:multiLevelType w:val="hybridMultilevel"/>
    <w:tmpl w:val="C390FA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C20165"/>
    <w:multiLevelType w:val="hybridMultilevel"/>
    <w:tmpl w:val="17E29F68"/>
    <w:lvl w:ilvl="0" w:tplc="90220150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  <w:b/>
        <w:bCs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1709"/>
    <w:rsid w:val="00000240"/>
    <w:rsid w:val="00001CDA"/>
    <w:rsid w:val="0000229B"/>
    <w:rsid w:val="0000248C"/>
    <w:rsid w:val="00003746"/>
    <w:rsid w:val="000039C2"/>
    <w:rsid w:val="00004EDE"/>
    <w:rsid w:val="00005169"/>
    <w:rsid w:val="00006D19"/>
    <w:rsid w:val="000070A3"/>
    <w:rsid w:val="00007E66"/>
    <w:rsid w:val="00010903"/>
    <w:rsid w:val="00013238"/>
    <w:rsid w:val="000145F6"/>
    <w:rsid w:val="00014E70"/>
    <w:rsid w:val="00015ECB"/>
    <w:rsid w:val="000171CC"/>
    <w:rsid w:val="000171D2"/>
    <w:rsid w:val="00017220"/>
    <w:rsid w:val="000206B9"/>
    <w:rsid w:val="0002081E"/>
    <w:rsid w:val="000213C9"/>
    <w:rsid w:val="000213EA"/>
    <w:rsid w:val="00021A5F"/>
    <w:rsid w:val="00021CB3"/>
    <w:rsid w:val="000225D2"/>
    <w:rsid w:val="00022AF1"/>
    <w:rsid w:val="00022C86"/>
    <w:rsid w:val="0002318F"/>
    <w:rsid w:val="00025284"/>
    <w:rsid w:val="000257F4"/>
    <w:rsid w:val="00025F2A"/>
    <w:rsid w:val="000266E5"/>
    <w:rsid w:val="00026DBE"/>
    <w:rsid w:val="00027117"/>
    <w:rsid w:val="00027520"/>
    <w:rsid w:val="0003047E"/>
    <w:rsid w:val="00031818"/>
    <w:rsid w:val="00032002"/>
    <w:rsid w:val="00033182"/>
    <w:rsid w:val="00033ADC"/>
    <w:rsid w:val="00033BC7"/>
    <w:rsid w:val="00033E88"/>
    <w:rsid w:val="000345C5"/>
    <w:rsid w:val="00034E3F"/>
    <w:rsid w:val="000350A8"/>
    <w:rsid w:val="000354AC"/>
    <w:rsid w:val="00035662"/>
    <w:rsid w:val="0003604B"/>
    <w:rsid w:val="00036D91"/>
    <w:rsid w:val="000374D2"/>
    <w:rsid w:val="00037944"/>
    <w:rsid w:val="0004031E"/>
    <w:rsid w:val="00040A7D"/>
    <w:rsid w:val="00040EFD"/>
    <w:rsid w:val="000410D4"/>
    <w:rsid w:val="0004245D"/>
    <w:rsid w:val="00043144"/>
    <w:rsid w:val="00043928"/>
    <w:rsid w:val="00044AFA"/>
    <w:rsid w:val="00044F91"/>
    <w:rsid w:val="000452A5"/>
    <w:rsid w:val="00045523"/>
    <w:rsid w:val="000455EC"/>
    <w:rsid w:val="0004587B"/>
    <w:rsid w:val="000461DA"/>
    <w:rsid w:val="00046331"/>
    <w:rsid w:val="00046F1F"/>
    <w:rsid w:val="00050578"/>
    <w:rsid w:val="000508E3"/>
    <w:rsid w:val="00050E60"/>
    <w:rsid w:val="00051EC7"/>
    <w:rsid w:val="000528E0"/>
    <w:rsid w:val="00052C9F"/>
    <w:rsid w:val="00053B05"/>
    <w:rsid w:val="00055958"/>
    <w:rsid w:val="00056E97"/>
    <w:rsid w:val="000577D8"/>
    <w:rsid w:val="00057B9C"/>
    <w:rsid w:val="00060322"/>
    <w:rsid w:val="00060462"/>
    <w:rsid w:val="000606C7"/>
    <w:rsid w:val="00060707"/>
    <w:rsid w:val="000607AB"/>
    <w:rsid w:val="0006086A"/>
    <w:rsid w:val="00061644"/>
    <w:rsid w:val="000646C0"/>
    <w:rsid w:val="00064C3B"/>
    <w:rsid w:val="00064C9F"/>
    <w:rsid w:val="00065B3A"/>
    <w:rsid w:val="00065B4B"/>
    <w:rsid w:val="00065EC2"/>
    <w:rsid w:val="00066FD9"/>
    <w:rsid w:val="0006702D"/>
    <w:rsid w:val="000703D7"/>
    <w:rsid w:val="00070AE0"/>
    <w:rsid w:val="00073741"/>
    <w:rsid w:val="000739D6"/>
    <w:rsid w:val="000750E3"/>
    <w:rsid w:val="0007647B"/>
    <w:rsid w:val="000766DC"/>
    <w:rsid w:val="00076DC2"/>
    <w:rsid w:val="00080857"/>
    <w:rsid w:val="00081074"/>
    <w:rsid w:val="00082127"/>
    <w:rsid w:val="000821AC"/>
    <w:rsid w:val="00082C1C"/>
    <w:rsid w:val="00082FE2"/>
    <w:rsid w:val="00083A94"/>
    <w:rsid w:val="00085227"/>
    <w:rsid w:val="00085DEE"/>
    <w:rsid w:val="000867C6"/>
    <w:rsid w:val="00087304"/>
    <w:rsid w:val="000874CC"/>
    <w:rsid w:val="000878D9"/>
    <w:rsid w:val="000879DA"/>
    <w:rsid w:val="00087A97"/>
    <w:rsid w:val="00090B27"/>
    <w:rsid w:val="000913B0"/>
    <w:rsid w:val="00091884"/>
    <w:rsid w:val="0009214D"/>
    <w:rsid w:val="000922A7"/>
    <w:rsid w:val="00092783"/>
    <w:rsid w:val="00092F27"/>
    <w:rsid w:val="00093310"/>
    <w:rsid w:val="00094024"/>
    <w:rsid w:val="00094142"/>
    <w:rsid w:val="00095B43"/>
    <w:rsid w:val="00096175"/>
    <w:rsid w:val="00096C58"/>
    <w:rsid w:val="0009736F"/>
    <w:rsid w:val="000974C7"/>
    <w:rsid w:val="0009769A"/>
    <w:rsid w:val="00097992"/>
    <w:rsid w:val="00097D60"/>
    <w:rsid w:val="000A0969"/>
    <w:rsid w:val="000A0ACF"/>
    <w:rsid w:val="000A0C8D"/>
    <w:rsid w:val="000A12A0"/>
    <w:rsid w:val="000A2720"/>
    <w:rsid w:val="000A311C"/>
    <w:rsid w:val="000A3173"/>
    <w:rsid w:val="000A3262"/>
    <w:rsid w:val="000A3533"/>
    <w:rsid w:val="000A3B26"/>
    <w:rsid w:val="000A3E5D"/>
    <w:rsid w:val="000A3F1C"/>
    <w:rsid w:val="000A45C8"/>
    <w:rsid w:val="000A47A1"/>
    <w:rsid w:val="000A4B14"/>
    <w:rsid w:val="000A4B41"/>
    <w:rsid w:val="000A4EC5"/>
    <w:rsid w:val="000A568C"/>
    <w:rsid w:val="000A5B92"/>
    <w:rsid w:val="000A5C56"/>
    <w:rsid w:val="000A5F92"/>
    <w:rsid w:val="000A647B"/>
    <w:rsid w:val="000A69D8"/>
    <w:rsid w:val="000A6BDA"/>
    <w:rsid w:val="000A7D18"/>
    <w:rsid w:val="000B0F98"/>
    <w:rsid w:val="000B16A7"/>
    <w:rsid w:val="000B16DD"/>
    <w:rsid w:val="000B1DC3"/>
    <w:rsid w:val="000B20EB"/>
    <w:rsid w:val="000B2BB4"/>
    <w:rsid w:val="000B2FF9"/>
    <w:rsid w:val="000B3864"/>
    <w:rsid w:val="000B3DD3"/>
    <w:rsid w:val="000B3E52"/>
    <w:rsid w:val="000B5560"/>
    <w:rsid w:val="000B6DD4"/>
    <w:rsid w:val="000B7027"/>
    <w:rsid w:val="000B719C"/>
    <w:rsid w:val="000B73E0"/>
    <w:rsid w:val="000B783A"/>
    <w:rsid w:val="000B78A5"/>
    <w:rsid w:val="000B7AD6"/>
    <w:rsid w:val="000C0F49"/>
    <w:rsid w:val="000C0F9C"/>
    <w:rsid w:val="000C16D4"/>
    <w:rsid w:val="000C1926"/>
    <w:rsid w:val="000C1930"/>
    <w:rsid w:val="000C20D6"/>
    <w:rsid w:val="000C244A"/>
    <w:rsid w:val="000C26BE"/>
    <w:rsid w:val="000C2BFB"/>
    <w:rsid w:val="000C2DF2"/>
    <w:rsid w:val="000C3074"/>
    <w:rsid w:val="000C363A"/>
    <w:rsid w:val="000C3A30"/>
    <w:rsid w:val="000C3A49"/>
    <w:rsid w:val="000C4133"/>
    <w:rsid w:val="000C4678"/>
    <w:rsid w:val="000C5BDC"/>
    <w:rsid w:val="000C5DFD"/>
    <w:rsid w:val="000C63CF"/>
    <w:rsid w:val="000C7EDB"/>
    <w:rsid w:val="000D079F"/>
    <w:rsid w:val="000D0F54"/>
    <w:rsid w:val="000D14C6"/>
    <w:rsid w:val="000D163C"/>
    <w:rsid w:val="000D2563"/>
    <w:rsid w:val="000D3F0D"/>
    <w:rsid w:val="000D4188"/>
    <w:rsid w:val="000D44E8"/>
    <w:rsid w:val="000D646F"/>
    <w:rsid w:val="000E0014"/>
    <w:rsid w:val="000E0522"/>
    <w:rsid w:val="000E0793"/>
    <w:rsid w:val="000E0AA2"/>
    <w:rsid w:val="000E2162"/>
    <w:rsid w:val="000E2818"/>
    <w:rsid w:val="000E2A33"/>
    <w:rsid w:val="000E320B"/>
    <w:rsid w:val="000E36E6"/>
    <w:rsid w:val="000E38A5"/>
    <w:rsid w:val="000E3E31"/>
    <w:rsid w:val="000E4B9F"/>
    <w:rsid w:val="000E56A0"/>
    <w:rsid w:val="000E5782"/>
    <w:rsid w:val="000E5D6B"/>
    <w:rsid w:val="000E6A04"/>
    <w:rsid w:val="000E6A1A"/>
    <w:rsid w:val="000E7287"/>
    <w:rsid w:val="000E7798"/>
    <w:rsid w:val="000F016D"/>
    <w:rsid w:val="000F0601"/>
    <w:rsid w:val="000F0688"/>
    <w:rsid w:val="000F0878"/>
    <w:rsid w:val="000F0ABC"/>
    <w:rsid w:val="000F15A6"/>
    <w:rsid w:val="000F2243"/>
    <w:rsid w:val="000F24A2"/>
    <w:rsid w:val="000F252B"/>
    <w:rsid w:val="000F2D8A"/>
    <w:rsid w:val="000F4013"/>
    <w:rsid w:val="000F54B2"/>
    <w:rsid w:val="000F5993"/>
    <w:rsid w:val="000F59E1"/>
    <w:rsid w:val="000F5BD8"/>
    <w:rsid w:val="000F5CCF"/>
    <w:rsid w:val="000F5E36"/>
    <w:rsid w:val="000F6546"/>
    <w:rsid w:val="000F6626"/>
    <w:rsid w:val="000F73BB"/>
    <w:rsid w:val="00100177"/>
    <w:rsid w:val="00100473"/>
    <w:rsid w:val="00100D71"/>
    <w:rsid w:val="00102240"/>
    <w:rsid w:val="0010373D"/>
    <w:rsid w:val="00103FAC"/>
    <w:rsid w:val="001041E1"/>
    <w:rsid w:val="00104EF2"/>
    <w:rsid w:val="00105392"/>
    <w:rsid w:val="00105C2D"/>
    <w:rsid w:val="00105E33"/>
    <w:rsid w:val="00106643"/>
    <w:rsid w:val="00106B2D"/>
    <w:rsid w:val="001071C2"/>
    <w:rsid w:val="001073CB"/>
    <w:rsid w:val="001076E0"/>
    <w:rsid w:val="0010779D"/>
    <w:rsid w:val="00107C27"/>
    <w:rsid w:val="00110757"/>
    <w:rsid w:val="00110A5F"/>
    <w:rsid w:val="00111AA6"/>
    <w:rsid w:val="00112AB7"/>
    <w:rsid w:val="00113B93"/>
    <w:rsid w:val="00113DFB"/>
    <w:rsid w:val="001158D1"/>
    <w:rsid w:val="0011622D"/>
    <w:rsid w:val="00116418"/>
    <w:rsid w:val="00116DB2"/>
    <w:rsid w:val="00117A85"/>
    <w:rsid w:val="00117EC7"/>
    <w:rsid w:val="00120181"/>
    <w:rsid w:val="00120386"/>
    <w:rsid w:val="00120760"/>
    <w:rsid w:val="001208C2"/>
    <w:rsid w:val="00120A7E"/>
    <w:rsid w:val="00120DE6"/>
    <w:rsid w:val="00121274"/>
    <w:rsid w:val="001213D4"/>
    <w:rsid w:val="00121E23"/>
    <w:rsid w:val="00121E57"/>
    <w:rsid w:val="001229E8"/>
    <w:rsid w:val="00124CE9"/>
    <w:rsid w:val="001254BB"/>
    <w:rsid w:val="00125753"/>
    <w:rsid w:val="00125A2F"/>
    <w:rsid w:val="0013028C"/>
    <w:rsid w:val="0013094B"/>
    <w:rsid w:val="00130D58"/>
    <w:rsid w:val="00131593"/>
    <w:rsid w:val="00131AEB"/>
    <w:rsid w:val="001322D8"/>
    <w:rsid w:val="00132E18"/>
    <w:rsid w:val="00133824"/>
    <w:rsid w:val="0013424D"/>
    <w:rsid w:val="00134680"/>
    <w:rsid w:val="00134960"/>
    <w:rsid w:val="00134B1D"/>
    <w:rsid w:val="00135075"/>
    <w:rsid w:val="00135C62"/>
    <w:rsid w:val="001364F0"/>
    <w:rsid w:val="00137638"/>
    <w:rsid w:val="00137943"/>
    <w:rsid w:val="00137F33"/>
    <w:rsid w:val="00141218"/>
    <w:rsid w:val="00142138"/>
    <w:rsid w:val="00142315"/>
    <w:rsid w:val="00142964"/>
    <w:rsid w:val="0014387F"/>
    <w:rsid w:val="0014402F"/>
    <w:rsid w:val="001443CA"/>
    <w:rsid w:val="0014450D"/>
    <w:rsid w:val="0014472D"/>
    <w:rsid w:val="00144952"/>
    <w:rsid w:val="001452A5"/>
    <w:rsid w:val="0014553E"/>
    <w:rsid w:val="00145AA6"/>
    <w:rsid w:val="00145ACF"/>
    <w:rsid w:val="00145B70"/>
    <w:rsid w:val="0014717F"/>
    <w:rsid w:val="0014732F"/>
    <w:rsid w:val="00147D0B"/>
    <w:rsid w:val="00147D8C"/>
    <w:rsid w:val="0015083D"/>
    <w:rsid w:val="00151285"/>
    <w:rsid w:val="0015152E"/>
    <w:rsid w:val="001516EB"/>
    <w:rsid w:val="00151DE9"/>
    <w:rsid w:val="00152280"/>
    <w:rsid w:val="00152C1C"/>
    <w:rsid w:val="00153A26"/>
    <w:rsid w:val="00153B54"/>
    <w:rsid w:val="00154F02"/>
    <w:rsid w:val="0015516C"/>
    <w:rsid w:val="0015563D"/>
    <w:rsid w:val="00155744"/>
    <w:rsid w:val="00155BA2"/>
    <w:rsid w:val="00155D99"/>
    <w:rsid w:val="001562D8"/>
    <w:rsid w:val="00156568"/>
    <w:rsid w:val="0015727C"/>
    <w:rsid w:val="00157916"/>
    <w:rsid w:val="00160132"/>
    <w:rsid w:val="00160333"/>
    <w:rsid w:val="0016068A"/>
    <w:rsid w:val="00160989"/>
    <w:rsid w:val="00160B90"/>
    <w:rsid w:val="0016125B"/>
    <w:rsid w:val="00162FAD"/>
    <w:rsid w:val="00163BC8"/>
    <w:rsid w:val="001649D7"/>
    <w:rsid w:val="00164ABF"/>
    <w:rsid w:val="00164F0B"/>
    <w:rsid w:val="00165CA5"/>
    <w:rsid w:val="00166035"/>
    <w:rsid w:val="00166084"/>
    <w:rsid w:val="00166481"/>
    <w:rsid w:val="001671EA"/>
    <w:rsid w:val="001674A8"/>
    <w:rsid w:val="00167E2F"/>
    <w:rsid w:val="00170C9F"/>
    <w:rsid w:val="00171024"/>
    <w:rsid w:val="00171334"/>
    <w:rsid w:val="0017201A"/>
    <w:rsid w:val="00172A33"/>
    <w:rsid w:val="00172C0D"/>
    <w:rsid w:val="00172E93"/>
    <w:rsid w:val="00172F6D"/>
    <w:rsid w:val="00173E99"/>
    <w:rsid w:val="00174765"/>
    <w:rsid w:val="00174AE7"/>
    <w:rsid w:val="00174CED"/>
    <w:rsid w:val="001752C4"/>
    <w:rsid w:val="001776F0"/>
    <w:rsid w:val="00177BE3"/>
    <w:rsid w:val="001812F3"/>
    <w:rsid w:val="001818ED"/>
    <w:rsid w:val="00181D12"/>
    <w:rsid w:val="00182A3C"/>
    <w:rsid w:val="00183198"/>
    <w:rsid w:val="00183294"/>
    <w:rsid w:val="0018375D"/>
    <w:rsid w:val="00184198"/>
    <w:rsid w:val="00184DBE"/>
    <w:rsid w:val="00186BC6"/>
    <w:rsid w:val="001873DA"/>
    <w:rsid w:val="0019066B"/>
    <w:rsid w:val="0019150B"/>
    <w:rsid w:val="001917C1"/>
    <w:rsid w:val="0019243D"/>
    <w:rsid w:val="00192532"/>
    <w:rsid w:val="00192CF3"/>
    <w:rsid w:val="00193AF8"/>
    <w:rsid w:val="001944E8"/>
    <w:rsid w:val="00194DB0"/>
    <w:rsid w:val="0019586B"/>
    <w:rsid w:val="00195E73"/>
    <w:rsid w:val="00196558"/>
    <w:rsid w:val="001975AB"/>
    <w:rsid w:val="001A0145"/>
    <w:rsid w:val="001A02C4"/>
    <w:rsid w:val="001A1764"/>
    <w:rsid w:val="001A176C"/>
    <w:rsid w:val="001A17BB"/>
    <w:rsid w:val="001A271E"/>
    <w:rsid w:val="001A28C7"/>
    <w:rsid w:val="001A2934"/>
    <w:rsid w:val="001A3296"/>
    <w:rsid w:val="001A3800"/>
    <w:rsid w:val="001A3B8E"/>
    <w:rsid w:val="001A6218"/>
    <w:rsid w:val="001A64B4"/>
    <w:rsid w:val="001A71FA"/>
    <w:rsid w:val="001A75EE"/>
    <w:rsid w:val="001B0040"/>
    <w:rsid w:val="001B07E4"/>
    <w:rsid w:val="001B1968"/>
    <w:rsid w:val="001B19B4"/>
    <w:rsid w:val="001B1E58"/>
    <w:rsid w:val="001B24DA"/>
    <w:rsid w:val="001B2BBF"/>
    <w:rsid w:val="001B34AB"/>
    <w:rsid w:val="001B3843"/>
    <w:rsid w:val="001B47A2"/>
    <w:rsid w:val="001B4C94"/>
    <w:rsid w:val="001B5DBF"/>
    <w:rsid w:val="001B5E8A"/>
    <w:rsid w:val="001B650C"/>
    <w:rsid w:val="001B65B8"/>
    <w:rsid w:val="001C0924"/>
    <w:rsid w:val="001C2101"/>
    <w:rsid w:val="001C247D"/>
    <w:rsid w:val="001C2C22"/>
    <w:rsid w:val="001C367B"/>
    <w:rsid w:val="001C3FE3"/>
    <w:rsid w:val="001C59A1"/>
    <w:rsid w:val="001C620C"/>
    <w:rsid w:val="001C62E6"/>
    <w:rsid w:val="001C65F5"/>
    <w:rsid w:val="001C73B6"/>
    <w:rsid w:val="001D0EDD"/>
    <w:rsid w:val="001D1F4D"/>
    <w:rsid w:val="001D2E32"/>
    <w:rsid w:val="001D3649"/>
    <w:rsid w:val="001D3AF5"/>
    <w:rsid w:val="001D479A"/>
    <w:rsid w:val="001D4C43"/>
    <w:rsid w:val="001D5174"/>
    <w:rsid w:val="001D5A52"/>
    <w:rsid w:val="001D5B35"/>
    <w:rsid w:val="001D6063"/>
    <w:rsid w:val="001D6A19"/>
    <w:rsid w:val="001D72AE"/>
    <w:rsid w:val="001D7887"/>
    <w:rsid w:val="001D797F"/>
    <w:rsid w:val="001D79BB"/>
    <w:rsid w:val="001D7CD3"/>
    <w:rsid w:val="001D7E97"/>
    <w:rsid w:val="001E0599"/>
    <w:rsid w:val="001E0930"/>
    <w:rsid w:val="001E095F"/>
    <w:rsid w:val="001E12AC"/>
    <w:rsid w:val="001E130B"/>
    <w:rsid w:val="001E1C3B"/>
    <w:rsid w:val="001E1C41"/>
    <w:rsid w:val="001E1E72"/>
    <w:rsid w:val="001E2592"/>
    <w:rsid w:val="001E2A84"/>
    <w:rsid w:val="001E3237"/>
    <w:rsid w:val="001E3E61"/>
    <w:rsid w:val="001E3E91"/>
    <w:rsid w:val="001E529B"/>
    <w:rsid w:val="001E530F"/>
    <w:rsid w:val="001E5F43"/>
    <w:rsid w:val="001E659B"/>
    <w:rsid w:val="001E6BE1"/>
    <w:rsid w:val="001E7AFF"/>
    <w:rsid w:val="001F20DD"/>
    <w:rsid w:val="001F2C5A"/>
    <w:rsid w:val="001F31A4"/>
    <w:rsid w:val="001F32FB"/>
    <w:rsid w:val="001F3A35"/>
    <w:rsid w:val="001F4092"/>
    <w:rsid w:val="001F4A62"/>
    <w:rsid w:val="001F4B81"/>
    <w:rsid w:val="001F4C90"/>
    <w:rsid w:val="001F534E"/>
    <w:rsid w:val="001F55F1"/>
    <w:rsid w:val="001F5885"/>
    <w:rsid w:val="001F5B01"/>
    <w:rsid w:val="001F5E59"/>
    <w:rsid w:val="001F5F13"/>
    <w:rsid w:val="001F63AA"/>
    <w:rsid w:val="001F6554"/>
    <w:rsid w:val="001F6F92"/>
    <w:rsid w:val="00200809"/>
    <w:rsid w:val="00201A59"/>
    <w:rsid w:val="0020290C"/>
    <w:rsid w:val="00202B02"/>
    <w:rsid w:val="00202BC4"/>
    <w:rsid w:val="002030C3"/>
    <w:rsid w:val="00204224"/>
    <w:rsid w:val="00205A75"/>
    <w:rsid w:val="0020610D"/>
    <w:rsid w:val="0020624B"/>
    <w:rsid w:val="00206553"/>
    <w:rsid w:val="0020674D"/>
    <w:rsid w:val="002076EB"/>
    <w:rsid w:val="002108FF"/>
    <w:rsid w:val="0021098F"/>
    <w:rsid w:val="002115E3"/>
    <w:rsid w:val="0021194F"/>
    <w:rsid w:val="00211A5B"/>
    <w:rsid w:val="00212A9D"/>
    <w:rsid w:val="00212E38"/>
    <w:rsid w:val="002140E1"/>
    <w:rsid w:val="00214B72"/>
    <w:rsid w:val="00215354"/>
    <w:rsid w:val="00215CD4"/>
    <w:rsid w:val="00216769"/>
    <w:rsid w:val="00216E5B"/>
    <w:rsid w:val="002170EB"/>
    <w:rsid w:val="0021714E"/>
    <w:rsid w:val="002177CE"/>
    <w:rsid w:val="00217ACB"/>
    <w:rsid w:val="00217B54"/>
    <w:rsid w:val="00220187"/>
    <w:rsid w:val="00220207"/>
    <w:rsid w:val="00220915"/>
    <w:rsid w:val="00220AC7"/>
    <w:rsid w:val="002211ED"/>
    <w:rsid w:val="00221A78"/>
    <w:rsid w:val="0022215C"/>
    <w:rsid w:val="00222500"/>
    <w:rsid w:val="002227D6"/>
    <w:rsid w:val="002231D1"/>
    <w:rsid w:val="002237D9"/>
    <w:rsid w:val="00223ECD"/>
    <w:rsid w:val="002252CA"/>
    <w:rsid w:val="0022656D"/>
    <w:rsid w:val="002265A3"/>
    <w:rsid w:val="00226B54"/>
    <w:rsid w:val="0022701E"/>
    <w:rsid w:val="0022704E"/>
    <w:rsid w:val="00227BA8"/>
    <w:rsid w:val="002307AA"/>
    <w:rsid w:val="002307EC"/>
    <w:rsid w:val="00230917"/>
    <w:rsid w:val="00230CA2"/>
    <w:rsid w:val="00231F32"/>
    <w:rsid w:val="002326B6"/>
    <w:rsid w:val="002328EF"/>
    <w:rsid w:val="00233033"/>
    <w:rsid w:val="00233967"/>
    <w:rsid w:val="00234073"/>
    <w:rsid w:val="00234B65"/>
    <w:rsid w:val="002358DB"/>
    <w:rsid w:val="00235B13"/>
    <w:rsid w:val="00236480"/>
    <w:rsid w:val="00237677"/>
    <w:rsid w:val="00240E09"/>
    <w:rsid w:val="00241349"/>
    <w:rsid w:val="002413C8"/>
    <w:rsid w:val="002424DD"/>
    <w:rsid w:val="00242E27"/>
    <w:rsid w:val="00243907"/>
    <w:rsid w:val="00243B39"/>
    <w:rsid w:val="00243C34"/>
    <w:rsid w:val="00243F03"/>
    <w:rsid w:val="00243F0A"/>
    <w:rsid w:val="00243FE5"/>
    <w:rsid w:val="0024418B"/>
    <w:rsid w:val="00244852"/>
    <w:rsid w:val="0024702E"/>
    <w:rsid w:val="002471D1"/>
    <w:rsid w:val="0024737E"/>
    <w:rsid w:val="00247DD5"/>
    <w:rsid w:val="00250218"/>
    <w:rsid w:val="0025051F"/>
    <w:rsid w:val="00250853"/>
    <w:rsid w:val="002508D6"/>
    <w:rsid w:val="002509F7"/>
    <w:rsid w:val="00251180"/>
    <w:rsid w:val="00251D47"/>
    <w:rsid w:val="0025209E"/>
    <w:rsid w:val="00252110"/>
    <w:rsid w:val="00252491"/>
    <w:rsid w:val="00252710"/>
    <w:rsid w:val="002527F2"/>
    <w:rsid w:val="00252B78"/>
    <w:rsid w:val="00252E53"/>
    <w:rsid w:val="00255361"/>
    <w:rsid w:val="002555DD"/>
    <w:rsid w:val="00255AA0"/>
    <w:rsid w:val="0025609C"/>
    <w:rsid w:val="00256141"/>
    <w:rsid w:val="00256686"/>
    <w:rsid w:val="002566D2"/>
    <w:rsid w:val="002573AE"/>
    <w:rsid w:val="00260319"/>
    <w:rsid w:val="0026052E"/>
    <w:rsid w:val="00260F4F"/>
    <w:rsid w:val="00261630"/>
    <w:rsid w:val="00261E7A"/>
    <w:rsid w:val="00262508"/>
    <w:rsid w:val="002627E0"/>
    <w:rsid w:val="00262D97"/>
    <w:rsid w:val="002632FA"/>
    <w:rsid w:val="00263662"/>
    <w:rsid w:val="002646F1"/>
    <w:rsid w:val="0026646D"/>
    <w:rsid w:val="00266D48"/>
    <w:rsid w:val="00267040"/>
    <w:rsid w:val="002672FB"/>
    <w:rsid w:val="00267A27"/>
    <w:rsid w:val="0027066F"/>
    <w:rsid w:val="002711DB"/>
    <w:rsid w:val="002711F3"/>
    <w:rsid w:val="00271E75"/>
    <w:rsid w:val="0027254C"/>
    <w:rsid w:val="002731FA"/>
    <w:rsid w:val="002743EE"/>
    <w:rsid w:val="00275C08"/>
    <w:rsid w:val="00275CE8"/>
    <w:rsid w:val="0027609E"/>
    <w:rsid w:val="00276681"/>
    <w:rsid w:val="00276C67"/>
    <w:rsid w:val="00280692"/>
    <w:rsid w:val="00280ED7"/>
    <w:rsid w:val="002816B6"/>
    <w:rsid w:val="00282881"/>
    <w:rsid w:val="00282EEF"/>
    <w:rsid w:val="002835B1"/>
    <w:rsid w:val="00283901"/>
    <w:rsid w:val="00284081"/>
    <w:rsid w:val="0028443B"/>
    <w:rsid w:val="0028485E"/>
    <w:rsid w:val="002848D3"/>
    <w:rsid w:val="00284DF4"/>
    <w:rsid w:val="0028569C"/>
    <w:rsid w:val="0028718C"/>
    <w:rsid w:val="002871F1"/>
    <w:rsid w:val="002879D5"/>
    <w:rsid w:val="00287A5C"/>
    <w:rsid w:val="00287E19"/>
    <w:rsid w:val="0029012C"/>
    <w:rsid w:val="002905A6"/>
    <w:rsid w:val="00290BC1"/>
    <w:rsid w:val="00291327"/>
    <w:rsid w:val="00291D80"/>
    <w:rsid w:val="00292B32"/>
    <w:rsid w:val="00292C7A"/>
    <w:rsid w:val="0029330A"/>
    <w:rsid w:val="00293608"/>
    <w:rsid w:val="002940C2"/>
    <w:rsid w:val="00294A3B"/>
    <w:rsid w:val="00295366"/>
    <w:rsid w:val="00295395"/>
    <w:rsid w:val="00295754"/>
    <w:rsid w:val="00295F9E"/>
    <w:rsid w:val="00296AD8"/>
    <w:rsid w:val="002A0493"/>
    <w:rsid w:val="002A08F3"/>
    <w:rsid w:val="002A16C5"/>
    <w:rsid w:val="002A26D5"/>
    <w:rsid w:val="002A26F3"/>
    <w:rsid w:val="002A2D27"/>
    <w:rsid w:val="002A32C2"/>
    <w:rsid w:val="002A3456"/>
    <w:rsid w:val="002A3B38"/>
    <w:rsid w:val="002A3D81"/>
    <w:rsid w:val="002A50EE"/>
    <w:rsid w:val="002A55C3"/>
    <w:rsid w:val="002A57E1"/>
    <w:rsid w:val="002A5FDA"/>
    <w:rsid w:val="002A6330"/>
    <w:rsid w:val="002A6576"/>
    <w:rsid w:val="002A663B"/>
    <w:rsid w:val="002A7A4E"/>
    <w:rsid w:val="002B0287"/>
    <w:rsid w:val="002B02E1"/>
    <w:rsid w:val="002B086B"/>
    <w:rsid w:val="002B0A0E"/>
    <w:rsid w:val="002B0E92"/>
    <w:rsid w:val="002B0EE4"/>
    <w:rsid w:val="002B13FF"/>
    <w:rsid w:val="002B16DB"/>
    <w:rsid w:val="002B19B7"/>
    <w:rsid w:val="002B1C55"/>
    <w:rsid w:val="002B1F02"/>
    <w:rsid w:val="002B2070"/>
    <w:rsid w:val="002B2BBD"/>
    <w:rsid w:val="002B3839"/>
    <w:rsid w:val="002B4E8A"/>
    <w:rsid w:val="002B538B"/>
    <w:rsid w:val="002B5F6E"/>
    <w:rsid w:val="002B5FC8"/>
    <w:rsid w:val="002B6C40"/>
    <w:rsid w:val="002B6D74"/>
    <w:rsid w:val="002B6F70"/>
    <w:rsid w:val="002B7136"/>
    <w:rsid w:val="002B7A29"/>
    <w:rsid w:val="002B7ACA"/>
    <w:rsid w:val="002B7CEB"/>
    <w:rsid w:val="002C0A5E"/>
    <w:rsid w:val="002C14A7"/>
    <w:rsid w:val="002C20B8"/>
    <w:rsid w:val="002C2B4A"/>
    <w:rsid w:val="002C30A1"/>
    <w:rsid w:val="002C3692"/>
    <w:rsid w:val="002C3C67"/>
    <w:rsid w:val="002C4282"/>
    <w:rsid w:val="002C4D94"/>
    <w:rsid w:val="002C51BA"/>
    <w:rsid w:val="002C5F08"/>
    <w:rsid w:val="002C5F77"/>
    <w:rsid w:val="002C619F"/>
    <w:rsid w:val="002C67E5"/>
    <w:rsid w:val="002C76DC"/>
    <w:rsid w:val="002D1AAF"/>
    <w:rsid w:val="002D1FDC"/>
    <w:rsid w:val="002D20B1"/>
    <w:rsid w:val="002D2D3C"/>
    <w:rsid w:val="002D329A"/>
    <w:rsid w:val="002D3701"/>
    <w:rsid w:val="002D486C"/>
    <w:rsid w:val="002D566D"/>
    <w:rsid w:val="002D5700"/>
    <w:rsid w:val="002D599A"/>
    <w:rsid w:val="002D5B49"/>
    <w:rsid w:val="002D603C"/>
    <w:rsid w:val="002D6D93"/>
    <w:rsid w:val="002D7321"/>
    <w:rsid w:val="002E0E0D"/>
    <w:rsid w:val="002E104F"/>
    <w:rsid w:val="002E12B3"/>
    <w:rsid w:val="002E19D4"/>
    <w:rsid w:val="002E1E91"/>
    <w:rsid w:val="002E1FDA"/>
    <w:rsid w:val="002E248A"/>
    <w:rsid w:val="002E2600"/>
    <w:rsid w:val="002E3225"/>
    <w:rsid w:val="002E327E"/>
    <w:rsid w:val="002E34AD"/>
    <w:rsid w:val="002E3E60"/>
    <w:rsid w:val="002E4059"/>
    <w:rsid w:val="002E45CC"/>
    <w:rsid w:val="002E480B"/>
    <w:rsid w:val="002E4A98"/>
    <w:rsid w:val="002E582B"/>
    <w:rsid w:val="002E6495"/>
    <w:rsid w:val="002E6A72"/>
    <w:rsid w:val="002E74DE"/>
    <w:rsid w:val="002E7B6F"/>
    <w:rsid w:val="002F0328"/>
    <w:rsid w:val="002F07C9"/>
    <w:rsid w:val="002F0A95"/>
    <w:rsid w:val="002F2543"/>
    <w:rsid w:val="002F2FFE"/>
    <w:rsid w:val="002F3947"/>
    <w:rsid w:val="002F404F"/>
    <w:rsid w:val="002F470B"/>
    <w:rsid w:val="002F5628"/>
    <w:rsid w:val="002F568C"/>
    <w:rsid w:val="002F6FFF"/>
    <w:rsid w:val="002F7202"/>
    <w:rsid w:val="00300358"/>
    <w:rsid w:val="0030071B"/>
    <w:rsid w:val="00300D71"/>
    <w:rsid w:val="003013EC"/>
    <w:rsid w:val="00301E5F"/>
    <w:rsid w:val="00301F25"/>
    <w:rsid w:val="00301F92"/>
    <w:rsid w:val="0030203E"/>
    <w:rsid w:val="00302CAD"/>
    <w:rsid w:val="00302F94"/>
    <w:rsid w:val="003030B7"/>
    <w:rsid w:val="003033F5"/>
    <w:rsid w:val="00304909"/>
    <w:rsid w:val="00304B0F"/>
    <w:rsid w:val="00304CBA"/>
    <w:rsid w:val="00305C6B"/>
    <w:rsid w:val="00305DAA"/>
    <w:rsid w:val="00306654"/>
    <w:rsid w:val="003066BB"/>
    <w:rsid w:val="003069A9"/>
    <w:rsid w:val="003070EC"/>
    <w:rsid w:val="00307470"/>
    <w:rsid w:val="0031051B"/>
    <w:rsid w:val="0031063C"/>
    <w:rsid w:val="00311893"/>
    <w:rsid w:val="0031216E"/>
    <w:rsid w:val="0031254C"/>
    <w:rsid w:val="00313445"/>
    <w:rsid w:val="00313669"/>
    <w:rsid w:val="00314348"/>
    <w:rsid w:val="00314688"/>
    <w:rsid w:val="00314D45"/>
    <w:rsid w:val="00315104"/>
    <w:rsid w:val="00315976"/>
    <w:rsid w:val="00317E38"/>
    <w:rsid w:val="00322577"/>
    <w:rsid w:val="003227CF"/>
    <w:rsid w:val="00323A2D"/>
    <w:rsid w:val="0032583F"/>
    <w:rsid w:val="00325A36"/>
    <w:rsid w:val="00325E2C"/>
    <w:rsid w:val="00330D2D"/>
    <w:rsid w:val="003312D4"/>
    <w:rsid w:val="003314A8"/>
    <w:rsid w:val="003317E5"/>
    <w:rsid w:val="00331F83"/>
    <w:rsid w:val="003331A3"/>
    <w:rsid w:val="003332EF"/>
    <w:rsid w:val="0033388A"/>
    <w:rsid w:val="00334095"/>
    <w:rsid w:val="0033441A"/>
    <w:rsid w:val="00334779"/>
    <w:rsid w:val="00334B2E"/>
    <w:rsid w:val="00335547"/>
    <w:rsid w:val="003355A5"/>
    <w:rsid w:val="00335A0F"/>
    <w:rsid w:val="00336952"/>
    <w:rsid w:val="00340004"/>
    <w:rsid w:val="00340190"/>
    <w:rsid w:val="00340950"/>
    <w:rsid w:val="00340A49"/>
    <w:rsid w:val="00340F42"/>
    <w:rsid w:val="00340FD3"/>
    <w:rsid w:val="00341C88"/>
    <w:rsid w:val="003428DC"/>
    <w:rsid w:val="0034359A"/>
    <w:rsid w:val="003446F8"/>
    <w:rsid w:val="00344B2D"/>
    <w:rsid w:val="00344C96"/>
    <w:rsid w:val="00345553"/>
    <w:rsid w:val="00345668"/>
    <w:rsid w:val="003479F5"/>
    <w:rsid w:val="00347F9D"/>
    <w:rsid w:val="0035002A"/>
    <w:rsid w:val="003505FF"/>
    <w:rsid w:val="003515BA"/>
    <w:rsid w:val="0035164F"/>
    <w:rsid w:val="0035173B"/>
    <w:rsid w:val="00351DD8"/>
    <w:rsid w:val="00351F90"/>
    <w:rsid w:val="0035400F"/>
    <w:rsid w:val="00354324"/>
    <w:rsid w:val="003543E0"/>
    <w:rsid w:val="003552F0"/>
    <w:rsid w:val="0035583C"/>
    <w:rsid w:val="00355CE0"/>
    <w:rsid w:val="00357171"/>
    <w:rsid w:val="0035744F"/>
    <w:rsid w:val="003605CB"/>
    <w:rsid w:val="003608A7"/>
    <w:rsid w:val="00360E61"/>
    <w:rsid w:val="00361E21"/>
    <w:rsid w:val="00361EB0"/>
    <w:rsid w:val="0036225B"/>
    <w:rsid w:val="00363B9D"/>
    <w:rsid w:val="003644AC"/>
    <w:rsid w:val="00364B58"/>
    <w:rsid w:val="003655BF"/>
    <w:rsid w:val="003660D6"/>
    <w:rsid w:val="00366183"/>
    <w:rsid w:val="0036667F"/>
    <w:rsid w:val="00366994"/>
    <w:rsid w:val="00366D00"/>
    <w:rsid w:val="00366E4C"/>
    <w:rsid w:val="00367413"/>
    <w:rsid w:val="0036779B"/>
    <w:rsid w:val="0037082D"/>
    <w:rsid w:val="00371412"/>
    <w:rsid w:val="0037167C"/>
    <w:rsid w:val="00371C76"/>
    <w:rsid w:val="00371D24"/>
    <w:rsid w:val="00372449"/>
    <w:rsid w:val="00372516"/>
    <w:rsid w:val="00372FAF"/>
    <w:rsid w:val="0037352F"/>
    <w:rsid w:val="0037383C"/>
    <w:rsid w:val="00373D6C"/>
    <w:rsid w:val="003747FF"/>
    <w:rsid w:val="003748A9"/>
    <w:rsid w:val="00375871"/>
    <w:rsid w:val="00375981"/>
    <w:rsid w:val="00375D8F"/>
    <w:rsid w:val="003773F3"/>
    <w:rsid w:val="00377903"/>
    <w:rsid w:val="00377C9A"/>
    <w:rsid w:val="00377D53"/>
    <w:rsid w:val="00377EEB"/>
    <w:rsid w:val="00380980"/>
    <w:rsid w:val="003810F4"/>
    <w:rsid w:val="00381AC2"/>
    <w:rsid w:val="0038254F"/>
    <w:rsid w:val="00382FAD"/>
    <w:rsid w:val="00382FBF"/>
    <w:rsid w:val="00384211"/>
    <w:rsid w:val="0038481A"/>
    <w:rsid w:val="00384DC1"/>
    <w:rsid w:val="003857C1"/>
    <w:rsid w:val="0038592B"/>
    <w:rsid w:val="00386E3A"/>
    <w:rsid w:val="00386FE1"/>
    <w:rsid w:val="0038704C"/>
    <w:rsid w:val="0038726B"/>
    <w:rsid w:val="0038778E"/>
    <w:rsid w:val="0039079A"/>
    <w:rsid w:val="00391B15"/>
    <w:rsid w:val="003921B6"/>
    <w:rsid w:val="00392485"/>
    <w:rsid w:val="00392C3E"/>
    <w:rsid w:val="00393801"/>
    <w:rsid w:val="003938F4"/>
    <w:rsid w:val="003940CD"/>
    <w:rsid w:val="00394676"/>
    <w:rsid w:val="003948C5"/>
    <w:rsid w:val="00394C80"/>
    <w:rsid w:val="003954F2"/>
    <w:rsid w:val="00396F66"/>
    <w:rsid w:val="0039775E"/>
    <w:rsid w:val="003A0B61"/>
    <w:rsid w:val="003A1045"/>
    <w:rsid w:val="003A2ABF"/>
    <w:rsid w:val="003A2AD6"/>
    <w:rsid w:val="003A31D3"/>
    <w:rsid w:val="003A37B4"/>
    <w:rsid w:val="003A3E53"/>
    <w:rsid w:val="003A5667"/>
    <w:rsid w:val="003A5958"/>
    <w:rsid w:val="003A5E30"/>
    <w:rsid w:val="003A670D"/>
    <w:rsid w:val="003A6B3E"/>
    <w:rsid w:val="003A7532"/>
    <w:rsid w:val="003A7AC4"/>
    <w:rsid w:val="003A7C99"/>
    <w:rsid w:val="003A7D5C"/>
    <w:rsid w:val="003B136F"/>
    <w:rsid w:val="003B1AA5"/>
    <w:rsid w:val="003B1BC5"/>
    <w:rsid w:val="003B1CC2"/>
    <w:rsid w:val="003B2626"/>
    <w:rsid w:val="003B2A15"/>
    <w:rsid w:val="003B3999"/>
    <w:rsid w:val="003B4940"/>
    <w:rsid w:val="003B498A"/>
    <w:rsid w:val="003B51EA"/>
    <w:rsid w:val="003B5381"/>
    <w:rsid w:val="003B5412"/>
    <w:rsid w:val="003B5BB8"/>
    <w:rsid w:val="003B619E"/>
    <w:rsid w:val="003B6FA6"/>
    <w:rsid w:val="003B744A"/>
    <w:rsid w:val="003B770B"/>
    <w:rsid w:val="003C025E"/>
    <w:rsid w:val="003C19FB"/>
    <w:rsid w:val="003C1ED6"/>
    <w:rsid w:val="003C1F25"/>
    <w:rsid w:val="003C316C"/>
    <w:rsid w:val="003C3E27"/>
    <w:rsid w:val="003C42CE"/>
    <w:rsid w:val="003C44A7"/>
    <w:rsid w:val="003C4A9F"/>
    <w:rsid w:val="003C4DC8"/>
    <w:rsid w:val="003C51AD"/>
    <w:rsid w:val="003C6647"/>
    <w:rsid w:val="003C678F"/>
    <w:rsid w:val="003C691C"/>
    <w:rsid w:val="003C769C"/>
    <w:rsid w:val="003D04BC"/>
    <w:rsid w:val="003D0B20"/>
    <w:rsid w:val="003D1256"/>
    <w:rsid w:val="003D1709"/>
    <w:rsid w:val="003D1712"/>
    <w:rsid w:val="003D18D1"/>
    <w:rsid w:val="003D2887"/>
    <w:rsid w:val="003D2EC9"/>
    <w:rsid w:val="003D2F43"/>
    <w:rsid w:val="003D3155"/>
    <w:rsid w:val="003D3642"/>
    <w:rsid w:val="003D3BCF"/>
    <w:rsid w:val="003D443D"/>
    <w:rsid w:val="003D502F"/>
    <w:rsid w:val="003D5358"/>
    <w:rsid w:val="003D539A"/>
    <w:rsid w:val="003D5E7A"/>
    <w:rsid w:val="003D65BC"/>
    <w:rsid w:val="003D682F"/>
    <w:rsid w:val="003D6D0D"/>
    <w:rsid w:val="003D6E2B"/>
    <w:rsid w:val="003D7125"/>
    <w:rsid w:val="003D7166"/>
    <w:rsid w:val="003D7839"/>
    <w:rsid w:val="003D78F1"/>
    <w:rsid w:val="003E0208"/>
    <w:rsid w:val="003E0344"/>
    <w:rsid w:val="003E090E"/>
    <w:rsid w:val="003E09DF"/>
    <w:rsid w:val="003E0D2D"/>
    <w:rsid w:val="003E137B"/>
    <w:rsid w:val="003E1511"/>
    <w:rsid w:val="003E15A5"/>
    <w:rsid w:val="003E19D9"/>
    <w:rsid w:val="003E1F71"/>
    <w:rsid w:val="003E2406"/>
    <w:rsid w:val="003E2D1E"/>
    <w:rsid w:val="003E2E89"/>
    <w:rsid w:val="003E34EB"/>
    <w:rsid w:val="003E4405"/>
    <w:rsid w:val="003E44D8"/>
    <w:rsid w:val="003E4590"/>
    <w:rsid w:val="003E4710"/>
    <w:rsid w:val="003E48F5"/>
    <w:rsid w:val="003E4D62"/>
    <w:rsid w:val="003E52C7"/>
    <w:rsid w:val="003E56E7"/>
    <w:rsid w:val="003E587B"/>
    <w:rsid w:val="003E5F25"/>
    <w:rsid w:val="003E6218"/>
    <w:rsid w:val="003E6CFD"/>
    <w:rsid w:val="003E6F9E"/>
    <w:rsid w:val="003E71D3"/>
    <w:rsid w:val="003F040A"/>
    <w:rsid w:val="003F08CB"/>
    <w:rsid w:val="003F11B5"/>
    <w:rsid w:val="003F19EF"/>
    <w:rsid w:val="003F1CCE"/>
    <w:rsid w:val="003F2420"/>
    <w:rsid w:val="003F2517"/>
    <w:rsid w:val="003F39CC"/>
    <w:rsid w:val="003F4670"/>
    <w:rsid w:val="003F4D0F"/>
    <w:rsid w:val="003F5DD4"/>
    <w:rsid w:val="003F5EB6"/>
    <w:rsid w:val="003F6079"/>
    <w:rsid w:val="003F63E9"/>
    <w:rsid w:val="003F672E"/>
    <w:rsid w:val="00400146"/>
    <w:rsid w:val="0040043A"/>
    <w:rsid w:val="0040139B"/>
    <w:rsid w:val="004022D7"/>
    <w:rsid w:val="00402978"/>
    <w:rsid w:val="00402F0C"/>
    <w:rsid w:val="00404579"/>
    <w:rsid w:val="00404586"/>
    <w:rsid w:val="00405AF2"/>
    <w:rsid w:val="004062A5"/>
    <w:rsid w:val="0040643C"/>
    <w:rsid w:val="00406AAE"/>
    <w:rsid w:val="00407DB1"/>
    <w:rsid w:val="00410A19"/>
    <w:rsid w:val="004124E5"/>
    <w:rsid w:val="00412623"/>
    <w:rsid w:val="00412650"/>
    <w:rsid w:val="004135A2"/>
    <w:rsid w:val="004143B6"/>
    <w:rsid w:val="00414BDF"/>
    <w:rsid w:val="00415649"/>
    <w:rsid w:val="00415884"/>
    <w:rsid w:val="0041592E"/>
    <w:rsid w:val="0041671D"/>
    <w:rsid w:val="004168FD"/>
    <w:rsid w:val="00416B5B"/>
    <w:rsid w:val="004200FC"/>
    <w:rsid w:val="0042040E"/>
    <w:rsid w:val="00420687"/>
    <w:rsid w:val="00420F8C"/>
    <w:rsid w:val="00421B69"/>
    <w:rsid w:val="00422E68"/>
    <w:rsid w:val="00422FF1"/>
    <w:rsid w:val="00423FDA"/>
    <w:rsid w:val="00424E12"/>
    <w:rsid w:val="00425014"/>
    <w:rsid w:val="004254BA"/>
    <w:rsid w:val="00426170"/>
    <w:rsid w:val="00426393"/>
    <w:rsid w:val="0042718A"/>
    <w:rsid w:val="00430100"/>
    <w:rsid w:val="00430759"/>
    <w:rsid w:val="004312EA"/>
    <w:rsid w:val="0043168B"/>
    <w:rsid w:val="0043210D"/>
    <w:rsid w:val="00432256"/>
    <w:rsid w:val="00432EE4"/>
    <w:rsid w:val="004333DD"/>
    <w:rsid w:val="00433A29"/>
    <w:rsid w:val="00434C1C"/>
    <w:rsid w:val="00434F06"/>
    <w:rsid w:val="00435691"/>
    <w:rsid w:val="004357EC"/>
    <w:rsid w:val="00436759"/>
    <w:rsid w:val="00437997"/>
    <w:rsid w:val="00437B48"/>
    <w:rsid w:val="00437F12"/>
    <w:rsid w:val="0044034E"/>
    <w:rsid w:val="00442739"/>
    <w:rsid w:val="0044309B"/>
    <w:rsid w:val="0044489F"/>
    <w:rsid w:val="00444FFC"/>
    <w:rsid w:val="00445048"/>
    <w:rsid w:val="0044549E"/>
    <w:rsid w:val="0044569A"/>
    <w:rsid w:val="00446263"/>
    <w:rsid w:val="00446618"/>
    <w:rsid w:val="00450F64"/>
    <w:rsid w:val="00452906"/>
    <w:rsid w:val="00452D1F"/>
    <w:rsid w:val="00452F03"/>
    <w:rsid w:val="00453AB4"/>
    <w:rsid w:val="00453B63"/>
    <w:rsid w:val="004541EE"/>
    <w:rsid w:val="0045447C"/>
    <w:rsid w:val="004544D5"/>
    <w:rsid w:val="00454ACB"/>
    <w:rsid w:val="00454B08"/>
    <w:rsid w:val="004550BF"/>
    <w:rsid w:val="00455ACF"/>
    <w:rsid w:val="00455B2A"/>
    <w:rsid w:val="00455D48"/>
    <w:rsid w:val="004566D1"/>
    <w:rsid w:val="00456A19"/>
    <w:rsid w:val="00456BC1"/>
    <w:rsid w:val="004573B6"/>
    <w:rsid w:val="00460E3D"/>
    <w:rsid w:val="004622CD"/>
    <w:rsid w:val="004636A5"/>
    <w:rsid w:val="00463CDF"/>
    <w:rsid w:val="00466D9F"/>
    <w:rsid w:val="004677CD"/>
    <w:rsid w:val="004678BB"/>
    <w:rsid w:val="00470062"/>
    <w:rsid w:val="00470D3A"/>
    <w:rsid w:val="00470ED7"/>
    <w:rsid w:val="00471F24"/>
    <w:rsid w:val="00472371"/>
    <w:rsid w:val="00472CBF"/>
    <w:rsid w:val="00474936"/>
    <w:rsid w:val="004754BE"/>
    <w:rsid w:val="0047759A"/>
    <w:rsid w:val="004777F6"/>
    <w:rsid w:val="00477B18"/>
    <w:rsid w:val="00480AF3"/>
    <w:rsid w:val="00481147"/>
    <w:rsid w:val="00481859"/>
    <w:rsid w:val="00481E27"/>
    <w:rsid w:val="004825E6"/>
    <w:rsid w:val="004826E3"/>
    <w:rsid w:val="004827F9"/>
    <w:rsid w:val="00482D05"/>
    <w:rsid w:val="00483C4C"/>
    <w:rsid w:val="004848C2"/>
    <w:rsid w:val="00485D93"/>
    <w:rsid w:val="0048617A"/>
    <w:rsid w:val="00490779"/>
    <w:rsid w:val="0049215B"/>
    <w:rsid w:val="004923FE"/>
    <w:rsid w:val="004928DF"/>
    <w:rsid w:val="004938BF"/>
    <w:rsid w:val="00493BDD"/>
    <w:rsid w:val="004942CE"/>
    <w:rsid w:val="00494661"/>
    <w:rsid w:val="00494AB3"/>
    <w:rsid w:val="0049614F"/>
    <w:rsid w:val="00496979"/>
    <w:rsid w:val="00496982"/>
    <w:rsid w:val="00496F82"/>
    <w:rsid w:val="0049709C"/>
    <w:rsid w:val="004979FA"/>
    <w:rsid w:val="004A03C1"/>
    <w:rsid w:val="004A0E01"/>
    <w:rsid w:val="004A0EEE"/>
    <w:rsid w:val="004A0FD9"/>
    <w:rsid w:val="004A15EB"/>
    <w:rsid w:val="004A1A01"/>
    <w:rsid w:val="004A1FB0"/>
    <w:rsid w:val="004A2248"/>
    <w:rsid w:val="004A24FA"/>
    <w:rsid w:val="004A2507"/>
    <w:rsid w:val="004A2A00"/>
    <w:rsid w:val="004A3999"/>
    <w:rsid w:val="004A3C63"/>
    <w:rsid w:val="004A3E4E"/>
    <w:rsid w:val="004A433B"/>
    <w:rsid w:val="004A4414"/>
    <w:rsid w:val="004A56F2"/>
    <w:rsid w:val="004A5FBD"/>
    <w:rsid w:val="004A74EF"/>
    <w:rsid w:val="004A78ED"/>
    <w:rsid w:val="004A7BD8"/>
    <w:rsid w:val="004B16FF"/>
    <w:rsid w:val="004B1B89"/>
    <w:rsid w:val="004B24E0"/>
    <w:rsid w:val="004B24F6"/>
    <w:rsid w:val="004B284E"/>
    <w:rsid w:val="004B2B7B"/>
    <w:rsid w:val="004B3021"/>
    <w:rsid w:val="004B42E8"/>
    <w:rsid w:val="004B5215"/>
    <w:rsid w:val="004B64A0"/>
    <w:rsid w:val="004B653A"/>
    <w:rsid w:val="004B68D4"/>
    <w:rsid w:val="004B68FE"/>
    <w:rsid w:val="004B6F1F"/>
    <w:rsid w:val="004B736E"/>
    <w:rsid w:val="004B78A2"/>
    <w:rsid w:val="004B7DBF"/>
    <w:rsid w:val="004C0501"/>
    <w:rsid w:val="004C0AD8"/>
    <w:rsid w:val="004C1748"/>
    <w:rsid w:val="004C18E6"/>
    <w:rsid w:val="004C1B17"/>
    <w:rsid w:val="004C25FA"/>
    <w:rsid w:val="004C284C"/>
    <w:rsid w:val="004C2DE0"/>
    <w:rsid w:val="004C2EF9"/>
    <w:rsid w:val="004C31A4"/>
    <w:rsid w:val="004C3786"/>
    <w:rsid w:val="004C43C4"/>
    <w:rsid w:val="004C43FB"/>
    <w:rsid w:val="004C4DCC"/>
    <w:rsid w:val="004C5950"/>
    <w:rsid w:val="004C6A36"/>
    <w:rsid w:val="004C74A4"/>
    <w:rsid w:val="004D0142"/>
    <w:rsid w:val="004D0186"/>
    <w:rsid w:val="004D0A9F"/>
    <w:rsid w:val="004D0B22"/>
    <w:rsid w:val="004D1140"/>
    <w:rsid w:val="004D14BF"/>
    <w:rsid w:val="004D2043"/>
    <w:rsid w:val="004D28BD"/>
    <w:rsid w:val="004D29D6"/>
    <w:rsid w:val="004D2C70"/>
    <w:rsid w:val="004D3089"/>
    <w:rsid w:val="004D330B"/>
    <w:rsid w:val="004D3954"/>
    <w:rsid w:val="004D3B1A"/>
    <w:rsid w:val="004D3B83"/>
    <w:rsid w:val="004D3D99"/>
    <w:rsid w:val="004D57C3"/>
    <w:rsid w:val="004D5B58"/>
    <w:rsid w:val="004D662C"/>
    <w:rsid w:val="004D69E9"/>
    <w:rsid w:val="004D6BB0"/>
    <w:rsid w:val="004D7866"/>
    <w:rsid w:val="004D7EBC"/>
    <w:rsid w:val="004E02CD"/>
    <w:rsid w:val="004E086F"/>
    <w:rsid w:val="004E1621"/>
    <w:rsid w:val="004E1A4F"/>
    <w:rsid w:val="004E21D5"/>
    <w:rsid w:val="004E2F58"/>
    <w:rsid w:val="004E307F"/>
    <w:rsid w:val="004E353F"/>
    <w:rsid w:val="004E42D0"/>
    <w:rsid w:val="004E44FB"/>
    <w:rsid w:val="004E4DA3"/>
    <w:rsid w:val="004E5346"/>
    <w:rsid w:val="004E5869"/>
    <w:rsid w:val="004E5CD1"/>
    <w:rsid w:val="004E5D07"/>
    <w:rsid w:val="004F0263"/>
    <w:rsid w:val="004F03B8"/>
    <w:rsid w:val="004F04B8"/>
    <w:rsid w:val="004F0A05"/>
    <w:rsid w:val="004F10C9"/>
    <w:rsid w:val="004F19EB"/>
    <w:rsid w:val="004F21E2"/>
    <w:rsid w:val="004F22C0"/>
    <w:rsid w:val="004F299A"/>
    <w:rsid w:val="004F2CE8"/>
    <w:rsid w:val="004F31C0"/>
    <w:rsid w:val="004F4172"/>
    <w:rsid w:val="004F45B8"/>
    <w:rsid w:val="004F4C23"/>
    <w:rsid w:val="004F538D"/>
    <w:rsid w:val="004F650A"/>
    <w:rsid w:val="004F6614"/>
    <w:rsid w:val="004F6D18"/>
    <w:rsid w:val="004F715F"/>
    <w:rsid w:val="004F7B63"/>
    <w:rsid w:val="004F7C69"/>
    <w:rsid w:val="004F7DE8"/>
    <w:rsid w:val="0050005D"/>
    <w:rsid w:val="00501956"/>
    <w:rsid w:val="005021F0"/>
    <w:rsid w:val="005039C7"/>
    <w:rsid w:val="00504FC1"/>
    <w:rsid w:val="0050533B"/>
    <w:rsid w:val="00505424"/>
    <w:rsid w:val="005058AF"/>
    <w:rsid w:val="00505BF7"/>
    <w:rsid w:val="0050650D"/>
    <w:rsid w:val="00506563"/>
    <w:rsid w:val="00506669"/>
    <w:rsid w:val="0050738E"/>
    <w:rsid w:val="005073D4"/>
    <w:rsid w:val="00507624"/>
    <w:rsid w:val="005078C0"/>
    <w:rsid w:val="00510A66"/>
    <w:rsid w:val="00511A6F"/>
    <w:rsid w:val="00514E41"/>
    <w:rsid w:val="00514FD0"/>
    <w:rsid w:val="00515A60"/>
    <w:rsid w:val="00515E9B"/>
    <w:rsid w:val="005170C0"/>
    <w:rsid w:val="00517FF8"/>
    <w:rsid w:val="00520DEA"/>
    <w:rsid w:val="0052117D"/>
    <w:rsid w:val="00521D76"/>
    <w:rsid w:val="00521F7C"/>
    <w:rsid w:val="00522295"/>
    <w:rsid w:val="005224AA"/>
    <w:rsid w:val="00522FC3"/>
    <w:rsid w:val="005234C4"/>
    <w:rsid w:val="00523990"/>
    <w:rsid w:val="0052412A"/>
    <w:rsid w:val="0052445C"/>
    <w:rsid w:val="00524500"/>
    <w:rsid w:val="005251DB"/>
    <w:rsid w:val="0052525D"/>
    <w:rsid w:val="00525655"/>
    <w:rsid w:val="00526F36"/>
    <w:rsid w:val="00527018"/>
    <w:rsid w:val="0052780B"/>
    <w:rsid w:val="005310CD"/>
    <w:rsid w:val="00532261"/>
    <w:rsid w:val="005322A5"/>
    <w:rsid w:val="00532557"/>
    <w:rsid w:val="00532824"/>
    <w:rsid w:val="00532B45"/>
    <w:rsid w:val="005337AE"/>
    <w:rsid w:val="00534708"/>
    <w:rsid w:val="00534AA6"/>
    <w:rsid w:val="005350E0"/>
    <w:rsid w:val="00535E13"/>
    <w:rsid w:val="00536160"/>
    <w:rsid w:val="005361CE"/>
    <w:rsid w:val="005368F9"/>
    <w:rsid w:val="00537639"/>
    <w:rsid w:val="0053779D"/>
    <w:rsid w:val="00537BAE"/>
    <w:rsid w:val="00537E06"/>
    <w:rsid w:val="0054027E"/>
    <w:rsid w:val="00540E83"/>
    <w:rsid w:val="00540F84"/>
    <w:rsid w:val="005411A6"/>
    <w:rsid w:val="0054209D"/>
    <w:rsid w:val="005420D1"/>
    <w:rsid w:val="00542F9C"/>
    <w:rsid w:val="00543C0F"/>
    <w:rsid w:val="005443F2"/>
    <w:rsid w:val="00544474"/>
    <w:rsid w:val="00544FA7"/>
    <w:rsid w:val="0054546D"/>
    <w:rsid w:val="00545AFC"/>
    <w:rsid w:val="005465F9"/>
    <w:rsid w:val="0054768A"/>
    <w:rsid w:val="00550DE5"/>
    <w:rsid w:val="00551819"/>
    <w:rsid w:val="00551D2E"/>
    <w:rsid w:val="00552430"/>
    <w:rsid w:val="00552D03"/>
    <w:rsid w:val="00552DD4"/>
    <w:rsid w:val="005537B2"/>
    <w:rsid w:val="00553AA8"/>
    <w:rsid w:val="00553C12"/>
    <w:rsid w:val="00553ECB"/>
    <w:rsid w:val="005551A0"/>
    <w:rsid w:val="005557F8"/>
    <w:rsid w:val="005558A7"/>
    <w:rsid w:val="00555D1B"/>
    <w:rsid w:val="00556806"/>
    <w:rsid w:val="0055700D"/>
    <w:rsid w:val="0056074A"/>
    <w:rsid w:val="00561574"/>
    <w:rsid w:val="00561BBD"/>
    <w:rsid w:val="005623AF"/>
    <w:rsid w:val="00562585"/>
    <w:rsid w:val="00563056"/>
    <w:rsid w:val="00563209"/>
    <w:rsid w:val="0056353C"/>
    <w:rsid w:val="00563758"/>
    <w:rsid w:val="00564405"/>
    <w:rsid w:val="005653B9"/>
    <w:rsid w:val="00565474"/>
    <w:rsid w:val="00565AF9"/>
    <w:rsid w:val="00566267"/>
    <w:rsid w:val="005666AF"/>
    <w:rsid w:val="00566884"/>
    <w:rsid w:val="005670E4"/>
    <w:rsid w:val="00567AC2"/>
    <w:rsid w:val="00567B92"/>
    <w:rsid w:val="00567C82"/>
    <w:rsid w:val="00570792"/>
    <w:rsid w:val="00570B59"/>
    <w:rsid w:val="00571034"/>
    <w:rsid w:val="005717CA"/>
    <w:rsid w:val="00571961"/>
    <w:rsid w:val="005722D3"/>
    <w:rsid w:val="0057285A"/>
    <w:rsid w:val="005728EB"/>
    <w:rsid w:val="00572AC0"/>
    <w:rsid w:val="00573094"/>
    <w:rsid w:val="0057339D"/>
    <w:rsid w:val="0057352F"/>
    <w:rsid w:val="00573B2D"/>
    <w:rsid w:val="00574412"/>
    <w:rsid w:val="00574619"/>
    <w:rsid w:val="005747FD"/>
    <w:rsid w:val="0057492B"/>
    <w:rsid w:val="005750A2"/>
    <w:rsid w:val="00576DA0"/>
    <w:rsid w:val="00577395"/>
    <w:rsid w:val="005777AE"/>
    <w:rsid w:val="005779A2"/>
    <w:rsid w:val="00577A89"/>
    <w:rsid w:val="0058056E"/>
    <w:rsid w:val="005805AF"/>
    <w:rsid w:val="0058150B"/>
    <w:rsid w:val="00581DF3"/>
    <w:rsid w:val="00582E14"/>
    <w:rsid w:val="00583145"/>
    <w:rsid w:val="005838B9"/>
    <w:rsid w:val="00583935"/>
    <w:rsid w:val="005839E3"/>
    <w:rsid w:val="00583F16"/>
    <w:rsid w:val="005842F1"/>
    <w:rsid w:val="00587783"/>
    <w:rsid w:val="005877E4"/>
    <w:rsid w:val="00590913"/>
    <w:rsid w:val="00590B32"/>
    <w:rsid w:val="00590B8B"/>
    <w:rsid w:val="00591031"/>
    <w:rsid w:val="00591346"/>
    <w:rsid w:val="00591AFD"/>
    <w:rsid w:val="0059205B"/>
    <w:rsid w:val="0059219F"/>
    <w:rsid w:val="0059392A"/>
    <w:rsid w:val="00593AE8"/>
    <w:rsid w:val="00594327"/>
    <w:rsid w:val="005957F1"/>
    <w:rsid w:val="005A02F1"/>
    <w:rsid w:val="005A0CBE"/>
    <w:rsid w:val="005A0FD5"/>
    <w:rsid w:val="005A1088"/>
    <w:rsid w:val="005A188B"/>
    <w:rsid w:val="005A1D80"/>
    <w:rsid w:val="005A2C1E"/>
    <w:rsid w:val="005A2C2A"/>
    <w:rsid w:val="005A3DCC"/>
    <w:rsid w:val="005A407D"/>
    <w:rsid w:val="005A4496"/>
    <w:rsid w:val="005A52F8"/>
    <w:rsid w:val="005A53A9"/>
    <w:rsid w:val="005A54F8"/>
    <w:rsid w:val="005A5B2B"/>
    <w:rsid w:val="005A6266"/>
    <w:rsid w:val="005B06D3"/>
    <w:rsid w:val="005B07B6"/>
    <w:rsid w:val="005B20B2"/>
    <w:rsid w:val="005B27CC"/>
    <w:rsid w:val="005B2A1C"/>
    <w:rsid w:val="005B3283"/>
    <w:rsid w:val="005B3748"/>
    <w:rsid w:val="005B3F44"/>
    <w:rsid w:val="005B4BFC"/>
    <w:rsid w:val="005B5083"/>
    <w:rsid w:val="005B545A"/>
    <w:rsid w:val="005B56CA"/>
    <w:rsid w:val="005B58CB"/>
    <w:rsid w:val="005B592E"/>
    <w:rsid w:val="005B5D65"/>
    <w:rsid w:val="005B65B5"/>
    <w:rsid w:val="005B6689"/>
    <w:rsid w:val="005B6759"/>
    <w:rsid w:val="005B6C4C"/>
    <w:rsid w:val="005B70C9"/>
    <w:rsid w:val="005C0D17"/>
    <w:rsid w:val="005C0EBB"/>
    <w:rsid w:val="005C1B25"/>
    <w:rsid w:val="005C2418"/>
    <w:rsid w:val="005C2FA2"/>
    <w:rsid w:val="005C33B0"/>
    <w:rsid w:val="005C3F60"/>
    <w:rsid w:val="005C46E5"/>
    <w:rsid w:val="005C642F"/>
    <w:rsid w:val="005C6548"/>
    <w:rsid w:val="005C6626"/>
    <w:rsid w:val="005C683A"/>
    <w:rsid w:val="005C79B0"/>
    <w:rsid w:val="005D035B"/>
    <w:rsid w:val="005D08A2"/>
    <w:rsid w:val="005D0CF5"/>
    <w:rsid w:val="005D0E60"/>
    <w:rsid w:val="005D22C8"/>
    <w:rsid w:val="005D2656"/>
    <w:rsid w:val="005D265B"/>
    <w:rsid w:val="005D2881"/>
    <w:rsid w:val="005D2D9A"/>
    <w:rsid w:val="005D2EAA"/>
    <w:rsid w:val="005D32F4"/>
    <w:rsid w:val="005D36D1"/>
    <w:rsid w:val="005D3904"/>
    <w:rsid w:val="005D39FA"/>
    <w:rsid w:val="005D6734"/>
    <w:rsid w:val="005D6CA3"/>
    <w:rsid w:val="005D6F3B"/>
    <w:rsid w:val="005D7228"/>
    <w:rsid w:val="005E034F"/>
    <w:rsid w:val="005E0DEF"/>
    <w:rsid w:val="005E14AE"/>
    <w:rsid w:val="005E1E1E"/>
    <w:rsid w:val="005E212F"/>
    <w:rsid w:val="005E27FE"/>
    <w:rsid w:val="005E2E66"/>
    <w:rsid w:val="005E30A8"/>
    <w:rsid w:val="005E3E20"/>
    <w:rsid w:val="005E410E"/>
    <w:rsid w:val="005E424B"/>
    <w:rsid w:val="005E5A9B"/>
    <w:rsid w:val="005E643B"/>
    <w:rsid w:val="005E67A7"/>
    <w:rsid w:val="005E67F5"/>
    <w:rsid w:val="005E6A90"/>
    <w:rsid w:val="005E6D59"/>
    <w:rsid w:val="005E7086"/>
    <w:rsid w:val="005E7E8C"/>
    <w:rsid w:val="005F0845"/>
    <w:rsid w:val="005F217F"/>
    <w:rsid w:val="005F21A9"/>
    <w:rsid w:val="005F269B"/>
    <w:rsid w:val="005F2DFA"/>
    <w:rsid w:val="005F3135"/>
    <w:rsid w:val="005F4311"/>
    <w:rsid w:val="005F4BA3"/>
    <w:rsid w:val="005F4D91"/>
    <w:rsid w:val="005F59AD"/>
    <w:rsid w:val="005F5B58"/>
    <w:rsid w:val="005F7577"/>
    <w:rsid w:val="005F7828"/>
    <w:rsid w:val="0060080E"/>
    <w:rsid w:val="00600E5C"/>
    <w:rsid w:val="006011C8"/>
    <w:rsid w:val="00602628"/>
    <w:rsid w:val="00603011"/>
    <w:rsid w:val="006030F7"/>
    <w:rsid w:val="0060401B"/>
    <w:rsid w:val="006040C3"/>
    <w:rsid w:val="00604453"/>
    <w:rsid w:val="0060544B"/>
    <w:rsid w:val="00605D70"/>
    <w:rsid w:val="00606855"/>
    <w:rsid w:val="00610E6A"/>
    <w:rsid w:val="00611097"/>
    <w:rsid w:val="006133CF"/>
    <w:rsid w:val="00613CD4"/>
    <w:rsid w:val="0061422A"/>
    <w:rsid w:val="00614B9E"/>
    <w:rsid w:val="00617022"/>
    <w:rsid w:val="00617523"/>
    <w:rsid w:val="00617D01"/>
    <w:rsid w:val="006201BC"/>
    <w:rsid w:val="00621A9E"/>
    <w:rsid w:val="00622D5A"/>
    <w:rsid w:val="0062307B"/>
    <w:rsid w:val="0062307F"/>
    <w:rsid w:val="006234FC"/>
    <w:rsid w:val="006239F7"/>
    <w:rsid w:val="00623A9B"/>
    <w:rsid w:val="006244CF"/>
    <w:rsid w:val="006248F3"/>
    <w:rsid w:val="00626151"/>
    <w:rsid w:val="00626D30"/>
    <w:rsid w:val="00626EE5"/>
    <w:rsid w:val="00627684"/>
    <w:rsid w:val="006279D4"/>
    <w:rsid w:val="006302D2"/>
    <w:rsid w:val="00631284"/>
    <w:rsid w:val="00631817"/>
    <w:rsid w:val="00631BE3"/>
    <w:rsid w:val="00632B53"/>
    <w:rsid w:val="0063347D"/>
    <w:rsid w:val="00633DB1"/>
    <w:rsid w:val="00634F12"/>
    <w:rsid w:val="00634FE3"/>
    <w:rsid w:val="00635BD1"/>
    <w:rsid w:val="00635DD9"/>
    <w:rsid w:val="006365EF"/>
    <w:rsid w:val="00637508"/>
    <w:rsid w:val="00637BD4"/>
    <w:rsid w:val="00637F54"/>
    <w:rsid w:val="00640074"/>
    <w:rsid w:val="00640A76"/>
    <w:rsid w:val="00641536"/>
    <w:rsid w:val="00641542"/>
    <w:rsid w:val="00641A99"/>
    <w:rsid w:val="00641E69"/>
    <w:rsid w:val="00641EA6"/>
    <w:rsid w:val="00642507"/>
    <w:rsid w:val="006428EA"/>
    <w:rsid w:val="00643089"/>
    <w:rsid w:val="006434F2"/>
    <w:rsid w:val="00643FF8"/>
    <w:rsid w:val="006443CC"/>
    <w:rsid w:val="00645D02"/>
    <w:rsid w:val="00645FF7"/>
    <w:rsid w:val="0064634D"/>
    <w:rsid w:val="00646529"/>
    <w:rsid w:val="00646BAA"/>
    <w:rsid w:val="006475D0"/>
    <w:rsid w:val="00647C0F"/>
    <w:rsid w:val="00650793"/>
    <w:rsid w:val="006513BD"/>
    <w:rsid w:val="00651520"/>
    <w:rsid w:val="0065183D"/>
    <w:rsid w:val="00651A2F"/>
    <w:rsid w:val="00651A6C"/>
    <w:rsid w:val="0065259D"/>
    <w:rsid w:val="0065268D"/>
    <w:rsid w:val="006528AF"/>
    <w:rsid w:val="00652F4F"/>
    <w:rsid w:val="00653110"/>
    <w:rsid w:val="0065322D"/>
    <w:rsid w:val="00653232"/>
    <w:rsid w:val="00653A00"/>
    <w:rsid w:val="00653B8D"/>
    <w:rsid w:val="00654BA2"/>
    <w:rsid w:val="00655676"/>
    <w:rsid w:val="00657360"/>
    <w:rsid w:val="00657B56"/>
    <w:rsid w:val="006606A6"/>
    <w:rsid w:val="00660D88"/>
    <w:rsid w:val="00661011"/>
    <w:rsid w:val="006611CA"/>
    <w:rsid w:val="00663035"/>
    <w:rsid w:val="00663429"/>
    <w:rsid w:val="006635CC"/>
    <w:rsid w:val="00663658"/>
    <w:rsid w:val="00663D77"/>
    <w:rsid w:val="00664428"/>
    <w:rsid w:val="00664692"/>
    <w:rsid w:val="00664D06"/>
    <w:rsid w:val="006652FD"/>
    <w:rsid w:val="006654DD"/>
    <w:rsid w:val="0066566F"/>
    <w:rsid w:val="00665C95"/>
    <w:rsid w:val="00665D61"/>
    <w:rsid w:val="006669E3"/>
    <w:rsid w:val="00666FBF"/>
    <w:rsid w:val="00667719"/>
    <w:rsid w:val="0067004F"/>
    <w:rsid w:val="0067027F"/>
    <w:rsid w:val="0067089F"/>
    <w:rsid w:val="00670C49"/>
    <w:rsid w:val="00670D44"/>
    <w:rsid w:val="00670ED4"/>
    <w:rsid w:val="006711B6"/>
    <w:rsid w:val="00671D44"/>
    <w:rsid w:val="00672357"/>
    <w:rsid w:val="00672B11"/>
    <w:rsid w:val="00672E7F"/>
    <w:rsid w:val="00674460"/>
    <w:rsid w:val="006758B6"/>
    <w:rsid w:val="00675F81"/>
    <w:rsid w:val="00676499"/>
    <w:rsid w:val="0067654B"/>
    <w:rsid w:val="0067726F"/>
    <w:rsid w:val="00677F08"/>
    <w:rsid w:val="00680BCA"/>
    <w:rsid w:val="0068133C"/>
    <w:rsid w:val="00682DEF"/>
    <w:rsid w:val="006836B2"/>
    <w:rsid w:val="0068445B"/>
    <w:rsid w:val="006845F0"/>
    <w:rsid w:val="006847E7"/>
    <w:rsid w:val="0068580D"/>
    <w:rsid w:val="00685D8B"/>
    <w:rsid w:val="00685E16"/>
    <w:rsid w:val="00685E6C"/>
    <w:rsid w:val="00685EBA"/>
    <w:rsid w:val="006868E4"/>
    <w:rsid w:val="00686DB0"/>
    <w:rsid w:val="00690273"/>
    <w:rsid w:val="006907D1"/>
    <w:rsid w:val="00690E3E"/>
    <w:rsid w:val="00691074"/>
    <w:rsid w:val="0069115C"/>
    <w:rsid w:val="00691ACC"/>
    <w:rsid w:val="0069238E"/>
    <w:rsid w:val="006924BF"/>
    <w:rsid w:val="006937BA"/>
    <w:rsid w:val="00693BF9"/>
    <w:rsid w:val="00693C4D"/>
    <w:rsid w:val="00694251"/>
    <w:rsid w:val="006943F2"/>
    <w:rsid w:val="0069552F"/>
    <w:rsid w:val="0069589E"/>
    <w:rsid w:val="00695E37"/>
    <w:rsid w:val="0069619D"/>
    <w:rsid w:val="00696D26"/>
    <w:rsid w:val="00697168"/>
    <w:rsid w:val="006971EB"/>
    <w:rsid w:val="006973E4"/>
    <w:rsid w:val="0069793C"/>
    <w:rsid w:val="00697F8B"/>
    <w:rsid w:val="006A0116"/>
    <w:rsid w:val="006A0DA7"/>
    <w:rsid w:val="006A0DFF"/>
    <w:rsid w:val="006A127D"/>
    <w:rsid w:val="006A34C7"/>
    <w:rsid w:val="006A38CD"/>
    <w:rsid w:val="006A3E1B"/>
    <w:rsid w:val="006A41CA"/>
    <w:rsid w:val="006A42CC"/>
    <w:rsid w:val="006A45A3"/>
    <w:rsid w:val="006A4A3C"/>
    <w:rsid w:val="006A4B52"/>
    <w:rsid w:val="006A5873"/>
    <w:rsid w:val="006A59AB"/>
    <w:rsid w:val="006A5C61"/>
    <w:rsid w:val="006A67C3"/>
    <w:rsid w:val="006A7372"/>
    <w:rsid w:val="006B0480"/>
    <w:rsid w:val="006B1B9C"/>
    <w:rsid w:val="006B2130"/>
    <w:rsid w:val="006B254E"/>
    <w:rsid w:val="006B3362"/>
    <w:rsid w:val="006B3706"/>
    <w:rsid w:val="006B3A3E"/>
    <w:rsid w:val="006B4415"/>
    <w:rsid w:val="006B477D"/>
    <w:rsid w:val="006B47DD"/>
    <w:rsid w:val="006B5CC2"/>
    <w:rsid w:val="006B720D"/>
    <w:rsid w:val="006B7885"/>
    <w:rsid w:val="006B7E50"/>
    <w:rsid w:val="006B7FEA"/>
    <w:rsid w:val="006C0573"/>
    <w:rsid w:val="006C0A39"/>
    <w:rsid w:val="006C16BB"/>
    <w:rsid w:val="006C2088"/>
    <w:rsid w:val="006C2AA5"/>
    <w:rsid w:val="006C2B47"/>
    <w:rsid w:val="006C2F9A"/>
    <w:rsid w:val="006C307B"/>
    <w:rsid w:val="006C37D3"/>
    <w:rsid w:val="006C3DBC"/>
    <w:rsid w:val="006C4E5F"/>
    <w:rsid w:val="006C5A5E"/>
    <w:rsid w:val="006C5A7A"/>
    <w:rsid w:val="006C5E45"/>
    <w:rsid w:val="006C6655"/>
    <w:rsid w:val="006C66B4"/>
    <w:rsid w:val="006C72C2"/>
    <w:rsid w:val="006D01B9"/>
    <w:rsid w:val="006D0795"/>
    <w:rsid w:val="006D0DB2"/>
    <w:rsid w:val="006D1E5E"/>
    <w:rsid w:val="006D1F4B"/>
    <w:rsid w:val="006D40BF"/>
    <w:rsid w:val="006D44CE"/>
    <w:rsid w:val="006D4DC3"/>
    <w:rsid w:val="006D4F88"/>
    <w:rsid w:val="006D5111"/>
    <w:rsid w:val="006D5C17"/>
    <w:rsid w:val="006D5F07"/>
    <w:rsid w:val="006D623F"/>
    <w:rsid w:val="006D76BE"/>
    <w:rsid w:val="006D798D"/>
    <w:rsid w:val="006D7EE9"/>
    <w:rsid w:val="006E0519"/>
    <w:rsid w:val="006E40B5"/>
    <w:rsid w:val="006E4252"/>
    <w:rsid w:val="006E45ED"/>
    <w:rsid w:val="006E4B8B"/>
    <w:rsid w:val="006E4CC7"/>
    <w:rsid w:val="006E564E"/>
    <w:rsid w:val="006E586C"/>
    <w:rsid w:val="006E5A0C"/>
    <w:rsid w:val="006E5DD0"/>
    <w:rsid w:val="006E79EB"/>
    <w:rsid w:val="006E7AFA"/>
    <w:rsid w:val="006F1D09"/>
    <w:rsid w:val="006F43EE"/>
    <w:rsid w:val="006F5EF4"/>
    <w:rsid w:val="006F60C5"/>
    <w:rsid w:val="006F64B0"/>
    <w:rsid w:val="006F6DD4"/>
    <w:rsid w:val="006F72FC"/>
    <w:rsid w:val="006F7433"/>
    <w:rsid w:val="007002F5"/>
    <w:rsid w:val="007019BA"/>
    <w:rsid w:val="00701A89"/>
    <w:rsid w:val="00702986"/>
    <w:rsid w:val="0070312B"/>
    <w:rsid w:val="00703970"/>
    <w:rsid w:val="007042FC"/>
    <w:rsid w:val="007045C6"/>
    <w:rsid w:val="007051E6"/>
    <w:rsid w:val="00705324"/>
    <w:rsid w:val="00705477"/>
    <w:rsid w:val="007055FD"/>
    <w:rsid w:val="007059CC"/>
    <w:rsid w:val="00705D6C"/>
    <w:rsid w:val="00706A29"/>
    <w:rsid w:val="00706E5D"/>
    <w:rsid w:val="007076D0"/>
    <w:rsid w:val="007076F2"/>
    <w:rsid w:val="00711906"/>
    <w:rsid w:val="007121D0"/>
    <w:rsid w:val="00712A05"/>
    <w:rsid w:val="00712C9D"/>
    <w:rsid w:val="0071317D"/>
    <w:rsid w:val="0071325F"/>
    <w:rsid w:val="00713828"/>
    <w:rsid w:val="00713B60"/>
    <w:rsid w:val="00714A8F"/>
    <w:rsid w:val="007154CF"/>
    <w:rsid w:val="007164F4"/>
    <w:rsid w:val="00720660"/>
    <w:rsid w:val="007215FB"/>
    <w:rsid w:val="007218D6"/>
    <w:rsid w:val="00721972"/>
    <w:rsid w:val="007238B9"/>
    <w:rsid w:val="00723DDA"/>
    <w:rsid w:val="0072448B"/>
    <w:rsid w:val="0072501F"/>
    <w:rsid w:val="0072524A"/>
    <w:rsid w:val="00725E29"/>
    <w:rsid w:val="007260DA"/>
    <w:rsid w:val="00726585"/>
    <w:rsid w:val="00726C23"/>
    <w:rsid w:val="00730178"/>
    <w:rsid w:val="0073091D"/>
    <w:rsid w:val="00731C0E"/>
    <w:rsid w:val="00731C3D"/>
    <w:rsid w:val="007321C4"/>
    <w:rsid w:val="007321D2"/>
    <w:rsid w:val="00732430"/>
    <w:rsid w:val="007340BD"/>
    <w:rsid w:val="00734E27"/>
    <w:rsid w:val="0073536F"/>
    <w:rsid w:val="0073539A"/>
    <w:rsid w:val="007359A9"/>
    <w:rsid w:val="0073624D"/>
    <w:rsid w:val="007368B8"/>
    <w:rsid w:val="00736F0F"/>
    <w:rsid w:val="00737C61"/>
    <w:rsid w:val="00737E5B"/>
    <w:rsid w:val="00737FA4"/>
    <w:rsid w:val="007405A3"/>
    <w:rsid w:val="00740915"/>
    <w:rsid w:val="00741875"/>
    <w:rsid w:val="007418D8"/>
    <w:rsid w:val="00741BB2"/>
    <w:rsid w:val="00741F33"/>
    <w:rsid w:val="0074261C"/>
    <w:rsid w:val="007430E1"/>
    <w:rsid w:val="00743A0D"/>
    <w:rsid w:val="007442D5"/>
    <w:rsid w:val="0074449E"/>
    <w:rsid w:val="00744932"/>
    <w:rsid w:val="00744E50"/>
    <w:rsid w:val="007450E8"/>
    <w:rsid w:val="00745ADE"/>
    <w:rsid w:val="00745B0D"/>
    <w:rsid w:val="007461B5"/>
    <w:rsid w:val="00746FB6"/>
    <w:rsid w:val="0074705F"/>
    <w:rsid w:val="00747192"/>
    <w:rsid w:val="007515F7"/>
    <w:rsid w:val="007522E3"/>
    <w:rsid w:val="0075232D"/>
    <w:rsid w:val="00752857"/>
    <w:rsid w:val="00752BDF"/>
    <w:rsid w:val="00752DB9"/>
    <w:rsid w:val="00752FC7"/>
    <w:rsid w:val="0075366C"/>
    <w:rsid w:val="00753D81"/>
    <w:rsid w:val="00754F75"/>
    <w:rsid w:val="00755C32"/>
    <w:rsid w:val="00756835"/>
    <w:rsid w:val="00757246"/>
    <w:rsid w:val="00757B9D"/>
    <w:rsid w:val="00760079"/>
    <w:rsid w:val="00760251"/>
    <w:rsid w:val="00763175"/>
    <w:rsid w:val="00763B9A"/>
    <w:rsid w:val="00766B0D"/>
    <w:rsid w:val="0076721D"/>
    <w:rsid w:val="007701BC"/>
    <w:rsid w:val="0077024C"/>
    <w:rsid w:val="007707CF"/>
    <w:rsid w:val="00771832"/>
    <w:rsid w:val="00773516"/>
    <w:rsid w:val="007742FF"/>
    <w:rsid w:val="00774305"/>
    <w:rsid w:val="0077465C"/>
    <w:rsid w:val="00774ECD"/>
    <w:rsid w:val="007758B0"/>
    <w:rsid w:val="007761EC"/>
    <w:rsid w:val="00777A04"/>
    <w:rsid w:val="00777DC1"/>
    <w:rsid w:val="0078010A"/>
    <w:rsid w:val="00780213"/>
    <w:rsid w:val="00780A7F"/>
    <w:rsid w:val="00781542"/>
    <w:rsid w:val="007820F7"/>
    <w:rsid w:val="00782B4E"/>
    <w:rsid w:val="00782BC0"/>
    <w:rsid w:val="00782CB7"/>
    <w:rsid w:val="00782E83"/>
    <w:rsid w:val="00783049"/>
    <w:rsid w:val="00783189"/>
    <w:rsid w:val="007833EA"/>
    <w:rsid w:val="0078350F"/>
    <w:rsid w:val="00783EF2"/>
    <w:rsid w:val="00784635"/>
    <w:rsid w:val="00785299"/>
    <w:rsid w:val="007856EB"/>
    <w:rsid w:val="00785CD0"/>
    <w:rsid w:val="00785FDA"/>
    <w:rsid w:val="00786B5B"/>
    <w:rsid w:val="00786F08"/>
    <w:rsid w:val="0078726D"/>
    <w:rsid w:val="0078727D"/>
    <w:rsid w:val="00787C55"/>
    <w:rsid w:val="007902DD"/>
    <w:rsid w:val="00790615"/>
    <w:rsid w:val="0079093D"/>
    <w:rsid w:val="007913A2"/>
    <w:rsid w:val="00791CBC"/>
    <w:rsid w:val="0079213E"/>
    <w:rsid w:val="00792321"/>
    <w:rsid w:val="0079283D"/>
    <w:rsid w:val="0079286E"/>
    <w:rsid w:val="00792FAF"/>
    <w:rsid w:val="00795076"/>
    <w:rsid w:val="00795929"/>
    <w:rsid w:val="007961C1"/>
    <w:rsid w:val="007963A2"/>
    <w:rsid w:val="0079673F"/>
    <w:rsid w:val="00797034"/>
    <w:rsid w:val="00797395"/>
    <w:rsid w:val="00797795"/>
    <w:rsid w:val="00797853"/>
    <w:rsid w:val="007A0093"/>
    <w:rsid w:val="007A0399"/>
    <w:rsid w:val="007A0B72"/>
    <w:rsid w:val="007A1A06"/>
    <w:rsid w:val="007A280C"/>
    <w:rsid w:val="007A3837"/>
    <w:rsid w:val="007A39B0"/>
    <w:rsid w:val="007A3CFD"/>
    <w:rsid w:val="007A46A5"/>
    <w:rsid w:val="007A4966"/>
    <w:rsid w:val="007A5966"/>
    <w:rsid w:val="007A5D7D"/>
    <w:rsid w:val="007A6607"/>
    <w:rsid w:val="007A68DE"/>
    <w:rsid w:val="007A6A7B"/>
    <w:rsid w:val="007A7028"/>
    <w:rsid w:val="007A70A9"/>
    <w:rsid w:val="007A73AD"/>
    <w:rsid w:val="007A7D88"/>
    <w:rsid w:val="007A7E3F"/>
    <w:rsid w:val="007B0273"/>
    <w:rsid w:val="007B05BA"/>
    <w:rsid w:val="007B0970"/>
    <w:rsid w:val="007B0BDA"/>
    <w:rsid w:val="007B10F6"/>
    <w:rsid w:val="007B120A"/>
    <w:rsid w:val="007B150C"/>
    <w:rsid w:val="007B195A"/>
    <w:rsid w:val="007B1E09"/>
    <w:rsid w:val="007B21B9"/>
    <w:rsid w:val="007B23C2"/>
    <w:rsid w:val="007B294D"/>
    <w:rsid w:val="007B4B22"/>
    <w:rsid w:val="007B5940"/>
    <w:rsid w:val="007B5DCF"/>
    <w:rsid w:val="007B6E15"/>
    <w:rsid w:val="007B71ED"/>
    <w:rsid w:val="007B7332"/>
    <w:rsid w:val="007B776A"/>
    <w:rsid w:val="007B77F9"/>
    <w:rsid w:val="007C0565"/>
    <w:rsid w:val="007C0ACC"/>
    <w:rsid w:val="007C1355"/>
    <w:rsid w:val="007C1C83"/>
    <w:rsid w:val="007C24AA"/>
    <w:rsid w:val="007C2B64"/>
    <w:rsid w:val="007C2E4E"/>
    <w:rsid w:val="007C2F25"/>
    <w:rsid w:val="007C33BD"/>
    <w:rsid w:val="007C4C19"/>
    <w:rsid w:val="007C555D"/>
    <w:rsid w:val="007C5B67"/>
    <w:rsid w:val="007C5C6F"/>
    <w:rsid w:val="007C6035"/>
    <w:rsid w:val="007C6504"/>
    <w:rsid w:val="007C6A01"/>
    <w:rsid w:val="007C7115"/>
    <w:rsid w:val="007C7801"/>
    <w:rsid w:val="007D0BCB"/>
    <w:rsid w:val="007D1182"/>
    <w:rsid w:val="007D1C0B"/>
    <w:rsid w:val="007D1D68"/>
    <w:rsid w:val="007D27B1"/>
    <w:rsid w:val="007D2ECE"/>
    <w:rsid w:val="007D30E9"/>
    <w:rsid w:val="007D41F6"/>
    <w:rsid w:val="007D50BF"/>
    <w:rsid w:val="007D5938"/>
    <w:rsid w:val="007D5BEB"/>
    <w:rsid w:val="007D65AD"/>
    <w:rsid w:val="007D6942"/>
    <w:rsid w:val="007D69CD"/>
    <w:rsid w:val="007E00AF"/>
    <w:rsid w:val="007E07A6"/>
    <w:rsid w:val="007E17AC"/>
    <w:rsid w:val="007E1A0C"/>
    <w:rsid w:val="007E1A9A"/>
    <w:rsid w:val="007E21C4"/>
    <w:rsid w:val="007E2657"/>
    <w:rsid w:val="007E3450"/>
    <w:rsid w:val="007E5F4C"/>
    <w:rsid w:val="007E6054"/>
    <w:rsid w:val="007E6EEE"/>
    <w:rsid w:val="007E741C"/>
    <w:rsid w:val="007F13DE"/>
    <w:rsid w:val="007F1466"/>
    <w:rsid w:val="007F16F9"/>
    <w:rsid w:val="007F17C7"/>
    <w:rsid w:val="007F1991"/>
    <w:rsid w:val="007F2569"/>
    <w:rsid w:val="007F2691"/>
    <w:rsid w:val="007F2BD4"/>
    <w:rsid w:val="007F3704"/>
    <w:rsid w:val="007F3821"/>
    <w:rsid w:val="007F404B"/>
    <w:rsid w:val="007F46A7"/>
    <w:rsid w:val="007F4896"/>
    <w:rsid w:val="007F48F6"/>
    <w:rsid w:val="007F4985"/>
    <w:rsid w:val="007F4DFA"/>
    <w:rsid w:val="007F50F0"/>
    <w:rsid w:val="007F530B"/>
    <w:rsid w:val="007F5D99"/>
    <w:rsid w:val="007F6D97"/>
    <w:rsid w:val="007F709B"/>
    <w:rsid w:val="008005B8"/>
    <w:rsid w:val="0080155F"/>
    <w:rsid w:val="0080191B"/>
    <w:rsid w:val="00801D2A"/>
    <w:rsid w:val="00802707"/>
    <w:rsid w:val="00802CC6"/>
    <w:rsid w:val="00802EBD"/>
    <w:rsid w:val="00803050"/>
    <w:rsid w:val="00804406"/>
    <w:rsid w:val="00804A1C"/>
    <w:rsid w:val="00804DCB"/>
    <w:rsid w:val="008055A9"/>
    <w:rsid w:val="00805C11"/>
    <w:rsid w:val="00805D74"/>
    <w:rsid w:val="00806CE0"/>
    <w:rsid w:val="00806D43"/>
    <w:rsid w:val="0080712B"/>
    <w:rsid w:val="00807233"/>
    <w:rsid w:val="008077B7"/>
    <w:rsid w:val="00807A81"/>
    <w:rsid w:val="0081099F"/>
    <w:rsid w:val="008112BB"/>
    <w:rsid w:val="00812125"/>
    <w:rsid w:val="00812284"/>
    <w:rsid w:val="0081258D"/>
    <w:rsid w:val="00813079"/>
    <w:rsid w:val="008134EA"/>
    <w:rsid w:val="00813B14"/>
    <w:rsid w:val="00813DE5"/>
    <w:rsid w:val="00814CA2"/>
    <w:rsid w:val="00815617"/>
    <w:rsid w:val="0081730C"/>
    <w:rsid w:val="00817AEA"/>
    <w:rsid w:val="00817CF1"/>
    <w:rsid w:val="00820825"/>
    <w:rsid w:val="00821286"/>
    <w:rsid w:val="00821FEF"/>
    <w:rsid w:val="008222FF"/>
    <w:rsid w:val="008225FA"/>
    <w:rsid w:val="00822965"/>
    <w:rsid w:val="00822B21"/>
    <w:rsid w:val="00823E00"/>
    <w:rsid w:val="00824092"/>
    <w:rsid w:val="00824B66"/>
    <w:rsid w:val="008250B2"/>
    <w:rsid w:val="00826647"/>
    <w:rsid w:val="00826BFC"/>
    <w:rsid w:val="0082751C"/>
    <w:rsid w:val="008278BD"/>
    <w:rsid w:val="00827A97"/>
    <w:rsid w:val="008301CC"/>
    <w:rsid w:val="00830F19"/>
    <w:rsid w:val="0083101B"/>
    <w:rsid w:val="0083188B"/>
    <w:rsid w:val="00831BC5"/>
    <w:rsid w:val="0083268B"/>
    <w:rsid w:val="00832B81"/>
    <w:rsid w:val="00833489"/>
    <w:rsid w:val="00833936"/>
    <w:rsid w:val="00833F42"/>
    <w:rsid w:val="00835188"/>
    <w:rsid w:val="00836FE3"/>
    <w:rsid w:val="0084035F"/>
    <w:rsid w:val="00840996"/>
    <w:rsid w:val="0084204A"/>
    <w:rsid w:val="00842517"/>
    <w:rsid w:val="00843CF5"/>
    <w:rsid w:val="008441D3"/>
    <w:rsid w:val="00844431"/>
    <w:rsid w:val="008445A1"/>
    <w:rsid w:val="00844A8A"/>
    <w:rsid w:val="00846385"/>
    <w:rsid w:val="00846BFB"/>
    <w:rsid w:val="00846F67"/>
    <w:rsid w:val="00846FE1"/>
    <w:rsid w:val="008477DC"/>
    <w:rsid w:val="00847BF4"/>
    <w:rsid w:val="00847E70"/>
    <w:rsid w:val="008500ED"/>
    <w:rsid w:val="0085090B"/>
    <w:rsid w:val="0085095B"/>
    <w:rsid w:val="00851A5D"/>
    <w:rsid w:val="00852A05"/>
    <w:rsid w:val="008531A9"/>
    <w:rsid w:val="0085337F"/>
    <w:rsid w:val="00855A9D"/>
    <w:rsid w:val="00855F68"/>
    <w:rsid w:val="008567FF"/>
    <w:rsid w:val="008568C4"/>
    <w:rsid w:val="00856F30"/>
    <w:rsid w:val="00857409"/>
    <w:rsid w:val="0085754A"/>
    <w:rsid w:val="008577DA"/>
    <w:rsid w:val="0086081A"/>
    <w:rsid w:val="00860D8C"/>
    <w:rsid w:val="00862074"/>
    <w:rsid w:val="00865013"/>
    <w:rsid w:val="00865A81"/>
    <w:rsid w:val="00865E11"/>
    <w:rsid w:val="00866C6D"/>
    <w:rsid w:val="00867717"/>
    <w:rsid w:val="00867DF0"/>
    <w:rsid w:val="0087035D"/>
    <w:rsid w:val="00870C77"/>
    <w:rsid w:val="00871604"/>
    <w:rsid w:val="00871663"/>
    <w:rsid w:val="00871C19"/>
    <w:rsid w:val="00871C21"/>
    <w:rsid w:val="00872386"/>
    <w:rsid w:val="0087258F"/>
    <w:rsid w:val="008743EA"/>
    <w:rsid w:val="008745C8"/>
    <w:rsid w:val="00874D4C"/>
    <w:rsid w:val="00875F2A"/>
    <w:rsid w:val="00876B35"/>
    <w:rsid w:val="008772BC"/>
    <w:rsid w:val="00877A62"/>
    <w:rsid w:val="00877C49"/>
    <w:rsid w:val="00877CB4"/>
    <w:rsid w:val="00880BA9"/>
    <w:rsid w:val="00880C33"/>
    <w:rsid w:val="008816DC"/>
    <w:rsid w:val="008817D4"/>
    <w:rsid w:val="00881A98"/>
    <w:rsid w:val="00882038"/>
    <w:rsid w:val="008821EB"/>
    <w:rsid w:val="008832D3"/>
    <w:rsid w:val="00883DE1"/>
    <w:rsid w:val="00883F7A"/>
    <w:rsid w:val="00884154"/>
    <w:rsid w:val="008843E8"/>
    <w:rsid w:val="00885D47"/>
    <w:rsid w:val="008860F9"/>
    <w:rsid w:val="008865F3"/>
    <w:rsid w:val="00887FCA"/>
    <w:rsid w:val="00890844"/>
    <w:rsid w:val="00890978"/>
    <w:rsid w:val="008910CC"/>
    <w:rsid w:val="0089133B"/>
    <w:rsid w:val="00891BF3"/>
    <w:rsid w:val="00891E55"/>
    <w:rsid w:val="008925F1"/>
    <w:rsid w:val="008931D3"/>
    <w:rsid w:val="008935ED"/>
    <w:rsid w:val="008937DA"/>
    <w:rsid w:val="00894A74"/>
    <w:rsid w:val="00894DC4"/>
    <w:rsid w:val="00894E31"/>
    <w:rsid w:val="00894F86"/>
    <w:rsid w:val="00895154"/>
    <w:rsid w:val="00895817"/>
    <w:rsid w:val="00895C5E"/>
    <w:rsid w:val="00895EFD"/>
    <w:rsid w:val="00896C92"/>
    <w:rsid w:val="00897ED5"/>
    <w:rsid w:val="008A0080"/>
    <w:rsid w:val="008A1553"/>
    <w:rsid w:val="008A1698"/>
    <w:rsid w:val="008A1707"/>
    <w:rsid w:val="008A2467"/>
    <w:rsid w:val="008A304D"/>
    <w:rsid w:val="008A3773"/>
    <w:rsid w:val="008A3934"/>
    <w:rsid w:val="008A4F43"/>
    <w:rsid w:val="008A511A"/>
    <w:rsid w:val="008A5861"/>
    <w:rsid w:val="008A7280"/>
    <w:rsid w:val="008A76A5"/>
    <w:rsid w:val="008A76BE"/>
    <w:rsid w:val="008B071D"/>
    <w:rsid w:val="008B0D56"/>
    <w:rsid w:val="008B0DF0"/>
    <w:rsid w:val="008B0F5C"/>
    <w:rsid w:val="008B0F8B"/>
    <w:rsid w:val="008B2C94"/>
    <w:rsid w:val="008B336E"/>
    <w:rsid w:val="008B343F"/>
    <w:rsid w:val="008B355C"/>
    <w:rsid w:val="008B4069"/>
    <w:rsid w:val="008B4076"/>
    <w:rsid w:val="008B493D"/>
    <w:rsid w:val="008B59B7"/>
    <w:rsid w:val="008B654D"/>
    <w:rsid w:val="008B693F"/>
    <w:rsid w:val="008B6946"/>
    <w:rsid w:val="008B7187"/>
    <w:rsid w:val="008B7565"/>
    <w:rsid w:val="008B78D0"/>
    <w:rsid w:val="008B78DE"/>
    <w:rsid w:val="008B7E38"/>
    <w:rsid w:val="008C0004"/>
    <w:rsid w:val="008C1425"/>
    <w:rsid w:val="008C1683"/>
    <w:rsid w:val="008C18F5"/>
    <w:rsid w:val="008C1DAA"/>
    <w:rsid w:val="008C28DD"/>
    <w:rsid w:val="008C4052"/>
    <w:rsid w:val="008C471F"/>
    <w:rsid w:val="008C4BDC"/>
    <w:rsid w:val="008C5204"/>
    <w:rsid w:val="008C53C8"/>
    <w:rsid w:val="008C58F1"/>
    <w:rsid w:val="008C6C2B"/>
    <w:rsid w:val="008C6C6D"/>
    <w:rsid w:val="008C6CE2"/>
    <w:rsid w:val="008C74AB"/>
    <w:rsid w:val="008D02C1"/>
    <w:rsid w:val="008D08BA"/>
    <w:rsid w:val="008D1170"/>
    <w:rsid w:val="008D1C5B"/>
    <w:rsid w:val="008D2B4F"/>
    <w:rsid w:val="008D2F67"/>
    <w:rsid w:val="008D32CD"/>
    <w:rsid w:val="008D406C"/>
    <w:rsid w:val="008D416D"/>
    <w:rsid w:val="008D54C4"/>
    <w:rsid w:val="008D5AFD"/>
    <w:rsid w:val="008D67C6"/>
    <w:rsid w:val="008D696D"/>
    <w:rsid w:val="008D6CF3"/>
    <w:rsid w:val="008D6D83"/>
    <w:rsid w:val="008D74F5"/>
    <w:rsid w:val="008E09FD"/>
    <w:rsid w:val="008E1293"/>
    <w:rsid w:val="008E13F1"/>
    <w:rsid w:val="008E14D5"/>
    <w:rsid w:val="008E17D9"/>
    <w:rsid w:val="008E1AEF"/>
    <w:rsid w:val="008E1C6F"/>
    <w:rsid w:val="008E20F6"/>
    <w:rsid w:val="008E2720"/>
    <w:rsid w:val="008E303E"/>
    <w:rsid w:val="008E325E"/>
    <w:rsid w:val="008E32A9"/>
    <w:rsid w:val="008E32DE"/>
    <w:rsid w:val="008E457A"/>
    <w:rsid w:val="008E4BD0"/>
    <w:rsid w:val="008E4EB4"/>
    <w:rsid w:val="008E52BB"/>
    <w:rsid w:val="008E6ADC"/>
    <w:rsid w:val="008E7800"/>
    <w:rsid w:val="008E7958"/>
    <w:rsid w:val="008F0DD1"/>
    <w:rsid w:val="008F13DF"/>
    <w:rsid w:val="008F1928"/>
    <w:rsid w:val="008F1AEA"/>
    <w:rsid w:val="008F1B4B"/>
    <w:rsid w:val="008F265A"/>
    <w:rsid w:val="008F29D3"/>
    <w:rsid w:val="008F2EF6"/>
    <w:rsid w:val="008F3747"/>
    <w:rsid w:val="008F4B1E"/>
    <w:rsid w:val="008F54B4"/>
    <w:rsid w:val="008F57ED"/>
    <w:rsid w:val="008F6019"/>
    <w:rsid w:val="008F6D07"/>
    <w:rsid w:val="008F7C48"/>
    <w:rsid w:val="008F7DFD"/>
    <w:rsid w:val="008F7E33"/>
    <w:rsid w:val="009003C8"/>
    <w:rsid w:val="00900E8A"/>
    <w:rsid w:val="00901D76"/>
    <w:rsid w:val="009020E6"/>
    <w:rsid w:val="00902579"/>
    <w:rsid w:val="009026A6"/>
    <w:rsid w:val="00903D34"/>
    <w:rsid w:val="00903F83"/>
    <w:rsid w:val="0090435F"/>
    <w:rsid w:val="00904A44"/>
    <w:rsid w:val="00904A64"/>
    <w:rsid w:val="009055A2"/>
    <w:rsid w:val="00905CBD"/>
    <w:rsid w:val="00905E89"/>
    <w:rsid w:val="0090680D"/>
    <w:rsid w:val="00907DB6"/>
    <w:rsid w:val="00910107"/>
    <w:rsid w:val="00912167"/>
    <w:rsid w:val="00912213"/>
    <w:rsid w:val="00912C9B"/>
    <w:rsid w:val="00912F3C"/>
    <w:rsid w:val="00912FE4"/>
    <w:rsid w:val="00913A4E"/>
    <w:rsid w:val="00913EFF"/>
    <w:rsid w:val="00914E4F"/>
    <w:rsid w:val="00915102"/>
    <w:rsid w:val="00915EDE"/>
    <w:rsid w:val="00915F1B"/>
    <w:rsid w:val="009163AF"/>
    <w:rsid w:val="00916C5F"/>
    <w:rsid w:val="00917105"/>
    <w:rsid w:val="00917DC1"/>
    <w:rsid w:val="00917FBF"/>
    <w:rsid w:val="00920856"/>
    <w:rsid w:val="00921070"/>
    <w:rsid w:val="00921948"/>
    <w:rsid w:val="00921D6A"/>
    <w:rsid w:val="00922492"/>
    <w:rsid w:val="009224DC"/>
    <w:rsid w:val="009237A4"/>
    <w:rsid w:val="00924065"/>
    <w:rsid w:val="0092472B"/>
    <w:rsid w:val="00924851"/>
    <w:rsid w:val="00926704"/>
    <w:rsid w:val="00926EB8"/>
    <w:rsid w:val="00926FBA"/>
    <w:rsid w:val="009272FA"/>
    <w:rsid w:val="0092739F"/>
    <w:rsid w:val="009275EB"/>
    <w:rsid w:val="009278A8"/>
    <w:rsid w:val="00927E7E"/>
    <w:rsid w:val="009307C3"/>
    <w:rsid w:val="00930840"/>
    <w:rsid w:val="00931100"/>
    <w:rsid w:val="009313D2"/>
    <w:rsid w:val="00931D0F"/>
    <w:rsid w:val="00931F93"/>
    <w:rsid w:val="00932129"/>
    <w:rsid w:val="00932883"/>
    <w:rsid w:val="00933155"/>
    <w:rsid w:val="00933507"/>
    <w:rsid w:val="00933DBE"/>
    <w:rsid w:val="009345B6"/>
    <w:rsid w:val="009350E0"/>
    <w:rsid w:val="009358BF"/>
    <w:rsid w:val="00935D22"/>
    <w:rsid w:val="00935E20"/>
    <w:rsid w:val="0093751C"/>
    <w:rsid w:val="00937F55"/>
    <w:rsid w:val="00940430"/>
    <w:rsid w:val="009410F5"/>
    <w:rsid w:val="00941E46"/>
    <w:rsid w:val="0094291F"/>
    <w:rsid w:val="009430E7"/>
    <w:rsid w:val="009433BA"/>
    <w:rsid w:val="0094383A"/>
    <w:rsid w:val="0094454F"/>
    <w:rsid w:val="00944CF5"/>
    <w:rsid w:val="00944E39"/>
    <w:rsid w:val="00945ABD"/>
    <w:rsid w:val="00945DA6"/>
    <w:rsid w:val="0094663A"/>
    <w:rsid w:val="009467EA"/>
    <w:rsid w:val="009468C1"/>
    <w:rsid w:val="00946C13"/>
    <w:rsid w:val="00946CCC"/>
    <w:rsid w:val="00946D7C"/>
    <w:rsid w:val="00947DCB"/>
    <w:rsid w:val="009508BF"/>
    <w:rsid w:val="009515E7"/>
    <w:rsid w:val="00951E2F"/>
    <w:rsid w:val="0095307C"/>
    <w:rsid w:val="00953176"/>
    <w:rsid w:val="009531CC"/>
    <w:rsid w:val="00953381"/>
    <w:rsid w:val="00953410"/>
    <w:rsid w:val="00953B7E"/>
    <w:rsid w:val="00953BD5"/>
    <w:rsid w:val="00954609"/>
    <w:rsid w:val="009552CE"/>
    <w:rsid w:val="0095590E"/>
    <w:rsid w:val="009559EA"/>
    <w:rsid w:val="00955D5E"/>
    <w:rsid w:val="00956440"/>
    <w:rsid w:val="00956510"/>
    <w:rsid w:val="009569EA"/>
    <w:rsid w:val="00956CEE"/>
    <w:rsid w:val="009579FD"/>
    <w:rsid w:val="00957F24"/>
    <w:rsid w:val="00960805"/>
    <w:rsid w:val="00960943"/>
    <w:rsid w:val="00960FF5"/>
    <w:rsid w:val="00961204"/>
    <w:rsid w:val="00963E18"/>
    <w:rsid w:val="00963E73"/>
    <w:rsid w:val="00964ACA"/>
    <w:rsid w:val="00964E90"/>
    <w:rsid w:val="00965008"/>
    <w:rsid w:val="009652A1"/>
    <w:rsid w:val="00965DE0"/>
    <w:rsid w:val="00965E98"/>
    <w:rsid w:val="00967B19"/>
    <w:rsid w:val="009704EF"/>
    <w:rsid w:val="00970765"/>
    <w:rsid w:val="00970AAB"/>
    <w:rsid w:val="00970BAD"/>
    <w:rsid w:val="0097114A"/>
    <w:rsid w:val="00972181"/>
    <w:rsid w:val="00972EFC"/>
    <w:rsid w:val="00973484"/>
    <w:rsid w:val="00973A15"/>
    <w:rsid w:val="00973C88"/>
    <w:rsid w:val="00975055"/>
    <w:rsid w:val="00976120"/>
    <w:rsid w:val="009761D7"/>
    <w:rsid w:val="00976CFD"/>
    <w:rsid w:val="009771C8"/>
    <w:rsid w:val="0097762A"/>
    <w:rsid w:val="0097786F"/>
    <w:rsid w:val="00977F22"/>
    <w:rsid w:val="00980C0B"/>
    <w:rsid w:val="009812DD"/>
    <w:rsid w:val="0098170F"/>
    <w:rsid w:val="00981DE9"/>
    <w:rsid w:val="009843FB"/>
    <w:rsid w:val="00984432"/>
    <w:rsid w:val="00984B12"/>
    <w:rsid w:val="009854CB"/>
    <w:rsid w:val="009869CB"/>
    <w:rsid w:val="009876BB"/>
    <w:rsid w:val="00987F9F"/>
    <w:rsid w:val="009915D5"/>
    <w:rsid w:val="00991AC7"/>
    <w:rsid w:val="00991B94"/>
    <w:rsid w:val="00991C24"/>
    <w:rsid w:val="00991F21"/>
    <w:rsid w:val="00992B11"/>
    <w:rsid w:val="009945CD"/>
    <w:rsid w:val="00994652"/>
    <w:rsid w:val="0099477E"/>
    <w:rsid w:val="009949EE"/>
    <w:rsid w:val="00994CCB"/>
    <w:rsid w:val="00994D2C"/>
    <w:rsid w:val="00994FEA"/>
    <w:rsid w:val="009952A3"/>
    <w:rsid w:val="00996003"/>
    <w:rsid w:val="00996B3E"/>
    <w:rsid w:val="009A0BF8"/>
    <w:rsid w:val="009A0C97"/>
    <w:rsid w:val="009A156D"/>
    <w:rsid w:val="009A19F0"/>
    <w:rsid w:val="009A23CE"/>
    <w:rsid w:val="009A2B50"/>
    <w:rsid w:val="009A3195"/>
    <w:rsid w:val="009A3B25"/>
    <w:rsid w:val="009A43DF"/>
    <w:rsid w:val="009A482A"/>
    <w:rsid w:val="009A57CF"/>
    <w:rsid w:val="009A5BCC"/>
    <w:rsid w:val="009A7E99"/>
    <w:rsid w:val="009B0B7C"/>
    <w:rsid w:val="009B1325"/>
    <w:rsid w:val="009B3BBD"/>
    <w:rsid w:val="009B3DC2"/>
    <w:rsid w:val="009B3F5D"/>
    <w:rsid w:val="009B403F"/>
    <w:rsid w:val="009B43DC"/>
    <w:rsid w:val="009B56A2"/>
    <w:rsid w:val="009B5B66"/>
    <w:rsid w:val="009B5F88"/>
    <w:rsid w:val="009C040C"/>
    <w:rsid w:val="009C18BD"/>
    <w:rsid w:val="009C1907"/>
    <w:rsid w:val="009C195A"/>
    <w:rsid w:val="009C243C"/>
    <w:rsid w:val="009C257F"/>
    <w:rsid w:val="009C2FF2"/>
    <w:rsid w:val="009C38ED"/>
    <w:rsid w:val="009C4710"/>
    <w:rsid w:val="009C4B4E"/>
    <w:rsid w:val="009C667A"/>
    <w:rsid w:val="009D010A"/>
    <w:rsid w:val="009D0315"/>
    <w:rsid w:val="009D0324"/>
    <w:rsid w:val="009D05D4"/>
    <w:rsid w:val="009D0C98"/>
    <w:rsid w:val="009D110F"/>
    <w:rsid w:val="009D121C"/>
    <w:rsid w:val="009D1C7D"/>
    <w:rsid w:val="009D1D3F"/>
    <w:rsid w:val="009D2154"/>
    <w:rsid w:val="009D25D9"/>
    <w:rsid w:val="009D2B8C"/>
    <w:rsid w:val="009D2CC2"/>
    <w:rsid w:val="009D3BAA"/>
    <w:rsid w:val="009D3D4B"/>
    <w:rsid w:val="009D3DBB"/>
    <w:rsid w:val="009D40EE"/>
    <w:rsid w:val="009D5CB2"/>
    <w:rsid w:val="009D5E74"/>
    <w:rsid w:val="009D60D1"/>
    <w:rsid w:val="009D62C5"/>
    <w:rsid w:val="009D6E66"/>
    <w:rsid w:val="009D7621"/>
    <w:rsid w:val="009D7909"/>
    <w:rsid w:val="009D7B3E"/>
    <w:rsid w:val="009D7CBF"/>
    <w:rsid w:val="009D7F96"/>
    <w:rsid w:val="009E0AB5"/>
    <w:rsid w:val="009E2EBA"/>
    <w:rsid w:val="009E38C9"/>
    <w:rsid w:val="009E3DBF"/>
    <w:rsid w:val="009E3E53"/>
    <w:rsid w:val="009E5316"/>
    <w:rsid w:val="009E6AB1"/>
    <w:rsid w:val="009E6ED6"/>
    <w:rsid w:val="009E7055"/>
    <w:rsid w:val="009E7290"/>
    <w:rsid w:val="009E78BE"/>
    <w:rsid w:val="009E7D55"/>
    <w:rsid w:val="009F1382"/>
    <w:rsid w:val="009F15C2"/>
    <w:rsid w:val="009F163A"/>
    <w:rsid w:val="009F28E1"/>
    <w:rsid w:val="009F29BD"/>
    <w:rsid w:val="009F2B2B"/>
    <w:rsid w:val="009F2C0E"/>
    <w:rsid w:val="009F2D9D"/>
    <w:rsid w:val="009F3610"/>
    <w:rsid w:val="009F36C7"/>
    <w:rsid w:val="009F3B2E"/>
    <w:rsid w:val="009F4008"/>
    <w:rsid w:val="009F4534"/>
    <w:rsid w:val="009F4FA8"/>
    <w:rsid w:val="009F5A9D"/>
    <w:rsid w:val="009F5C47"/>
    <w:rsid w:val="009F5EF1"/>
    <w:rsid w:val="009F6A90"/>
    <w:rsid w:val="009F7701"/>
    <w:rsid w:val="009F7BDD"/>
    <w:rsid w:val="00A0040C"/>
    <w:rsid w:val="00A00BD2"/>
    <w:rsid w:val="00A01021"/>
    <w:rsid w:val="00A0175A"/>
    <w:rsid w:val="00A02099"/>
    <w:rsid w:val="00A03045"/>
    <w:rsid w:val="00A03CE1"/>
    <w:rsid w:val="00A03E06"/>
    <w:rsid w:val="00A03E6B"/>
    <w:rsid w:val="00A04F8C"/>
    <w:rsid w:val="00A05F61"/>
    <w:rsid w:val="00A06FBD"/>
    <w:rsid w:val="00A0768A"/>
    <w:rsid w:val="00A104A5"/>
    <w:rsid w:val="00A11A19"/>
    <w:rsid w:val="00A11AB7"/>
    <w:rsid w:val="00A11F06"/>
    <w:rsid w:val="00A12F6B"/>
    <w:rsid w:val="00A13D88"/>
    <w:rsid w:val="00A143D8"/>
    <w:rsid w:val="00A15474"/>
    <w:rsid w:val="00A155DF"/>
    <w:rsid w:val="00A15FFF"/>
    <w:rsid w:val="00A16B84"/>
    <w:rsid w:val="00A16D1F"/>
    <w:rsid w:val="00A1777F"/>
    <w:rsid w:val="00A179BD"/>
    <w:rsid w:val="00A17AFD"/>
    <w:rsid w:val="00A20424"/>
    <w:rsid w:val="00A2050D"/>
    <w:rsid w:val="00A220A8"/>
    <w:rsid w:val="00A22855"/>
    <w:rsid w:val="00A22A48"/>
    <w:rsid w:val="00A237A0"/>
    <w:rsid w:val="00A238DA"/>
    <w:rsid w:val="00A2749C"/>
    <w:rsid w:val="00A27BC3"/>
    <w:rsid w:val="00A30283"/>
    <w:rsid w:val="00A31109"/>
    <w:rsid w:val="00A31CB4"/>
    <w:rsid w:val="00A32637"/>
    <w:rsid w:val="00A3342B"/>
    <w:rsid w:val="00A34B2A"/>
    <w:rsid w:val="00A351EF"/>
    <w:rsid w:val="00A3641E"/>
    <w:rsid w:val="00A3771A"/>
    <w:rsid w:val="00A378FD"/>
    <w:rsid w:val="00A37DA0"/>
    <w:rsid w:val="00A4003F"/>
    <w:rsid w:val="00A40A03"/>
    <w:rsid w:val="00A4112A"/>
    <w:rsid w:val="00A41571"/>
    <w:rsid w:val="00A41EC6"/>
    <w:rsid w:val="00A42D63"/>
    <w:rsid w:val="00A42F27"/>
    <w:rsid w:val="00A43D43"/>
    <w:rsid w:val="00A44481"/>
    <w:rsid w:val="00A448CF"/>
    <w:rsid w:val="00A44D6B"/>
    <w:rsid w:val="00A45445"/>
    <w:rsid w:val="00A45C8E"/>
    <w:rsid w:val="00A4731C"/>
    <w:rsid w:val="00A47742"/>
    <w:rsid w:val="00A479F2"/>
    <w:rsid w:val="00A47C09"/>
    <w:rsid w:val="00A47F90"/>
    <w:rsid w:val="00A50432"/>
    <w:rsid w:val="00A5064D"/>
    <w:rsid w:val="00A50BCE"/>
    <w:rsid w:val="00A51921"/>
    <w:rsid w:val="00A52226"/>
    <w:rsid w:val="00A52619"/>
    <w:rsid w:val="00A53458"/>
    <w:rsid w:val="00A54F2A"/>
    <w:rsid w:val="00A553D3"/>
    <w:rsid w:val="00A55769"/>
    <w:rsid w:val="00A55D5C"/>
    <w:rsid w:val="00A5673D"/>
    <w:rsid w:val="00A56DB4"/>
    <w:rsid w:val="00A56E13"/>
    <w:rsid w:val="00A573A2"/>
    <w:rsid w:val="00A5763B"/>
    <w:rsid w:val="00A57D78"/>
    <w:rsid w:val="00A607E1"/>
    <w:rsid w:val="00A61A95"/>
    <w:rsid w:val="00A61AFC"/>
    <w:rsid w:val="00A627E5"/>
    <w:rsid w:val="00A64644"/>
    <w:rsid w:val="00A64827"/>
    <w:rsid w:val="00A648FD"/>
    <w:rsid w:val="00A64B78"/>
    <w:rsid w:val="00A65F4C"/>
    <w:rsid w:val="00A6685E"/>
    <w:rsid w:val="00A6786D"/>
    <w:rsid w:val="00A67B92"/>
    <w:rsid w:val="00A70AAB"/>
    <w:rsid w:val="00A70BC3"/>
    <w:rsid w:val="00A70EAD"/>
    <w:rsid w:val="00A71318"/>
    <w:rsid w:val="00A71D95"/>
    <w:rsid w:val="00A7262E"/>
    <w:rsid w:val="00A72E22"/>
    <w:rsid w:val="00A72F1D"/>
    <w:rsid w:val="00A73305"/>
    <w:rsid w:val="00A73746"/>
    <w:rsid w:val="00A74705"/>
    <w:rsid w:val="00A756B3"/>
    <w:rsid w:val="00A758B1"/>
    <w:rsid w:val="00A7613A"/>
    <w:rsid w:val="00A76AC1"/>
    <w:rsid w:val="00A77507"/>
    <w:rsid w:val="00A802BD"/>
    <w:rsid w:val="00A80E1B"/>
    <w:rsid w:val="00A81A1F"/>
    <w:rsid w:val="00A81CC3"/>
    <w:rsid w:val="00A820BA"/>
    <w:rsid w:val="00A8275C"/>
    <w:rsid w:val="00A83710"/>
    <w:rsid w:val="00A84B56"/>
    <w:rsid w:val="00A84D22"/>
    <w:rsid w:val="00A85005"/>
    <w:rsid w:val="00A86174"/>
    <w:rsid w:val="00A864EA"/>
    <w:rsid w:val="00A86D9C"/>
    <w:rsid w:val="00A86F10"/>
    <w:rsid w:val="00A86F2A"/>
    <w:rsid w:val="00A873C7"/>
    <w:rsid w:val="00A87783"/>
    <w:rsid w:val="00A90A7C"/>
    <w:rsid w:val="00A911CA"/>
    <w:rsid w:val="00A91661"/>
    <w:rsid w:val="00A917B2"/>
    <w:rsid w:val="00A9210B"/>
    <w:rsid w:val="00A92AA7"/>
    <w:rsid w:val="00A92FAB"/>
    <w:rsid w:val="00A9321A"/>
    <w:rsid w:val="00A9358B"/>
    <w:rsid w:val="00A94453"/>
    <w:rsid w:val="00A95207"/>
    <w:rsid w:val="00A953C3"/>
    <w:rsid w:val="00A96CC3"/>
    <w:rsid w:val="00A9738E"/>
    <w:rsid w:val="00A97DA8"/>
    <w:rsid w:val="00AA0BAA"/>
    <w:rsid w:val="00AA0C4E"/>
    <w:rsid w:val="00AA0D08"/>
    <w:rsid w:val="00AA149C"/>
    <w:rsid w:val="00AA175B"/>
    <w:rsid w:val="00AA3056"/>
    <w:rsid w:val="00AA31D3"/>
    <w:rsid w:val="00AA3893"/>
    <w:rsid w:val="00AA595E"/>
    <w:rsid w:val="00AA6274"/>
    <w:rsid w:val="00AA796E"/>
    <w:rsid w:val="00AB0119"/>
    <w:rsid w:val="00AB10F7"/>
    <w:rsid w:val="00AB12C3"/>
    <w:rsid w:val="00AB13E0"/>
    <w:rsid w:val="00AB1787"/>
    <w:rsid w:val="00AB1C0D"/>
    <w:rsid w:val="00AB24BC"/>
    <w:rsid w:val="00AB2F12"/>
    <w:rsid w:val="00AB3161"/>
    <w:rsid w:val="00AB38AD"/>
    <w:rsid w:val="00AB3ACE"/>
    <w:rsid w:val="00AB3D70"/>
    <w:rsid w:val="00AB3F8D"/>
    <w:rsid w:val="00AB4149"/>
    <w:rsid w:val="00AB4D98"/>
    <w:rsid w:val="00AB4DDB"/>
    <w:rsid w:val="00AB5055"/>
    <w:rsid w:val="00AB5967"/>
    <w:rsid w:val="00AB6018"/>
    <w:rsid w:val="00AB6416"/>
    <w:rsid w:val="00AB6CD3"/>
    <w:rsid w:val="00AB74B2"/>
    <w:rsid w:val="00AC03E4"/>
    <w:rsid w:val="00AC058C"/>
    <w:rsid w:val="00AC0B9D"/>
    <w:rsid w:val="00AC2471"/>
    <w:rsid w:val="00AC2EA7"/>
    <w:rsid w:val="00AC40A6"/>
    <w:rsid w:val="00AC40EB"/>
    <w:rsid w:val="00AC41E5"/>
    <w:rsid w:val="00AC5304"/>
    <w:rsid w:val="00AC5F57"/>
    <w:rsid w:val="00AC6060"/>
    <w:rsid w:val="00AC674F"/>
    <w:rsid w:val="00AC69C7"/>
    <w:rsid w:val="00AC6DF3"/>
    <w:rsid w:val="00AC6E85"/>
    <w:rsid w:val="00AC7168"/>
    <w:rsid w:val="00AC7396"/>
    <w:rsid w:val="00AC7AE9"/>
    <w:rsid w:val="00AC7CD7"/>
    <w:rsid w:val="00AD04D3"/>
    <w:rsid w:val="00AD0EB6"/>
    <w:rsid w:val="00AD18A6"/>
    <w:rsid w:val="00AD1A00"/>
    <w:rsid w:val="00AD24E9"/>
    <w:rsid w:val="00AD363E"/>
    <w:rsid w:val="00AD3A7B"/>
    <w:rsid w:val="00AD460A"/>
    <w:rsid w:val="00AD49BA"/>
    <w:rsid w:val="00AD4B54"/>
    <w:rsid w:val="00AD4F59"/>
    <w:rsid w:val="00AD4F66"/>
    <w:rsid w:val="00AD51A1"/>
    <w:rsid w:val="00AD52BF"/>
    <w:rsid w:val="00AD6183"/>
    <w:rsid w:val="00AD76CA"/>
    <w:rsid w:val="00AE0432"/>
    <w:rsid w:val="00AE219D"/>
    <w:rsid w:val="00AE2425"/>
    <w:rsid w:val="00AE2DD1"/>
    <w:rsid w:val="00AE339B"/>
    <w:rsid w:val="00AE3A23"/>
    <w:rsid w:val="00AE3B38"/>
    <w:rsid w:val="00AE3D46"/>
    <w:rsid w:val="00AE4799"/>
    <w:rsid w:val="00AE48FA"/>
    <w:rsid w:val="00AE4F17"/>
    <w:rsid w:val="00AE4F6F"/>
    <w:rsid w:val="00AE501A"/>
    <w:rsid w:val="00AE5426"/>
    <w:rsid w:val="00AE656E"/>
    <w:rsid w:val="00AE7220"/>
    <w:rsid w:val="00AE739B"/>
    <w:rsid w:val="00AE7788"/>
    <w:rsid w:val="00AF0088"/>
    <w:rsid w:val="00AF137D"/>
    <w:rsid w:val="00AF1796"/>
    <w:rsid w:val="00AF1943"/>
    <w:rsid w:val="00AF1AD4"/>
    <w:rsid w:val="00AF1FC5"/>
    <w:rsid w:val="00AF20FC"/>
    <w:rsid w:val="00AF2667"/>
    <w:rsid w:val="00AF2ACA"/>
    <w:rsid w:val="00AF2B7A"/>
    <w:rsid w:val="00AF35F4"/>
    <w:rsid w:val="00AF3D0E"/>
    <w:rsid w:val="00AF4D55"/>
    <w:rsid w:val="00AF5BC5"/>
    <w:rsid w:val="00AF7287"/>
    <w:rsid w:val="00AF79C0"/>
    <w:rsid w:val="00B00E95"/>
    <w:rsid w:val="00B01D7E"/>
    <w:rsid w:val="00B0268A"/>
    <w:rsid w:val="00B02AE9"/>
    <w:rsid w:val="00B0328E"/>
    <w:rsid w:val="00B044B3"/>
    <w:rsid w:val="00B0486C"/>
    <w:rsid w:val="00B04AB2"/>
    <w:rsid w:val="00B051A0"/>
    <w:rsid w:val="00B054DF"/>
    <w:rsid w:val="00B056F6"/>
    <w:rsid w:val="00B05995"/>
    <w:rsid w:val="00B069D4"/>
    <w:rsid w:val="00B06A6A"/>
    <w:rsid w:val="00B06D47"/>
    <w:rsid w:val="00B07B96"/>
    <w:rsid w:val="00B1010E"/>
    <w:rsid w:val="00B10D6C"/>
    <w:rsid w:val="00B1123B"/>
    <w:rsid w:val="00B113F9"/>
    <w:rsid w:val="00B11701"/>
    <w:rsid w:val="00B12309"/>
    <w:rsid w:val="00B1274D"/>
    <w:rsid w:val="00B12E66"/>
    <w:rsid w:val="00B13020"/>
    <w:rsid w:val="00B136EA"/>
    <w:rsid w:val="00B14DD4"/>
    <w:rsid w:val="00B14F5C"/>
    <w:rsid w:val="00B15BF4"/>
    <w:rsid w:val="00B1604F"/>
    <w:rsid w:val="00B171C2"/>
    <w:rsid w:val="00B17A8C"/>
    <w:rsid w:val="00B20A57"/>
    <w:rsid w:val="00B224AB"/>
    <w:rsid w:val="00B226E6"/>
    <w:rsid w:val="00B22B14"/>
    <w:rsid w:val="00B22F70"/>
    <w:rsid w:val="00B23F1E"/>
    <w:rsid w:val="00B24405"/>
    <w:rsid w:val="00B24DB8"/>
    <w:rsid w:val="00B25DE4"/>
    <w:rsid w:val="00B26874"/>
    <w:rsid w:val="00B26909"/>
    <w:rsid w:val="00B26B31"/>
    <w:rsid w:val="00B26F11"/>
    <w:rsid w:val="00B310F5"/>
    <w:rsid w:val="00B311BD"/>
    <w:rsid w:val="00B3224B"/>
    <w:rsid w:val="00B32D53"/>
    <w:rsid w:val="00B331B7"/>
    <w:rsid w:val="00B33421"/>
    <w:rsid w:val="00B34112"/>
    <w:rsid w:val="00B3585E"/>
    <w:rsid w:val="00B373D6"/>
    <w:rsid w:val="00B40488"/>
    <w:rsid w:val="00B408F4"/>
    <w:rsid w:val="00B4191E"/>
    <w:rsid w:val="00B424D4"/>
    <w:rsid w:val="00B42D39"/>
    <w:rsid w:val="00B450E0"/>
    <w:rsid w:val="00B45C26"/>
    <w:rsid w:val="00B45D47"/>
    <w:rsid w:val="00B4600C"/>
    <w:rsid w:val="00B46A16"/>
    <w:rsid w:val="00B46C66"/>
    <w:rsid w:val="00B46C9D"/>
    <w:rsid w:val="00B4759A"/>
    <w:rsid w:val="00B4761C"/>
    <w:rsid w:val="00B52697"/>
    <w:rsid w:val="00B5286F"/>
    <w:rsid w:val="00B52D2F"/>
    <w:rsid w:val="00B53839"/>
    <w:rsid w:val="00B53FBF"/>
    <w:rsid w:val="00B54119"/>
    <w:rsid w:val="00B54912"/>
    <w:rsid w:val="00B54FAE"/>
    <w:rsid w:val="00B566CF"/>
    <w:rsid w:val="00B56AB7"/>
    <w:rsid w:val="00B57F08"/>
    <w:rsid w:val="00B57F5D"/>
    <w:rsid w:val="00B60F58"/>
    <w:rsid w:val="00B61374"/>
    <w:rsid w:val="00B6209B"/>
    <w:rsid w:val="00B62421"/>
    <w:rsid w:val="00B62BBC"/>
    <w:rsid w:val="00B63266"/>
    <w:rsid w:val="00B63466"/>
    <w:rsid w:val="00B63926"/>
    <w:rsid w:val="00B63A4D"/>
    <w:rsid w:val="00B63F55"/>
    <w:rsid w:val="00B63F90"/>
    <w:rsid w:val="00B666D4"/>
    <w:rsid w:val="00B66BD7"/>
    <w:rsid w:val="00B673A4"/>
    <w:rsid w:val="00B6777C"/>
    <w:rsid w:val="00B67866"/>
    <w:rsid w:val="00B6793B"/>
    <w:rsid w:val="00B70F8C"/>
    <w:rsid w:val="00B71410"/>
    <w:rsid w:val="00B71B12"/>
    <w:rsid w:val="00B72061"/>
    <w:rsid w:val="00B72F5D"/>
    <w:rsid w:val="00B73097"/>
    <w:rsid w:val="00B73B9F"/>
    <w:rsid w:val="00B742E8"/>
    <w:rsid w:val="00B7550B"/>
    <w:rsid w:val="00B7578B"/>
    <w:rsid w:val="00B763C7"/>
    <w:rsid w:val="00B7678D"/>
    <w:rsid w:val="00B8022C"/>
    <w:rsid w:val="00B802A3"/>
    <w:rsid w:val="00B80B97"/>
    <w:rsid w:val="00B820EB"/>
    <w:rsid w:val="00B8303A"/>
    <w:rsid w:val="00B8382F"/>
    <w:rsid w:val="00B8416C"/>
    <w:rsid w:val="00B8492C"/>
    <w:rsid w:val="00B850D5"/>
    <w:rsid w:val="00B85B5F"/>
    <w:rsid w:val="00B85D94"/>
    <w:rsid w:val="00B85D9F"/>
    <w:rsid w:val="00B86206"/>
    <w:rsid w:val="00B877B2"/>
    <w:rsid w:val="00B90168"/>
    <w:rsid w:val="00B903A1"/>
    <w:rsid w:val="00B90811"/>
    <w:rsid w:val="00B911D2"/>
    <w:rsid w:val="00B911D9"/>
    <w:rsid w:val="00B91819"/>
    <w:rsid w:val="00B92583"/>
    <w:rsid w:val="00B92D27"/>
    <w:rsid w:val="00B932BC"/>
    <w:rsid w:val="00B93446"/>
    <w:rsid w:val="00B93A2F"/>
    <w:rsid w:val="00B93A81"/>
    <w:rsid w:val="00B93CDF"/>
    <w:rsid w:val="00B93DFD"/>
    <w:rsid w:val="00B9447C"/>
    <w:rsid w:val="00B946E2"/>
    <w:rsid w:val="00B94A76"/>
    <w:rsid w:val="00B94AC4"/>
    <w:rsid w:val="00B958C3"/>
    <w:rsid w:val="00B96487"/>
    <w:rsid w:val="00B96542"/>
    <w:rsid w:val="00B96683"/>
    <w:rsid w:val="00B96788"/>
    <w:rsid w:val="00B97101"/>
    <w:rsid w:val="00B9756B"/>
    <w:rsid w:val="00BA00EF"/>
    <w:rsid w:val="00BA0914"/>
    <w:rsid w:val="00BA0BB3"/>
    <w:rsid w:val="00BA0D76"/>
    <w:rsid w:val="00BA10EF"/>
    <w:rsid w:val="00BA1510"/>
    <w:rsid w:val="00BA1BB2"/>
    <w:rsid w:val="00BA1F82"/>
    <w:rsid w:val="00BA2CE0"/>
    <w:rsid w:val="00BA316B"/>
    <w:rsid w:val="00BA370B"/>
    <w:rsid w:val="00BA43DE"/>
    <w:rsid w:val="00BA4940"/>
    <w:rsid w:val="00BA4D2B"/>
    <w:rsid w:val="00BA4E1F"/>
    <w:rsid w:val="00BA4E60"/>
    <w:rsid w:val="00BA6BDC"/>
    <w:rsid w:val="00BA7531"/>
    <w:rsid w:val="00BA75E2"/>
    <w:rsid w:val="00BA799D"/>
    <w:rsid w:val="00BB0346"/>
    <w:rsid w:val="00BB0480"/>
    <w:rsid w:val="00BB1485"/>
    <w:rsid w:val="00BB149C"/>
    <w:rsid w:val="00BB1887"/>
    <w:rsid w:val="00BB1BAC"/>
    <w:rsid w:val="00BB2284"/>
    <w:rsid w:val="00BB2367"/>
    <w:rsid w:val="00BB26B5"/>
    <w:rsid w:val="00BB2E9D"/>
    <w:rsid w:val="00BB33DD"/>
    <w:rsid w:val="00BB3BD9"/>
    <w:rsid w:val="00BB5038"/>
    <w:rsid w:val="00BB54EC"/>
    <w:rsid w:val="00BB54F2"/>
    <w:rsid w:val="00BB58D0"/>
    <w:rsid w:val="00BB5AFC"/>
    <w:rsid w:val="00BB6139"/>
    <w:rsid w:val="00BB6589"/>
    <w:rsid w:val="00BB697B"/>
    <w:rsid w:val="00BB6C3E"/>
    <w:rsid w:val="00BB7A10"/>
    <w:rsid w:val="00BC062F"/>
    <w:rsid w:val="00BC0679"/>
    <w:rsid w:val="00BC079E"/>
    <w:rsid w:val="00BC11E8"/>
    <w:rsid w:val="00BC1335"/>
    <w:rsid w:val="00BC1865"/>
    <w:rsid w:val="00BC1F36"/>
    <w:rsid w:val="00BC28C0"/>
    <w:rsid w:val="00BC2AF3"/>
    <w:rsid w:val="00BC2CA2"/>
    <w:rsid w:val="00BC3078"/>
    <w:rsid w:val="00BC3729"/>
    <w:rsid w:val="00BC381C"/>
    <w:rsid w:val="00BC3CBC"/>
    <w:rsid w:val="00BC442D"/>
    <w:rsid w:val="00BC48A9"/>
    <w:rsid w:val="00BC566B"/>
    <w:rsid w:val="00BC599F"/>
    <w:rsid w:val="00BC5EC4"/>
    <w:rsid w:val="00BC61E5"/>
    <w:rsid w:val="00BC6630"/>
    <w:rsid w:val="00BC6E5C"/>
    <w:rsid w:val="00BC776B"/>
    <w:rsid w:val="00BD00B2"/>
    <w:rsid w:val="00BD0551"/>
    <w:rsid w:val="00BD100F"/>
    <w:rsid w:val="00BD15C4"/>
    <w:rsid w:val="00BD17CB"/>
    <w:rsid w:val="00BD1C4A"/>
    <w:rsid w:val="00BD1C4F"/>
    <w:rsid w:val="00BD1EEF"/>
    <w:rsid w:val="00BD382B"/>
    <w:rsid w:val="00BD3D8F"/>
    <w:rsid w:val="00BD472A"/>
    <w:rsid w:val="00BD55CC"/>
    <w:rsid w:val="00BD56F0"/>
    <w:rsid w:val="00BD57DE"/>
    <w:rsid w:val="00BD58C9"/>
    <w:rsid w:val="00BD624B"/>
    <w:rsid w:val="00BD62AF"/>
    <w:rsid w:val="00BD7597"/>
    <w:rsid w:val="00BD78FD"/>
    <w:rsid w:val="00BE010F"/>
    <w:rsid w:val="00BE017E"/>
    <w:rsid w:val="00BE0F7D"/>
    <w:rsid w:val="00BE0FFF"/>
    <w:rsid w:val="00BE12F1"/>
    <w:rsid w:val="00BE171F"/>
    <w:rsid w:val="00BE2A47"/>
    <w:rsid w:val="00BE3AA1"/>
    <w:rsid w:val="00BE3EDC"/>
    <w:rsid w:val="00BE57E8"/>
    <w:rsid w:val="00BE61FE"/>
    <w:rsid w:val="00BE679C"/>
    <w:rsid w:val="00BE683B"/>
    <w:rsid w:val="00BE7F9B"/>
    <w:rsid w:val="00BF0682"/>
    <w:rsid w:val="00BF1CDF"/>
    <w:rsid w:val="00BF1E29"/>
    <w:rsid w:val="00BF1FAE"/>
    <w:rsid w:val="00BF2275"/>
    <w:rsid w:val="00BF2399"/>
    <w:rsid w:val="00BF3B49"/>
    <w:rsid w:val="00BF440E"/>
    <w:rsid w:val="00BF46E3"/>
    <w:rsid w:val="00BF66CE"/>
    <w:rsid w:val="00BF76F8"/>
    <w:rsid w:val="00BF7763"/>
    <w:rsid w:val="00BF7801"/>
    <w:rsid w:val="00BF7987"/>
    <w:rsid w:val="00BF7D3B"/>
    <w:rsid w:val="00BF7E6A"/>
    <w:rsid w:val="00BF7E6B"/>
    <w:rsid w:val="00C000F2"/>
    <w:rsid w:val="00C0034F"/>
    <w:rsid w:val="00C009CC"/>
    <w:rsid w:val="00C010B7"/>
    <w:rsid w:val="00C01FE1"/>
    <w:rsid w:val="00C02379"/>
    <w:rsid w:val="00C0243C"/>
    <w:rsid w:val="00C02AFD"/>
    <w:rsid w:val="00C03DBC"/>
    <w:rsid w:val="00C0465E"/>
    <w:rsid w:val="00C04C82"/>
    <w:rsid w:val="00C04D6C"/>
    <w:rsid w:val="00C04F9C"/>
    <w:rsid w:val="00C058F3"/>
    <w:rsid w:val="00C05924"/>
    <w:rsid w:val="00C05955"/>
    <w:rsid w:val="00C06E1B"/>
    <w:rsid w:val="00C06FF8"/>
    <w:rsid w:val="00C0778A"/>
    <w:rsid w:val="00C07D37"/>
    <w:rsid w:val="00C10450"/>
    <w:rsid w:val="00C1063A"/>
    <w:rsid w:val="00C115F9"/>
    <w:rsid w:val="00C1198D"/>
    <w:rsid w:val="00C12748"/>
    <w:rsid w:val="00C12E54"/>
    <w:rsid w:val="00C1339B"/>
    <w:rsid w:val="00C14259"/>
    <w:rsid w:val="00C14673"/>
    <w:rsid w:val="00C146FB"/>
    <w:rsid w:val="00C14848"/>
    <w:rsid w:val="00C156CD"/>
    <w:rsid w:val="00C15C08"/>
    <w:rsid w:val="00C15F51"/>
    <w:rsid w:val="00C16752"/>
    <w:rsid w:val="00C178CF"/>
    <w:rsid w:val="00C179DF"/>
    <w:rsid w:val="00C200C5"/>
    <w:rsid w:val="00C204BF"/>
    <w:rsid w:val="00C21CAB"/>
    <w:rsid w:val="00C22815"/>
    <w:rsid w:val="00C22E14"/>
    <w:rsid w:val="00C22EFF"/>
    <w:rsid w:val="00C22F4F"/>
    <w:rsid w:val="00C23C18"/>
    <w:rsid w:val="00C23F41"/>
    <w:rsid w:val="00C23F5F"/>
    <w:rsid w:val="00C244C8"/>
    <w:rsid w:val="00C25B1A"/>
    <w:rsid w:val="00C25E70"/>
    <w:rsid w:val="00C268DD"/>
    <w:rsid w:val="00C27214"/>
    <w:rsid w:val="00C2799A"/>
    <w:rsid w:val="00C301AB"/>
    <w:rsid w:val="00C3026B"/>
    <w:rsid w:val="00C32B9D"/>
    <w:rsid w:val="00C334C4"/>
    <w:rsid w:val="00C33766"/>
    <w:rsid w:val="00C34245"/>
    <w:rsid w:val="00C34664"/>
    <w:rsid w:val="00C34D8F"/>
    <w:rsid w:val="00C3508D"/>
    <w:rsid w:val="00C359C4"/>
    <w:rsid w:val="00C35C38"/>
    <w:rsid w:val="00C36920"/>
    <w:rsid w:val="00C369B6"/>
    <w:rsid w:val="00C36D11"/>
    <w:rsid w:val="00C36EBB"/>
    <w:rsid w:val="00C37C35"/>
    <w:rsid w:val="00C37D3A"/>
    <w:rsid w:val="00C40224"/>
    <w:rsid w:val="00C40905"/>
    <w:rsid w:val="00C40949"/>
    <w:rsid w:val="00C42333"/>
    <w:rsid w:val="00C428B0"/>
    <w:rsid w:val="00C4299C"/>
    <w:rsid w:val="00C42C56"/>
    <w:rsid w:val="00C42D3B"/>
    <w:rsid w:val="00C434C9"/>
    <w:rsid w:val="00C437C5"/>
    <w:rsid w:val="00C43A85"/>
    <w:rsid w:val="00C43BF9"/>
    <w:rsid w:val="00C43D54"/>
    <w:rsid w:val="00C43DCE"/>
    <w:rsid w:val="00C43E8F"/>
    <w:rsid w:val="00C44183"/>
    <w:rsid w:val="00C445D5"/>
    <w:rsid w:val="00C447BE"/>
    <w:rsid w:val="00C453B9"/>
    <w:rsid w:val="00C45A02"/>
    <w:rsid w:val="00C4667D"/>
    <w:rsid w:val="00C46A97"/>
    <w:rsid w:val="00C46B3C"/>
    <w:rsid w:val="00C46C3D"/>
    <w:rsid w:val="00C475E6"/>
    <w:rsid w:val="00C47B02"/>
    <w:rsid w:val="00C508B4"/>
    <w:rsid w:val="00C50DD5"/>
    <w:rsid w:val="00C51578"/>
    <w:rsid w:val="00C518E6"/>
    <w:rsid w:val="00C51CFF"/>
    <w:rsid w:val="00C5280D"/>
    <w:rsid w:val="00C52841"/>
    <w:rsid w:val="00C529AF"/>
    <w:rsid w:val="00C53910"/>
    <w:rsid w:val="00C54598"/>
    <w:rsid w:val="00C545C7"/>
    <w:rsid w:val="00C551C4"/>
    <w:rsid w:val="00C554B8"/>
    <w:rsid w:val="00C55A7C"/>
    <w:rsid w:val="00C56217"/>
    <w:rsid w:val="00C565B2"/>
    <w:rsid w:val="00C56620"/>
    <w:rsid w:val="00C566A6"/>
    <w:rsid w:val="00C60A36"/>
    <w:rsid w:val="00C60F93"/>
    <w:rsid w:val="00C61BC4"/>
    <w:rsid w:val="00C6284B"/>
    <w:rsid w:val="00C62CBF"/>
    <w:rsid w:val="00C62F9B"/>
    <w:rsid w:val="00C654B4"/>
    <w:rsid w:val="00C65503"/>
    <w:rsid w:val="00C666EE"/>
    <w:rsid w:val="00C67692"/>
    <w:rsid w:val="00C7082E"/>
    <w:rsid w:val="00C71399"/>
    <w:rsid w:val="00C724A4"/>
    <w:rsid w:val="00C72698"/>
    <w:rsid w:val="00C736FE"/>
    <w:rsid w:val="00C739D9"/>
    <w:rsid w:val="00C74CFC"/>
    <w:rsid w:val="00C75469"/>
    <w:rsid w:val="00C76F42"/>
    <w:rsid w:val="00C7700B"/>
    <w:rsid w:val="00C7747B"/>
    <w:rsid w:val="00C7790D"/>
    <w:rsid w:val="00C77C0A"/>
    <w:rsid w:val="00C77F6A"/>
    <w:rsid w:val="00C80003"/>
    <w:rsid w:val="00C80171"/>
    <w:rsid w:val="00C805B3"/>
    <w:rsid w:val="00C80CBB"/>
    <w:rsid w:val="00C812CF"/>
    <w:rsid w:val="00C8193F"/>
    <w:rsid w:val="00C822F6"/>
    <w:rsid w:val="00C841F8"/>
    <w:rsid w:val="00C84AA4"/>
    <w:rsid w:val="00C857D5"/>
    <w:rsid w:val="00C8580A"/>
    <w:rsid w:val="00C863C2"/>
    <w:rsid w:val="00C86A06"/>
    <w:rsid w:val="00C86EDF"/>
    <w:rsid w:val="00C872D0"/>
    <w:rsid w:val="00C9049E"/>
    <w:rsid w:val="00C9070B"/>
    <w:rsid w:val="00C90784"/>
    <w:rsid w:val="00C9179D"/>
    <w:rsid w:val="00C91D07"/>
    <w:rsid w:val="00C920D5"/>
    <w:rsid w:val="00C92511"/>
    <w:rsid w:val="00C9333A"/>
    <w:rsid w:val="00C93B33"/>
    <w:rsid w:val="00C93FEC"/>
    <w:rsid w:val="00C9465E"/>
    <w:rsid w:val="00C94847"/>
    <w:rsid w:val="00C949E9"/>
    <w:rsid w:val="00C95413"/>
    <w:rsid w:val="00C955CA"/>
    <w:rsid w:val="00C95877"/>
    <w:rsid w:val="00C97062"/>
    <w:rsid w:val="00C97335"/>
    <w:rsid w:val="00C97372"/>
    <w:rsid w:val="00C979FD"/>
    <w:rsid w:val="00C97FC9"/>
    <w:rsid w:val="00CA0570"/>
    <w:rsid w:val="00CA0C19"/>
    <w:rsid w:val="00CA0D2F"/>
    <w:rsid w:val="00CA11A8"/>
    <w:rsid w:val="00CA175F"/>
    <w:rsid w:val="00CA1953"/>
    <w:rsid w:val="00CA1A67"/>
    <w:rsid w:val="00CA1B5D"/>
    <w:rsid w:val="00CA4ABB"/>
    <w:rsid w:val="00CA50BB"/>
    <w:rsid w:val="00CA544B"/>
    <w:rsid w:val="00CA7A8D"/>
    <w:rsid w:val="00CA7FC1"/>
    <w:rsid w:val="00CB03A8"/>
    <w:rsid w:val="00CB0C59"/>
    <w:rsid w:val="00CB0E96"/>
    <w:rsid w:val="00CB2B23"/>
    <w:rsid w:val="00CB2BB4"/>
    <w:rsid w:val="00CB3522"/>
    <w:rsid w:val="00CB36AD"/>
    <w:rsid w:val="00CB4242"/>
    <w:rsid w:val="00CB4B48"/>
    <w:rsid w:val="00CB4C5B"/>
    <w:rsid w:val="00CB510D"/>
    <w:rsid w:val="00CB5B80"/>
    <w:rsid w:val="00CB76AB"/>
    <w:rsid w:val="00CB7E10"/>
    <w:rsid w:val="00CC00E1"/>
    <w:rsid w:val="00CC1358"/>
    <w:rsid w:val="00CC16F3"/>
    <w:rsid w:val="00CC1C65"/>
    <w:rsid w:val="00CC1D33"/>
    <w:rsid w:val="00CC2570"/>
    <w:rsid w:val="00CC2997"/>
    <w:rsid w:val="00CC2C7B"/>
    <w:rsid w:val="00CC2FBF"/>
    <w:rsid w:val="00CC35DA"/>
    <w:rsid w:val="00CC3F44"/>
    <w:rsid w:val="00CC47F6"/>
    <w:rsid w:val="00CC4F8E"/>
    <w:rsid w:val="00CC5BAD"/>
    <w:rsid w:val="00CC6566"/>
    <w:rsid w:val="00CC677F"/>
    <w:rsid w:val="00CC74ED"/>
    <w:rsid w:val="00CD01A2"/>
    <w:rsid w:val="00CD06D8"/>
    <w:rsid w:val="00CD0868"/>
    <w:rsid w:val="00CD0A07"/>
    <w:rsid w:val="00CD0D4D"/>
    <w:rsid w:val="00CD0FA7"/>
    <w:rsid w:val="00CD1689"/>
    <w:rsid w:val="00CD2463"/>
    <w:rsid w:val="00CD2A3F"/>
    <w:rsid w:val="00CD2FA3"/>
    <w:rsid w:val="00CD4636"/>
    <w:rsid w:val="00CD4759"/>
    <w:rsid w:val="00CD4F15"/>
    <w:rsid w:val="00CD507F"/>
    <w:rsid w:val="00CD5A9A"/>
    <w:rsid w:val="00CD617C"/>
    <w:rsid w:val="00CD62C5"/>
    <w:rsid w:val="00CD6E93"/>
    <w:rsid w:val="00CD7586"/>
    <w:rsid w:val="00CD7AE7"/>
    <w:rsid w:val="00CE0027"/>
    <w:rsid w:val="00CE0436"/>
    <w:rsid w:val="00CE06E2"/>
    <w:rsid w:val="00CE0D10"/>
    <w:rsid w:val="00CE14C4"/>
    <w:rsid w:val="00CE253B"/>
    <w:rsid w:val="00CE2964"/>
    <w:rsid w:val="00CE2C76"/>
    <w:rsid w:val="00CE2D63"/>
    <w:rsid w:val="00CE3333"/>
    <w:rsid w:val="00CE38E1"/>
    <w:rsid w:val="00CE3B29"/>
    <w:rsid w:val="00CE3F1D"/>
    <w:rsid w:val="00CE4795"/>
    <w:rsid w:val="00CE4B19"/>
    <w:rsid w:val="00CE4E98"/>
    <w:rsid w:val="00CE4F0C"/>
    <w:rsid w:val="00CE51A4"/>
    <w:rsid w:val="00CE5CE6"/>
    <w:rsid w:val="00CE7427"/>
    <w:rsid w:val="00CE7A03"/>
    <w:rsid w:val="00CF03AD"/>
    <w:rsid w:val="00CF08E2"/>
    <w:rsid w:val="00CF09E6"/>
    <w:rsid w:val="00CF1030"/>
    <w:rsid w:val="00CF1970"/>
    <w:rsid w:val="00CF2409"/>
    <w:rsid w:val="00CF2875"/>
    <w:rsid w:val="00CF32F5"/>
    <w:rsid w:val="00CF34C3"/>
    <w:rsid w:val="00CF367C"/>
    <w:rsid w:val="00CF423A"/>
    <w:rsid w:val="00CF492F"/>
    <w:rsid w:val="00CF5AF4"/>
    <w:rsid w:val="00CF6DFE"/>
    <w:rsid w:val="00CF7408"/>
    <w:rsid w:val="00D008A8"/>
    <w:rsid w:val="00D015C7"/>
    <w:rsid w:val="00D01717"/>
    <w:rsid w:val="00D021D7"/>
    <w:rsid w:val="00D026AC"/>
    <w:rsid w:val="00D02731"/>
    <w:rsid w:val="00D02BC7"/>
    <w:rsid w:val="00D03DCD"/>
    <w:rsid w:val="00D04092"/>
    <w:rsid w:val="00D041AF"/>
    <w:rsid w:val="00D04DB7"/>
    <w:rsid w:val="00D04FE1"/>
    <w:rsid w:val="00D0629C"/>
    <w:rsid w:val="00D067CB"/>
    <w:rsid w:val="00D0693B"/>
    <w:rsid w:val="00D06E46"/>
    <w:rsid w:val="00D070C2"/>
    <w:rsid w:val="00D0783A"/>
    <w:rsid w:val="00D07C9D"/>
    <w:rsid w:val="00D1020D"/>
    <w:rsid w:val="00D10E26"/>
    <w:rsid w:val="00D11385"/>
    <w:rsid w:val="00D11621"/>
    <w:rsid w:val="00D11D17"/>
    <w:rsid w:val="00D12205"/>
    <w:rsid w:val="00D12DB1"/>
    <w:rsid w:val="00D12E3B"/>
    <w:rsid w:val="00D12FEB"/>
    <w:rsid w:val="00D1344A"/>
    <w:rsid w:val="00D16C3A"/>
    <w:rsid w:val="00D16DDB"/>
    <w:rsid w:val="00D174DF"/>
    <w:rsid w:val="00D17BD4"/>
    <w:rsid w:val="00D17F1A"/>
    <w:rsid w:val="00D2001C"/>
    <w:rsid w:val="00D209ED"/>
    <w:rsid w:val="00D20DFF"/>
    <w:rsid w:val="00D2129B"/>
    <w:rsid w:val="00D2270D"/>
    <w:rsid w:val="00D229A3"/>
    <w:rsid w:val="00D23CB3"/>
    <w:rsid w:val="00D2417E"/>
    <w:rsid w:val="00D2421C"/>
    <w:rsid w:val="00D24EEF"/>
    <w:rsid w:val="00D25521"/>
    <w:rsid w:val="00D255EA"/>
    <w:rsid w:val="00D262E2"/>
    <w:rsid w:val="00D26530"/>
    <w:rsid w:val="00D2654F"/>
    <w:rsid w:val="00D26A6E"/>
    <w:rsid w:val="00D26D2A"/>
    <w:rsid w:val="00D2729C"/>
    <w:rsid w:val="00D27D2C"/>
    <w:rsid w:val="00D30194"/>
    <w:rsid w:val="00D30228"/>
    <w:rsid w:val="00D3048D"/>
    <w:rsid w:val="00D31256"/>
    <w:rsid w:val="00D315B4"/>
    <w:rsid w:val="00D31AAF"/>
    <w:rsid w:val="00D31C64"/>
    <w:rsid w:val="00D320EB"/>
    <w:rsid w:val="00D329B1"/>
    <w:rsid w:val="00D33301"/>
    <w:rsid w:val="00D33628"/>
    <w:rsid w:val="00D33C7E"/>
    <w:rsid w:val="00D33D56"/>
    <w:rsid w:val="00D33DBE"/>
    <w:rsid w:val="00D3466A"/>
    <w:rsid w:val="00D34950"/>
    <w:rsid w:val="00D34968"/>
    <w:rsid w:val="00D349D9"/>
    <w:rsid w:val="00D34EC7"/>
    <w:rsid w:val="00D35AE1"/>
    <w:rsid w:val="00D37208"/>
    <w:rsid w:val="00D3744F"/>
    <w:rsid w:val="00D37739"/>
    <w:rsid w:val="00D4085C"/>
    <w:rsid w:val="00D41E49"/>
    <w:rsid w:val="00D42D73"/>
    <w:rsid w:val="00D42ED1"/>
    <w:rsid w:val="00D43E55"/>
    <w:rsid w:val="00D4416A"/>
    <w:rsid w:val="00D45256"/>
    <w:rsid w:val="00D45AA2"/>
    <w:rsid w:val="00D45BEC"/>
    <w:rsid w:val="00D5020F"/>
    <w:rsid w:val="00D504BF"/>
    <w:rsid w:val="00D514D1"/>
    <w:rsid w:val="00D51A89"/>
    <w:rsid w:val="00D51B0C"/>
    <w:rsid w:val="00D52A97"/>
    <w:rsid w:val="00D54A1F"/>
    <w:rsid w:val="00D55E2A"/>
    <w:rsid w:val="00D56544"/>
    <w:rsid w:val="00D566C0"/>
    <w:rsid w:val="00D56DC8"/>
    <w:rsid w:val="00D57663"/>
    <w:rsid w:val="00D5790E"/>
    <w:rsid w:val="00D57933"/>
    <w:rsid w:val="00D57FE5"/>
    <w:rsid w:val="00D605A4"/>
    <w:rsid w:val="00D60BCC"/>
    <w:rsid w:val="00D60EDA"/>
    <w:rsid w:val="00D610EA"/>
    <w:rsid w:val="00D633F7"/>
    <w:rsid w:val="00D638C6"/>
    <w:rsid w:val="00D63A7D"/>
    <w:rsid w:val="00D63F51"/>
    <w:rsid w:val="00D64D2D"/>
    <w:rsid w:val="00D65708"/>
    <w:rsid w:val="00D666BA"/>
    <w:rsid w:val="00D67F62"/>
    <w:rsid w:val="00D7056B"/>
    <w:rsid w:val="00D72883"/>
    <w:rsid w:val="00D73591"/>
    <w:rsid w:val="00D739D8"/>
    <w:rsid w:val="00D74400"/>
    <w:rsid w:val="00D75841"/>
    <w:rsid w:val="00D7726D"/>
    <w:rsid w:val="00D7765E"/>
    <w:rsid w:val="00D77822"/>
    <w:rsid w:val="00D77AAD"/>
    <w:rsid w:val="00D808B2"/>
    <w:rsid w:val="00D813F6"/>
    <w:rsid w:val="00D82437"/>
    <w:rsid w:val="00D82643"/>
    <w:rsid w:val="00D832A6"/>
    <w:rsid w:val="00D838F4"/>
    <w:rsid w:val="00D83D6C"/>
    <w:rsid w:val="00D83D73"/>
    <w:rsid w:val="00D840C9"/>
    <w:rsid w:val="00D84D15"/>
    <w:rsid w:val="00D85982"/>
    <w:rsid w:val="00D85E37"/>
    <w:rsid w:val="00D8616E"/>
    <w:rsid w:val="00D86A6D"/>
    <w:rsid w:val="00D87074"/>
    <w:rsid w:val="00D879B8"/>
    <w:rsid w:val="00D87C8F"/>
    <w:rsid w:val="00D90021"/>
    <w:rsid w:val="00D91121"/>
    <w:rsid w:val="00D91C89"/>
    <w:rsid w:val="00D91DAE"/>
    <w:rsid w:val="00D92626"/>
    <w:rsid w:val="00D93724"/>
    <w:rsid w:val="00D94C6D"/>
    <w:rsid w:val="00D950F7"/>
    <w:rsid w:val="00D96B14"/>
    <w:rsid w:val="00D97005"/>
    <w:rsid w:val="00D97AFA"/>
    <w:rsid w:val="00DA0481"/>
    <w:rsid w:val="00DA0878"/>
    <w:rsid w:val="00DA08BD"/>
    <w:rsid w:val="00DA0926"/>
    <w:rsid w:val="00DA209B"/>
    <w:rsid w:val="00DA29AA"/>
    <w:rsid w:val="00DA3E32"/>
    <w:rsid w:val="00DA40F8"/>
    <w:rsid w:val="00DA4395"/>
    <w:rsid w:val="00DA5D12"/>
    <w:rsid w:val="00DA5FDF"/>
    <w:rsid w:val="00DA6098"/>
    <w:rsid w:val="00DA6BD0"/>
    <w:rsid w:val="00DA6ECC"/>
    <w:rsid w:val="00DA76D5"/>
    <w:rsid w:val="00DA76E9"/>
    <w:rsid w:val="00DA7BEE"/>
    <w:rsid w:val="00DB0037"/>
    <w:rsid w:val="00DB05DA"/>
    <w:rsid w:val="00DB082C"/>
    <w:rsid w:val="00DB090B"/>
    <w:rsid w:val="00DB14B8"/>
    <w:rsid w:val="00DB159E"/>
    <w:rsid w:val="00DB1873"/>
    <w:rsid w:val="00DB1BDB"/>
    <w:rsid w:val="00DB1F9D"/>
    <w:rsid w:val="00DB281D"/>
    <w:rsid w:val="00DB287F"/>
    <w:rsid w:val="00DB2D66"/>
    <w:rsid w:val="00DB3B4A"/>
    <w:rsid w:val="00DB426A"/>
    <w:rsid w:val="00DB6364"/>
    <w:rsid w:val="00DB63EC"/>
    <w:rsid w:val="00DB66E4"/>
    <w:rsid w:val="00DB687E"/>
    <w:rsid w:val="00DB6B01"/>
    <w:rsid w:val="00DB7F3A"/>
    <w:rsid w:val="00DC106A"/>
    <w:rsid w:val="00DC1195"/>
    <w:rsid w:val="00DC19D5"/>
    <w:rsid w:val="00DC30D0"/>
    <w:rsid w:val="00DC3961"/>
    <w:rsid w:val="00DC398E"/>
    <w:rsid w:val="00DC4FE8"/>
    <w:rsid w:val="00DC5406"/>
    <w:rsid w:val="00DC5DA4"/>
    <w:rsid w:val="00DC6C9C"/>
    <w:rsid w:val="00DC741C"/>
    <w:rsid w:val="00DC74F8"/>
    <w:rsid w:val="00DC772B"/>
    <w:rsid w:val="00DD112D"/>
    <w:rsid w:val="00DD132D"/>
    <w:rsid w:val="00DD215A"/>
    <w:rsid w:val="00DD2B52"/>
    <w:rsid w:val="00DD2DF6"/>
    <w:rsid w:val="00DD3C94"/>
    <w:rsid w:val="00DD3E10"/>
    <w:rsid w:val="00DD405D"/>
    <w:rsid w:val="00DD448D"/>
    <w:rsid w:val="00DD4B45"/>
    <w:rsid w:val="00DD4EBB"/>
    <w:rsid w:val="00DD558C"/>
    <w:rsid w:val="00DD5D90"/>
    <w:rsid w:val="00DD6256"/>
    <w:rsid w:val="00DD737A"/>
    <w:rsid w:val="00DD7908"/>
    <w:rsid w:val="00DD7EE6"/>
    <w:rsid w:val="00DE0988"/>
    <w:rsid w:val="00DE0B7F"/>
    <w:rsid w:val="00DE1559"/>
    <w:rsid w:val="00DE1BBC"/>
    <w:rsid w:val="00DE1CA3"/>
    <w:rsid w:val="00DE2A27"/>
    <w:rsid w:val="00DE2FE6"/>
    <w:rsid w:val="00DE309D"/>
    <w:rsid w:val="00DE35FB"/>
    <w:rsid w:val="00DE3CBE"/>
    <w:rsid w:val="00DE3E90"/>
    <w:rsid w:val="00DE4237"/>
    <w:rsid w:val="00DE4898"/>
    <w:rsid w:val="00DE499F"/>
    <w:rsid w:val="00DE4BD9"/>
    <w:rsid w:val="00DE51DD"/>
    <w:rsid w:val="00DE5C37"/>
    <w:rsid w:val="00DF060B"/>
    <w:rsid w:val="00DF11D3"/>
    <w:rsid w:val="00DF13D7"/>
    <w:rsid w:val="00DF15B9"/>
    <w:rsid w:val="00DF161E"/>
    <w:rsid w:val="00DF16C9"/>
    <w:rsid w:val="00DF2FD0"/>
    <w:rsid w:val="00DF3649"/>
    <w:rsid w:val="00DF38F4"/>
    <w:rsid w:val="00DF4113"/>
    <w:rsid w:val="00DF56A8"/>
    <w:rsid w:val="00DF57B0"/>
    <w:rsid w:val="00DF5CD6"/>
    <w:rsid w:val="00DF5D71"/>
    <w:rsid w:val="00DF66A4"/>
    <w:rsid w:val="00DF75D1"/>
    <w:rsid w:val="00E0036A"/>
    <w:rsid w:val="00E00656"/>
    <w:rsid w:val="00E01665"/>
    <w:rsid w:val="00E01CB1"/>
    <w:rsid w:val="00E01F66"/>
    <w:rsid w:val="00E02241"/>
    <w:rsid w:val="00E023D2"/>
    <w:rsid w:val="00E029C3"/>
    <w:rsid w:val="00E031CA"/>
    <w:rsid w:val="00E03236"/>
    <w:rsid w:val="00E05269"/>
    <w:rsid w:val="00E052C8"/>
    <w:rsid w:val="00E05901"/>
    <w:rsid w:val="00E05973"/>
    <w:rsid w:val="00E05A33"/>
    <w:rsid w:val="00E05CDC"/>
    <w:rsid w:val="00E060D8"/>
    <w:rsid w:val="00E06670"/>
    <w:rsid w:val="00E0678D"/>
    <w:rsid w:val="00E06AD5"/>
    <w:rsid w:val="00E07511"/>
    <w:rsid w:val="00E10716"/>
    <w:rsid w:val="00E11CB6"/>
    <w:rsid w:val="00E11D1D"/>
    <w:rsid w:val="00E11EF2"/>
    <w:rsid w:val="00E12191"/>
    <w:rsid w:val="00E13C3C"/>
    <w:rsid w:val="00E13F5F"/>
    <w:rsid w:val="00E142A8"/>
    <w:rsid w:val="00E1491A"/>
    <w:rsid w:val="00E149AE"/>
    <w:rsid w:val="00E15605"/>
    <w:rsid w:val="00E15F65"/>
    <w:rsid w:val="00E16656"/>
    <w:rsid w:val="00E17588"/>
    <w:rsid w:val="00E1766C"/>
    <w:rsid w:val="00E17BF8"/>
    <w:rsid w:val="00E20542"/>
    <w:rsid w:val="00E210AA"/>
    <w:rsid w:val="00E2125E"/>
    <w:rsid w:val="00E215E2"/>
    <w:rsid w:val="00E21920"/>
    <w:rsid w:val="00E21DD3"/>
    <w:rsid w:val="00E21F0F"/>
    <w:rsid w:val="00E22E14"/>
    <w:rsid w:val="00E236EA"/>
    <w:rsid w:val="00E23CE0"/>
    <w:rsid w:val="00E266A7"/>
    <w:rsid w:val="00E26B1F"/>
    <w:rsid w:val="00E27164"/>
    <w:rsid w:val="00E27209"/>
    <w:rsid w:val="00E27234"/>
    <w:rsid w:val="00E27504"/>
    <w:rsid w:val="00E27F6D"/>
    <w:rsid w:val="00E30AFB"/>
    <w:rsid w:val="00E30D5B"/>
    <w:rsid w:val="00E31E2F"/>
    <w:rsid w:val="00E32E81"/>
    <w:rsid w:val="00E33915"/>
    <w:rsid w:val="00E344DA"/>
    <w:rsid w:val="00E362E2"/>
    <w:rsid w:val="00E36D7D"/>
    <w:rsid w:val="00E36FC1"/>
    <w:rsid w:val="00E3708A"/>
    <w:rsid w:val="00E376FE"/>
    <w:rsid w:val="00E414E7"/>
    <w:rsid w:val="00E422DA"/>
    <w:rsid w:val="00E42D56"/>
    <w:rsid w:val="00E439AC"/>
    <w:rsid w:val="00E441BD"/>
    <w:rsid w:val="00E44725"/>
    <w:rsid w:val="00E4477D"/>
    <w:rsid w:val="00E44D41"/>
    <w:rsid w:val="00E45499"/>
    <w:rsid w:val="00E46689"/>
    <w:rsid w:val="00E466E6"/>
    <w:rsid w:val="00E46734"/>
    <w:rsid w:val="00E508CB"/>
    <w:rsid w:val="00E50E0A"/>
    <w:rsid w:val="00E52788"/>
    <w:rsid w:val="00E5282B"/>
    <w:rsid w:val="00E52F2A"/>
    <w:rsid w:val="00E5376B"/>
    <w:rsid w:val="00E545D0"/>
    <w:rsid w:val="00E5490B"/>
    <w:rsid w:val="00E54B0E"/>
    <w:rsid w:val="00E562E5"/>
    <w:rsid w:val="00E565AE"/>
    <w:rsid w:val="00E56FEC"/>
    <w:rsid w:val="00E602A2"/>
    <w:rsid w:val="00E6033D"/>
    <w:rsid w:val="00E61540"/>
    <w:rsid w:val="00E633D6"/>
    <w:rsid w:val="00E63C88"/>
    <w:rsid w:val="00E646BD"/>
    <w:rsid w:val="00E65564"/>
    <w:rsid w:val="00E65AFD"/>
    <w:rsid w:val="00E65CE5"/>
    <w:rsid w:val="00E65DFF"/>
    <w:rsid w:val="00E65F8C"/>
    <w:rsid w:val="00E6699B"/>
    <w:rsid w:val="00E66B5D"/>
    <w:rsid w:val="00E671A9"/>
    <w:rsid w:val="00E701D6"/>
    <w:rsid w:val="00E70211"/>
    <w:rsid w:val="00E72DF3"/>
    <w:rsid w:val="00E730EE"/>
    <w:rsid w:val="00E739E6"/>
    <w:rsid w:val="00E745CA"/>
    <w:rsid w:val="00E74F65"/>
    <w:rsid w:val="00E75EFD"/>
    <w:rsid w:val="00E76391"/>
    <w:rsid w:val="00E7719C"/>
    <w:rsid w:val="00E77A8F"/>
    <w:rsid w:val="00E77CE7"/>
    <w:rsid w:val="00E77EF0"/>
    <w:rsid w:val="00E80203"/>
    <w:rsid w:val="00E802F6"/>
    <w:rsid w:val="00E80C81"/>
    <w:rsid w:val="00E8242E"/>
    <w:rsid w:val="00E82770"/>
    <w:rsid w:val="00E82CDE"/>
    <w:rsid w:val="00E82CFE"/>
    <w:rsid w:val="00E83331"/>
    <w:rsid w:val="00E8374C"/>
    <w:rsid w:val="00E83E7B"/>
    <w:rsid w:val="00E84453"/>
    <w:rsid w:val="00E8469E"/>
    <w:rsid w:val="00E86DF4"/>
    <w:rsid w:val="00E900F3"/>
    <w:rsid w:val="00E9071E"/>
    <w:rsid w:val="00E90B7B"/>
    <w:rsid w:val="00E9122B"/>
    <w:rsid w:val="00E91ACD"/>
    <w:rsid w:val="00E91B67"/>
    <w:rsid w:val="00E91D83"/>
    <w:rsid w:val="00E92694"/>
    <w:rsid w:val="00E92D37"/>
    <w:rsid w:val="00E9301B"/>
    <w:rsid w:val="00E9375E"/>
    <w:rsid w:val="00E93A1A"/>
    <w:rsid w:val="00E9481B"/>
    <w:rsid w:val="00E95386"/>
    <w:rsid w:val="00E95FE7"/>
    <w:rsid w:val="00E95FEA"/>
    <w:rsid w:val="00E96B1A"/>
    <w:rsid w:val="00E96B30"/>
    <w:rsid w:val="00E96F94"/>
    <w:rsid w:val="00E9705A"/>
    <w:rsid w:val="00E9777C"/>
    <w:rsid w:val="00EA0A44"/>
    <w:rsid w:val="00EA0AD6"/>
    <w:rsid w:val="00EA2063"/>
    <w:rsid w:val="00EA2BD1"/>
    <w:rsid w:val="00EA2C57"/>
    <w:rsid w:val="00EA3051"/>
    <w:rsid w:val="00EA31F2"/>
    <w:rsid w:val="00EA3875"/>
    <w:rsid w:val="00EA3B41"/>
    <w:rsid w:val="00EA4044"/>
    <w:rsid w:val="00EA53C7"/>
    <w:rsid w:val="00EA53D8"/>
    <w:rsid w:val="00EA58DF"/>
    <w:rsid w:val="00EA59E2"/>
    <w:rsid w:val="00EA65E5"/>
    <w:rsid w:val="00EA68C1"/>
    <w:rsid w:val="00EA7240"/>
    <w:rsid w:val="00EA734C"/>
    <w:rsid w:val="00EA78C1"/>
    <w:rsid w:val="00EB0F3C"/>
    <w:rsid w:val="00EB143E"/>
    <w:rsid w:val="00EB1568"/>
    <w:rsid w:val="00EB179D"/>
    <w:rsid w:val="00EB1D83"/>
    <w:rsid w:val="00EB3449"/>
    <w:rsid w:val="00EB41CC"/>
    <w:rsid w:val="00EB483B"/>
    <w:rsid w:val="00EB504B"/>
    <w:rsid w:val="00EB5990"/>
    <w:rsid w:val="00EB5BD5"/>
    <w:rsid w:val="00EB5E36"/>
    <w:rsid w:val="00EB62CF"/>
    <w:rsid w:val="00EB6D38"/>
    <w:rsid w:val="00EB77DA"/>
    <w:rsid w:val="00EB788B"/>
    <w:rsid w:val="00EC14A3"/>
    <w:rsid w:val="00EC156B"/>
    <w:rsid w:val="00EC1B31"/>
    <w:rsid w:val="00EC256D"/>
    <w:rsid w:val="00EC27D5"/>
    <w:rsid w:val="00EC2841"/>
    <w:rsid w:val="00EC2C3E"/>
    <w:rsid w:val="00EC2DCB"/>
    <w:rsid w:val="00EC339D"/>
    <w:rsid w:val="00EC34BC"/>
    <w:rsid w:val="00EC3A5D"/>
    <w:rsid w:val="00EC3BB6"/>
    <w:rsid w:val="00EC444B"/>
    <w:rsid w:val="00EC46C2"/>
    <w:rsid w:val="00EC50A3"/>
    <w:rsid w:val="00EC534F"/>
    <w:rsid w:val="00EC53B3"/>
    <w:rsid w:val="00EC5C03"/>
    <w:rsid w:val="00EC723F"/>
    <w:rsid w:val="00EC7F9A"/>
    <w:rsid w:val="00ED085F"/>
    <w:rsid w:val="00ED0D1C"/>
    <w:rsid w:val="00ED144A"/>
    <w:rsid w:val="00ED14AF"/>
    <w:rsid w:val="00ED1994"/>
    <w:rsid w:val="00ED2B9F"/>
    <w:rsid w:val="00ED316A"/>
    <w:rsid w:val="00ED4CBD"/>
    <w:rsid w:val="00ED5103"/>
    <w:rsid w:val="00ED5E8D"/>
    <w:rsid w:val="00ED5EE0"/>
    <w:rsid w:val="00ED5FA4"/>
    <w:rsid w:val="00ED6473"/>
    <w:rsid w:val="00ED6B3A"/>
    <w:rsid w:val="00ED749D"/>
    <w:rsid w:val="00ED7B6D"/>
    <w:rsid w:val="00EE0D3A"/>
    <w:rsid w:val="00EE0EA3"/>
    <w:rsid w:val="00EE0F73"/>
    <w:rsid w:val="00EE1C01"/>
    <w:rsid w:val="00EE1EFA"/>
    <w:rsid w:val="00EE3E72"/>
    <w:rsid w:val="00EE491B"/>
    <w:rsid w:val="00EE52BF"/>
    <w:rsid w:val="00EE568A"/>
    <w:rsid w:val="00EE58E4"/>
    <w:rsid w:val="00EE67AC"/>
    <w:rsid w:val="00EE6838"/>
    <w:rsid w:val="00EE77E8"/>
    <w:rsid w:val="00EE7C0A"/>
    <w:rsid w:val="00EF02F9"/>
    <w:rsid w:val="00EF12FB"/>
    <w:rsid w:val="00EF1556"/>
    <w:rsid w:val="00EF1632"/>
    <w:rsid w:val="00EF253F"/>
    <w:rsid w:val="00EF286B"/>
    <w:rsid w:val="00EF32AF"/>
    <w:rsid w:val="00EF38A5"/>
    <w:rsid w:val="00EF39CB"/>
    <w:rsid w:val="00EF4470"/>
    <w:rsid w:val="00EF4DD7"/>
    <w:rsid w:val="00EF554F"/>
    <w:rsid w:val="00EF6466"/>
    <w:rsid w:val="00EF6A57"/>
    <w:rsid w:val="00EF7347"/>
    <w:rsid w:val="00F02880"/>
    <w:rsid w:val="00F02DA8"/>
    <w:rsid w:val="00F030DF"/>
    <w:rsid w:val="00F03632"/>
    <w:rsid w:val="00F04CCB"/>
    <w:rsid w:val="00F04D96"/>
    <w:rsid w:val="00F05257"/>
    <w:rsid w:val="00F0595C"/>
    <w:rsid w:val="00F0636B"/>
    <w:rsid w:val="00F06622"/>
    <w:rsid w:val="00F066AD"/>
    <w:rsid w:val="00F07255"/>
    <w:rsid w:val="00F07A3F"/>
    <w:rsid w:val="00F07B0A"/>
    <w:rsid w:val="00F102DB"/>
    <w:rsid w:val="00F110F8"/>
    <w:rsid w:val="00F11BA8"/>
    <w:rsid w:val="00F12227"/>
    <w:rsid w:val="00F139E4"/>
    <w:rsid w:val="00F13F03"/>
    <w:rsid w:val="00F144D5"/>
    <w:rsid w:val="00F14D4D"/>
    <w:rsid w:val="00F14DBF"/>
    <w:rsid w:val="00F159DC"/>
    <w:rsid w:val="00F1734E"/>
    <w:rsid w:val="00F173FF"/>
    <w:rsid w:val="00F17502"/>
    <w:rsid w:val="00F1753D"/>
    <w:rsid w:val="00F17752"/>
    <w:rsid w:val="00F20A6C"/>
    <w:rsid w:val="00F20EE6"/>
    <w:rsid w:val="00F20FF4"/>
    <w:rsid w:val="00F216AF"/>
    <w:rsid w:val="00F216F5"/>
    <w:rsid w:val="00F2171D"/>
    <w:rsid w:val="00F21CCB"/>
    <w:rsid w:val="00F2398D"/>
    <w:rsid w:val="00F23BDC"/>
    <w:rsid w:val="00F242AB"/>
    <w:rsid w:val="00F24650"/>
    <w:rsid w:val="00F24719"/>
    <w:rsid w:val="00F24DAB"/>
    <w:rsid w:val="00F24FB1"/>
    <w:rsid w:val="00F25291"/>
    <w:rsid w:val="00F255B2"/>
    <w:rsid w:val="00F258C5"/>
    <w:rsid w:val="00F258CB"/>
    <w:rsid w:val="00F26DCF"/>
    <w:rsid w:val="00F279E7"/>
    <w:rsid w:val="00F30872"/>
    <w:rsid w:val="00F3176A"/>
    <w:rsid w:val="00F31AAB"/>
    <w:rsid w:val="00F324BC"/>
    <w:rsid w:val="00F325F5"/>
    <w:rsid w:val="00F32F2C"/>
    <w:rsid w:val="00F33E5B"/>
    <w:rsid w:val="00F33EE2"/>
    <w:rsid w:val="00F34583"/>
    <w:rsid w:val="00F34693"/>
    <w:rsid w:val="00F34BF5"/>
    <w:rsid w:val="00F35C88"/>
    <w:rsid w:val="00F35E9F"/>
    <w:rsid w:val="00F361D4"/>
    <w:rsid w:val="00F362EF"/>
    <w:rsid w:val="00F37BA7"/>
    <w:rsid w:val="00F403CD"/>
    <w:rsid w:val="00F4074B"/>
    <w:rsid w:val="00F4131F"/>
    <w:rsid w:val="00F43107"/>
    <w:rsid w:val="00F43558"/>
    <w:rsid w:val="00F438C0"/>
    <w:rsid w:val="00F44C0D"/>
    <w:rsid w:val="00F451C6"/>
    <w:rsid w:val="00F45AAF"/>
    <w:rsid w:val="00F45FA1"/>
    <w:rsid w:val="00F46DB4"/>
    <w:rsid w:val="00F47C0C"/>
    <w:rsid w:val="00F50611"/>
    <w:rsid w:val="00F5061B"/>
    <w:rsid w:val="00F50D90"/>
    <w:rsid w:val="00F51BEC"/>
    <w:rsid w:val="00F5206D"/>
    <w:rsid w:val="00F524CB"/>
    <w:rsid w:val="00F52AA7"/>
    <w:rsid w:val="00F52E10"/>
    <w:rsid w:val="00F52FEF"/>
    <w:rsid w:val="00F538D3"/>
    <w:rsid w:val="00F53D43"/>
    <w:rsid w:val="00F53FB2"/>
    <w:rsid w:val="00F54579"/>
    <w:rsid w:val="00F54E1F"/>
    <w:rsid w:val="00F550A4"/>
    <w:rsid w:val="00F561BD"/>
    <w:rsid w:val="00F56934"/>
    <w:rsid w:val="00F574D7"/>
    <w:rsid w:val="00F57822"/>
    <w:rsid w:val="00F57B80"/>
    <w:rsid w:val="00F601A0"/>
    <w:rsid w:val="00F60475"/>
    <w:rsid w:val="00F607FD"/>
    <w:rsid w:val="00F60EE3"/>
    <w:rsid w:val="00F61957"/>
    <w:rsid w:val="00F62A46"/>
    <w:rsid w:val="00F63751"/>
    <w:rsid w:val="00F6396A"/>
    <w:rsid w:val="00F64255"/>
    <w:rsid w:val="00F64482"/>
    <w:rsid w:val="00F64FAA"/>
    <w:rsid w:val="00F6526E"/>
    <w:rsid w:val="00F65591"/>
    <w:rsid w:val="00F66070"/>
    <w:rsid w:val="00F66A40"/>
    <w:rsid w:val="00F6704B"/>
    <w:rsid w:val="00F70074"/>
    <w:rsid w:val="00F70414"/>
    <w:rsid w:val="00F7092C"/>
    <w:rsid w:val="00F71312"/>
    <w:rsid w:val="00F716CE"/>
    <w:rsid w:val="00F722A7"/>
    <w:rsid w:val="00F72D82"/>
    <w:rsid w:val="00F74568"/>
    <w:rsid w:val="00F74B61"/>
    <w:rsid w:val="00F74BE8"/>
    <w:rsid w:val="00F74CD6"/>
    <w:rsid w:val="00F7527F"/>
    <w:rsid w:val="00F75A79"/>
    <w:rsid w:val="00F75FF4"/>
    <w:rsid w:val="00F762CC"/>
    <w:rsid w:val="00F76425"/>
    <w:rsid w:val="00F76E13"/>
    <w:rsid w:val="00F772DC"/>
    <w:rsid w:val="00F77474"/>
    <w:rsid w:val="00F77B08"/>
    <w:rsid w:val="00F80062"/>
    <w:rsid w:val="00F80314"/>
    <w:rsid w:val="00F80327"/>
    <w:rsid w:val="00F81B58"/>
    <w:rsid w:val="00F81E27"/>
    <w:rsid w:val="00F828AB"/>
    <w:rsid w:val="00F833EB"/>
    <w:rsid w:val="00F834D7"/>
    <w:rsid w:val="00F834D8"/>
    <w:rsid w:val="00F83BC7"/>
    <w:rsid w:val="00F849B7"/>
    <w:rsid w:val="00F84A6F"/>
    <w:rsid w:val="00F84B0C"/>
    <w:rsid w:val="00F855F1"/>
    <w:rsid w:val="00F8578A"/>
    <w:rsid w:val="00F859AA"/>
    <w:rsid w:val="00F8639E"/>
    <w:rsid w:val="00F86830"/>
    <w:rsid w:val="00F86FC2"/>
    <w:rsid w:val="00F871D9"/>
    <w:rsid w:val="00F905BB"/>
    <w:rsid w:val="00F90BAE"/>
    <w:rsid w:val="00F916D6"/>
    <w:rsid w:val="00F91CF9"/>
    <w:rsid w:val="00F925D4"/>
    <w:rsid w:val="00F93BEB"/>
    <w:rsid w:val="00F948DA"/>
    <w:rsid w:val="00F95682"/>
    <w:rsid w:val="00F95BFB"/>
    <w:rsid w:val="00F96D8E"/>
    <w:rsid w:val="00F96E65"/>
    <w:rsid w:val="00F971DB"/>
    <w:rsid w:val="00FA00A4"/>
    <w:rsid w:val="00FA0180"/>
    <w:rsid w:val="00FA05F0"/>
    <w:rsid w:val="00FA094B"/>
    <w:rsid w:val="00FA1707"/>
    <w:rsid w:val="00FA1B15"/>
    <w:rsid w:val="00FA2BA4"/>
    <w:rsid w:val="00FA3A1E"/>
    <w:rsid w:val="00FA3E96"/>
    <w:rsid w:val="00FA408A"/>
    <w:rsid w:val="00FA466D"/>
    <w:rsid w:val="00FA6981"/>
    <w:rsid w:val="00FA71E4"/>
    <w:rsid w:val="00FA7569"/>
    <w:rsid w:val="00FA790A"/>
    <w:rsid w:val="00FB0B90"/>
    <w:rsid w:val="00FB0B9A"/>
    <w:rsid w:val="00FB1264"/>
    <w:rsid w:val="00FB1489"/>
    <w:rsid w:val="00FB24A2"/>
    <w:rsid w:val="00FB351B"/>
    <w:rsid w:val="00FB4A63"/>
    <w:rsid w:val="00FB4C18"/>
    <w:rsid w:val="00FB4E5A"/>
    <w:rsid w:val="00FB535F"/>
    <w:rsid w:val="00FB7FA1"/>
    <w:rsid w:val="00FC0661"/>
    <w:rsid w:val="00FC0795"/>
    <w:rsid w:val="00FC0FD5"/>
    <w:rsid w:val="00FC136D"/>
    <w:rsid w:val="00FC1629"/>
    <w:rsid w:val="00FC1CB1"/>
    <w:rsid w:val="00FC1E17"/>
    <w:rsid w:val="00FC1EE3"/>
    <w:rsid w:val="00FC309D"/>
    <w:rsid w:val="00FC38EF"/>
    <w:rsid w:val="00FC3AD7"/>
    <w:rsid w:val="00FC51B1"/>
    <w:rsid w:val="00FC593D"/>
    <w:rsid w:val="00FC5C1A"/>
    <w:rsid w:val="00FC5C71"/>
    <w:rsid w:val="00FC5D11"/>
    <w:rsid w:val="00FD01A6"/>
    <w:rsid w:val="00FD0640"/>
    <w:rsid w:val="00FD0942"/>
    <w:rsid w:val="00FD1738"/>
    <w:rsid w:val="00FD248C"/>
    <w:rsid w:val="00FD289B"/>
    <w:rsid w:val="00FD2CB5"/>
    <w:rsid w:val="00FD2F76"/>
    <w:rsid w:val="00FD3A12"/>
    <w:rsid w:val="00FD3E94"/>
    <w:rsid w:val="00FD44ED"/>
    <w:rsid w:val="00FD472A"/>
    <w:rsid w:val="00FD4DB0"/>
    <w:rsid w:val="00FD5076"/>
    <w:rsid w:val="00FD5147"/>
    <w:rsid w:val="00FD5315"/>
    <w:rsid w:val="00FD55B8"/>
    <w:rsid w:val="00FD5B2C"/>
    <w:rsid w:val="00FD5DF7"/>
    <w:rsid w:val="00FD6E00"/>
    <w:rsid w:val="00FE047B"/>
    <w:rsid w:val="00FE0B3C"/>
    <w:rsid w:val="00FE301D"/>
    <w:rsid w:val="00FE34E3"/>
    <w:rsid w:val="00FE44FC"/>
    <w:rsid w:val="00FE4997"/>
    <w:rsid w:val="00FE5006"/>
    <w:rsid w:val="00FE5638"/>
    <w:rsid w:val="00FE5B8D"/>
    <w:rsid w:val="00FE6601"/>
    <w:rsid w:val="00FF05B5"/>
    <w:rsid w:val="00FF0AA7"/>
    <w:rsid w:val="00FF1A77"/>
    <w:rsid w:val="00FF27B8"/>
    <w:rsid w:val="00FF2ABC"/>
    <w:rsid w:val="00FF30BF"/>
    <w:rsid w:val="00FF33AD"/>
    <w:rsid w:val="00FF3454"/>
    <w:rsid w:val="00FF43EC"/>
    <w:rsid w:val="00FF4B11"/>
    <w:rsid w:val="00FF5DDC"/>
    <w:rsid w:val="00FF705D"/>
    <w:rsid w:val="00FF785F"/>
    <w:rsid w:val="00FF7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70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D1709"/>
    <w:rPr>
      <w:rFonts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3D1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D1709"/>
    <w:rPr>
      <w:rFonts w:ascii="Calibri" w:eastAsia="Times New Roman" w:hAnsi="Calibri" w:cs="Calibri"/>
      <w:sz w:val="22"/>
      <w:szCs w:val="22"/>
      <w:lang w:eastAsia="en-US"/>
    </w:rPr>
  </w:style>
  <w:style w:type="paragraph" w:styleId="ListParagraph">
    <w:name w:val="List Paragraph"/>
    <w:basedOn w:val="Normal"/>
    <w:uiPriority w:val="99"/>
    <w:qFormat/>
    <w:rsid w:val="003D1709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31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31817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831BC5"/>
    <w:rPr>
      <w:color w:val="808080"/>
    </w:rPr>
  </w:style>
  <w:style w:type="character" w:styleId="Hyperlink">
    <w:name w:val="Hyperlink"/>
    <w:basedOn w:val="DefaultParagraphFont"/>
    <w:uiPriority w:val="99"/>
    <w:rsid w:val="006630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2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1353</Words>
  <Characters>7715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admin</dc:creator>
  <cp:keywords>www.sorubak.com</cp:keywords>
  <dc:description/>
  <cp:lastModifiedBy>edanur</cp:lastModifiedBy>
  <cp:revision>3</cp:revision>
  <cp:lastPrinted>2016-04-03T12:48:00Z</cp:lastPrinted>
  <dcterms:created xsi:type="dcterms:W3CDTF">2016-04-03T19:19:00Z</dcterms:created>
  <dcterms:modified xsi:type="dcterms:W3CDTF">2016-04-09T16:21:00Z</dcterms:modified>
</cp:coreProperties>
</file>