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09E" w:rsidRPr="00ED136D" w:rsidRDefault="00BE209E" w:rsidP="00F26FD5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ADI SOYADI: ……………………………                                      </w:t>
      </w:r>
    </w:p>
    <w:p w:rsidR="00BE209E" w:rsidRPr="00ED136D" w:rsidRDefault="00BE209E" w:rsidP="00402E3E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402E3E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TÜRKÇE SEVİYE BELİRLEME SINAVI</w:t>
      </w:r>
    </w:p>
    <w:p w:rsidR="00BE209E" w:rsidRPr="00ED136D" w:rsidRDefault="00BE209E" w:rsidP="00402E3E">
      <w:pPr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565D48">
      <w:pPr>
        <w:jc w:val="center"/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KARTOPU</w:t>
      </w:r>
    </w:p>
    <w:p w:rsidR="00BE209E" w:rsidRPr="00ED136D" w:rsidRDefault="00BE209E" w:rsidP="00565D48">
      <w:pPr>
        <w:jc w:val="center"/>
        <w:rPr>
          <w:rFonts w:ascii="Comic Sans MS" w:hAnsi="Comic Sans MS" w:cs="Comic Sans MS"/>
          <w:b/>
          <w:bCs/>
          <w:sz w:val="22"/>
          <w:szCs w:val="22"/>
          <w:u w:val="single"/>
        </w:rPr>
      </w:pPr>
    </w:p>
    <w:p w:rsidR="00BE209E" w:rsidRPr="00ED136D" w:rsidRDefault="00BE209E" w:rsidP="003E7958">
      <w:pPr>
        <w:widowControl w:val="0"/>
        <w:autoSpaceDE w:val="0"/>
        <w:autoSpaceDN w:val="0"/>
        <w:adjustRightInd w:val="0"/>
        <w:spacing w:line="276" w:lineRule="auto"/>
        <w:ind w:left="38" w:right="-55" w:firstLine="292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Kar iki gün aradan sonra tekrar yağmaya başladı. Bugün okul çıkışı bazı arkadaşlar bütün uyarılara rağmen gene sokakta kartopu oyununa daldılar. Bir adam:</w:t>
      </w:r>
    </w:p>
    <w:p w:rsidR="00BE209E" w:rsidRPr="00ED136D" w:rsidRDefault="00BE209E" w:rsidP="003E7958">
      <w:pPr>
        <w:widowControl w:val="0"/>
        <w:autoSpaceDE w:val="0"/>
        <w:autoSpaceDN w:val="0"/>
        <w:adjustRightInd w:val="0"/>
        <w:spacing w:line="276" w:lineRule="auto"/>
        <w:ind w:left="38" w:right="-55" w:firstLine="278"/>
        <w:jc w:val="bot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— Yapmayın yaramazlar! Kartopları gözünüze gelebilir, diye bağırıyordu. Ancak, oyuna o kadar     dalmışlardı ki; kimsenin aldırdığı yoktu. Tam o sırada karşı kaldırımda bir çığlık sesi yükseldi. Şapkası başından düşen yaşlı bir adam, sendeleyerek elini yüzüne kapattı. Yanındaki çocuk:</w:t>
      </w:r>
    </w:p>
    <w:p w:rsidR="00BE209E" w:rsidRPr="00ED136D" w:rsidRDefault="00BE209E" w:rsidP="003E7958">
      <w:pPr>
        <w:widowControl w:val="0"/>
        <w:tabs>
          <w:tab w:val="right" w:pos="4257"/>
        </w:tabs>
        <w:autoSpaceDE w:val="0"/>
        <w:autoSpaceDN w:val="0"/>
        <w:adjustRightInd w:val="0"/>
        <w:spacing w:line="276" w:lineRule="auto"/>
        <w:ind w:right="-55"/>
        <w:jc w:val="bot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ab/>
        <w:t xml:space="preserve">     — Yardım edin! Kartopu adamın gözüne geldi; gözlüğü kırıldı, diye bağırdı. Yetişkin insanlar o yana doğru koştu. Kartopu oynayan çocuklar kaçarak olay yerinden uzaklaştılar.</w:t>
      </w:r>
    </w:p>
    <w:p w:rsidR="00BE209E" w:rsidRPr="00ED136D" w:rsidRDefault="00BE209E" w:rsidP="00F26FD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3E7958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right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                                                       Edmondo De AMICIS (Çocuk Kalbi) </w:t>
      </w:r>
    </w:p>
    <w:p w:rsidR="00BE209E" w:rsidRPr="00ED136D" w:rsidRDefault="00BE209E" w:rsidP="00F26FD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center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                                                                                                            </w:t>
      </w:r>
    </w:p>
    <w:p w:rsidR="00BE209E" w:rsidRPr="00ED136D" w:rsidRDefault="00BE209E" w:rsidP="00CB64DF">
      <w:pPr>
        <w:tabs>
          <w:tab w:val="left" w:pos="3500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Aşağıdaki soruları yukarıdaki metne göre cevaplandırın.</w:t>
      </w:r>
    </w:p>
    <w:p w:rsidR="00BE209E" w:rsidRPr="00ED136D" w:rsidRDefault="00BE209E" w:rsidP="00CB64DF">
      <w:pPr>
        <w:tabs>
          <w:tab w:val="left" w:pos="3500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F26FD5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1. Çocuklar uyarılara rağmen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ne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oynuyorlar? </w:t>
      </w:r>
    </w:p>
    <w:p w:rsidR="00BE209E" w:rsidRPr="00ED136D" w:rsidRDefault="00BE209E" w:rsidP="00F26FD5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E209E" w:rsidRPr="00ED136D" w:rsidRDefault="00BE209E" w:rsidP="00F26FD5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2. Kar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ne zaman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yağmaya başlamış? </w:t>
      </w:r>
    </w:p>
    <w:p w:rsidR="00BE209E" w:rsidRPr="00ED136D" w:rsidRDefault="00BE209E" w:rsidP="00F26FD5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E209E" w:rsidRPr="00ED136D" w:rsidRDefault="00BE209E" w:rsidP="00F26FD5">
      <w:pPr>
        <w:widowControl w:val="0"/>
        <w:autoSpaceDE w:val="0"/>
        <w:autoSpaceDN w:val="0"/>
        <w:adjustRightInd w:val="0"/>
        <w:spacing w:line="360" w:lineRule="auto"/>
        <w:ind w:left="427" w:hanging="427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3.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Kartopu oynayan çocuklar olay yerin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softHyphen/>
        <w:t xml:space="preserve">den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nasıl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uzaklaştılar?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</w:p>
    <w:p w:rsidR="00BE209E" w:rsidRPr="00ED136D" w:rsidRDefault="00BE209E" w:rsidP="00F26FD5">
      <w:pPr>
        <w:widowControl w:val="0"/>
        <w:autoSpaceDE w:val="0"/>
        <w:autoSpaceDN w:val="0"/>
        <w:adjustRightInd w:val="0"/>
        <w:spacing w:line="360" w:lineRule="auto"/>
        <w:ind w:left="427" w:hanging="427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E209E" w:rsidRPr="00ED136D" w:rsidRDefault="00BE209E" w:rsidP="00F26FD5">
      <w:pPr>
        <w:widowControl w:val="0"/>
        <w:autoSpaceDE w:val="0"/>
        <w:autoSpaceDN w:val="0"/>
        <w:adjustRightInd w:val="0"/>
        <w:spacing w:line="360" w:lineRule="auto"/>
        <w:ind w:left="432" w:hanging="432"/>
        <w:jc w:val="bot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4.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Kim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, "Yapmayın yaramazlar! Kartopları gözünüze gelebilir." diye bağırıyor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softHyphen/>
        <w:t>muş?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</w:p>
    <w:p w:rsidR="00BE209E" w:rsidRPr="00ED136D" w:rsidRDefault="00BE209E" w:rsidP="00CB64DF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E209E" w:rsidRPr="00ED136D" w:rsidRDefault="00BE209E" w:rsidP="00F26FD5">
      <w:pPr>
        <w:widowControl w:val="0"/>
        <w:autoSpaceDE w:val="0"/>
        <w:autoSpaceDN w:val="0"/>
        <w:adjustRightInd w:val="0"/>
        <w:spacing w:line="360" w:lineRule="auto"/>
        <w:ind w:left="432" w:hanging="432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5.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Çocuklar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nerede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kartopu oynuyorlar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softHyphen/>
        <w:t>mış?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</w:p>
    <w:p w:rsidR="00BE209E" w:rsidRPr="00ED136D" w:rsidRDefault="00BE209E" w:rsidP="00F26FD5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E209E" w:rsidRPr="00ED136D" w:rsidRDefault="00BE209E" w:rsidP="00F26FD5">
      <w:pPr>
        <w:tabs>
          <w:tab w:val="left" w:pos="708"/>
          <w:tab w:val="left" w:pos="1425"/>
          <w:tab w:val="left" w:pos="2124"/>
          <w:tab w:val="left" w:pos="2832"/>
          <w:tab w:val="center" w:pos="5188"/>
        </w:tabs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6.Aşağıda verilen tabloları doldurunuz. </w:t>
      </w:r>
    </w:p>
    <w:tbl>
      <w:tblPr>
        <w:tblW w:w="79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1"/>
        <w:gridCol w:w="1466"/>
        <w:gridCol w:w="1843"/>
        <w:gridCol w:w="1559"/>
        <w:gridCol w:w="1559"/>
      </w:tblGrid>
      <w:tr w:rsidR="00BE209E" w:rsidRPr="00ED136D">
        <w:tc>
          <w:tcPr>
            <w:tcW w:w="2977" w:type="dxa"/>
            <w:gridSpan w:val="2"/>
          </w:tcPr>
          <w:p w:rsidR="00BE209E" w:rsidRPr="00ED136D" w:rsidRDefault="00BE209E" w:rsidP="00572647">
            <w:pPr>
              <w:spacing w:after="200" w:line="276" w:lineRule="auto"/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Eş Anlam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3118" w:type="dxa"/>
            <w:gridSpan w:val="2"/>
          </w:tcPr>
          <w:p w:rsidR="00BE209E" w:rsidRPr="00ED136D" w:rsidRDefault="00BE209E" w:rsidP="00572647">
            <w:pPr>
              <w:spacing w:after="200" w:line="276" w:lineRule="auto"/>
              <w:jc w:val="center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Zıt Anlam</w:t>
            </w:r>
          </w:p>
        </w:tc>
      </w:tr>
      <w:tr w:rsidR="00BE209E" w:rsidRPr="00ED136D">
        <w:tc>
          <w:tcPr>
            <w:tcW w:w="1511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sene</w:t>
            </w:r>
          </w:p>
        </w:tc>
        <w:tc>
          <w:tcPr>
            <w:tcW w:w="1466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yaşlı</w:t>
            </w: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BE209E" w:rsidRPr="00ED136D">
        <w:tc>
          <w:tcPr>
            <w:tcW w:w="1511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ad</w:t>
            </w:r>
          </w:p>
        </w:tc>
        <w:tc>
          <w:tcPr>
            <w:tcW w:w="1466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fakir</w:t>
            </w: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BE209E" w:rsidRPr="00ED136D">
        <w:tc>
          <w:tcPr>
            <w:tcW w:w="1511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konuk</w:t>
            </w:r>
          </w:p>
        </w:tc>
        <w:tc>
          <w:tcPr>
            <w:tcW w:w="1466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uzun</w:t>
            </w: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  <w:tr w:rsidR="00BE209E" w:rsidRPr="00ED136D">
        <w:tc>
          <w:tcPr>
            <w:tcW w:w="1511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öğrenci</w:t>
            </w:r>
          </w:p>
        </w:tc>
        <w:tc>
          <w:tcPr>
            <w:tcW w:w="1466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  <w:r w:rsidRPr="00ED136D">
              <w:rPr>
                <w:rFonts w:ascii="Comic Sans MS" w:hAnsi="Comic Sans MS" w:cs="Comic Sans MS"/>
                <w:sz w:val="22"/>
                <w:szCs w:val="22"/>
              </w:rPr>
              <w:t>çalışkan</w:t>
            </w:r>
          </w:p>
        </w:tc>
        <w:tc>
          <w:tcPr>
            <w:tcW w:w="1559" w:type="dxa"/>
          </w:tcPr>
          <w:p w:rsidR="00BE209E" w:rsidRPr="00ED136D" w:rsidRDefault="00BE209E" w:rsidP="00572647">
            <w:pPr>
              <w:spacing w:after="200" w:line="276" w:lineRule="auto"/>
              <w:jc w:val="both"/>
              <w:rPr>
                <w:rFonts w:ascii="Comic Sans MS" w:hAnsi="Comic Sans MS" w:cs="Comic Sans MS"/>
                <w:sz w:val="22"/>
                <w:szCs w:val="22"/>
              </w:rPr>
            </w:pPr>
          </w:p>
        </w:tc>
      </w:tr>
    </w:tbl>
    <w:p w:rsidR="00BE209E" w:rsidRPr="00ED136D" w:rsidRDefault="00BE209E" w:rsidP="00F26FD5">
      <w:pPr>
        <w:shd w:val="clear" w:color="auto" w:fill="FFFFFF"/>
        <w:spacing w:after="200" w:line="260" w:lineRule="exact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7-Aşağıdaki kelimelerden hangisi sözlük sırasına koyulduğunda </w:t>
      </w:r>
      <w:r w:rsidRPr="00ED136D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en başta</w:t>
      </w:r>
      <w:r w:rsidRPr="00ED136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yer alır?</w:t>
      </w:r>
    </w:p>
    <w:p w:rsidR="00BE209E" w:rsidRPr="00ED136D" w:rsidRDefault="00BE209E" w:rsidP="00777DAF">
      <w:pPr>
        <w:numPr>
          <w:ilvl w:val="0"/>
          <w:numId w:val="3"/>
        </w:numPr>
        <w:rPr>
          <w:rFonts w:ascii="Comic Sans MS" w:hAnsi="Comic Sans MS" w:cs="Comic Sans MS"/>
          <w:color w:val="000000"/>
          <w:sz w:val="22"/>
          <w:szCs w:val="22"/>
        </w:rPr>
      </w:pPr>
      <w:r w:rsidRPr="00ED136D">
        <w:rPr>
          <w:rFonts w:ascii="Comic Sans MS" w:hAnsi="Comic Sans MS" w:cs="Comic Sans MS"/>
          <w:color w:val="000000"/>
          <w:sz w:val="22"/>
          <w:szCs w:val="22"/>
        </w:rPr>
        <w:t xml:space="preserve">cam          </w:t>
      </w:r>
      <w:r w:rsidRPr="00ED136D">
        <w:rPr>
          <w:rFonts w:ascii="Comic Sans MS" w:hAnsi="Comic Sans MS" w:cs="Comic Sans MS"/>
          <w:b/>
          <w:bCs/>
          <w:color w:val="000000"/>
          <w:sz w:val="22"/>
          <w:szCs w:val="22"/>
        </w:rPr>
        <w:t>B)</w:t>
      </w:r>
      <w:r w:rsidRPr="00ED136D">
        <w:rPr>
          <w:rFonts w:ascii="Comic Sans MS" w:hAnsi="Comic Sans MS" w:cs="Comic Sans MS"/>
          <w:color w:val="000000"/>
          <w:sz w:val="22"/>
          <w:szCs w:val="22"/>
        </w:rPr>
        <w:t xml:space="preserve"> ceviz            </w:t>
      </w:r>
      <w:r w:rsidRPr="00ED136D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C) </w:t>
      </w:r>
      <w:r w:rsidRPr="00ED136D">
        <w:rPr>
          <w:rFonts w:ascii="Comic Sans MS" w:hAnsi="Comic Sans MS" w:cs="Comic Sans MS"/>
          <w:color w:val="000000"/>
          <w:sz w:val="22"/>
          <w:szCs w:val="22"/>
        </w:rPr>
        <w:t xml:space="preserve">cadde       </w:t>
      </w:r>
    </w:p>
    <w:p w:rsidR="00BE209E" w:rsidRPr="00ED136D" w:rsidRDefault="00BE209E" w:rsidP="0081189C">
      <w:pPr>
        <w:jc w:val="both"/>
        <w:rPr>
          <w:rFonts w:ascii="Comic Sans MS" w:hAnsi="Comic Sans MS" w:cs="Comic Sans MS"/>
          <w:b/>
          <w:bCs/>
          <w:noProof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noProof/>
          <w:sz w:val="22"/>
          <w:szCs w:val="22"/>
        </w:rPr>
        <w:t>8</w:t>
      </w:r>
      <w:r w:rsidRPr="00ED136D">
        <w:rPr>
          <w:rFonts w:ascii="Comic Sans MS" w:hAnsi="Comic Sans MS" w:cs="Comic Sans MS"/>
          <w:noProof/>
          <w:sz w:val="22"/>
          <w:szCs w:val="22"/>
        </w:rPr>
        <w:t xml:space="preserve">. </w:t>
      </w:r>
      <w:r w:rsidRPr="00ED136D">
        <w:rPr>
          <w:rFonts w:ascii="Comic Sans MS" w:hAnsi="Comic Sans MS" w:cs="Comic Sans MS"/>
          <w:b/>
          <w:bCs/>
          <w:noProof/>
          <w:sz w:val="22"/>
          <w:szCs w:val="22"/>
        </w:rPr>
        <w:t>Aşağıdaki kelimelerden hangisi – cı ekini alınca yeni bir kelime oluşur?</w:t>
      </w:r>
    </w:p>
    <w:p w:rsidR="00BE209E" w:rsidRPr="00ED136D" w:rsidRDefault="00BE209E" w:rsidP="00F26FD5">
      <w:pPr>
        <w:rPr>
          <w:rFonts w:ascii="Comic Sans MS" w:hAnsi="Comic Sans MS" w:cs="Comic Sans MS"/>
          <w:noProof/>
          <w:sz w:val="22"/>
          <w:szCs w:val="22"/>
        </w:rPr>
      </w:pPr>
      <w:r>
        <w:rPr>
          <w:rFonts w:ascii="Comic Sans MS" w:hAnsi="Comic Sans MS" w:cs="Comic Sans MS"/>
          <w:noProof/>
          <w:sz w:val="22"/>
          <w:szCs w:val="22"/>
        </w:rPr>
        <w:t xml:space="preserve">               </w:t>
      </w:r>
      <w:r w:rsidRPr="00ED136D">
        <w:rPr>
          <w:rFonts w:ascii="Comic Sans MS" w:hAnsi="Comic Sans MS" w:cs="Comic Sans MS"/>
          <w:noProof/>
          <w:sz w:val="22"/>
          <w:szCs w:val="22"/>
        </w:rPr>
        <w:t>A) karınca                   B) okul          C) pazar</w:t>
      </w:r>
    </w:p>
    <w:p w:rsidR="00BE209E" w:rsidRPr="00ED136D" w:rsidRDefault="00BE209E" w:rsidP="00EA28A5">
      <w:pPr>
        <w:pStyle w:val="Default"/>
        <w:spacing w:line="360" w:lineRule="auto"/>
        <w:jc w:val="both"/>
        <w:rPr>
          <w:rFonts w:ascii="Comic Sans MS" w:hAnsi="Comic Sans MS" w:cs="Comic Sans MS"/>
          <w:b/>
          <w:bCs/>
          <w:color w:val="auto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noProof/>
          <w:sz w:val="22"/>
          <w:szCs w:val="22"/>
        </w:rPr>
        <w:t>9.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>Aşağıdaki cümlelerin hangisinde altı çizili kelime yeni bir ek alıp yeni bir anlam kazanmıştır?</w:t>
      </w:r>
    </w:p>
    <w:p w:rsidR="00BE209E" w:rsidRPr="00ED136D" w:rsidRDefault="00BE209E" w:rsidP="00EA28A5">
      <w:pPr>
        <w:pStyle w:val="Default"/>
        <w:spacing w:line="360" w:lineRule="auto"/>
        <w:jc w:val="both"/>
        <w:rPr>
          <w:rFonts w:ascii="Comic Sans MS" w:hAnsi="Comic Sans MS" w:cs="Comic Sans MS"/>
          <w:b/>
          <w:bCs/>
          <w:color w:val="auto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color w:val="auto"/>
          <w:sz w:val="22"/>
          <w:szCs w:val="22"/>
        </w:rPr>
        <w:t xml:space="preserve">A) 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 xml:space="preserve">Zehra </w:t>
      </w:r>
      <w:r w:rsidRPr="00ED136D">
        <w:rPr>
          <w:rFonts w:ascii="Comic Sans MS" w:hAnsi="Comic Sans MS" w:cs="Comic Sans MS"/>
          <w:color w:val="auto"/>
          <w:sz w:val="22"/>
          <w:szCs w:val="22"/>
          <w:u w:val="single"/>
        </w:rPr>
        <w:t>oduncu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 xml:space="preserve"> nerede?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ab/>
      </w:r>
      <w:r w:rsidRPr="00ED136D">
        <w:rPr>
          <w:rFonts w:ascii="Comic Sans MS" w:hAnsi="Comic Sans MS" w:cs="Comic Sans MS"/>
          <w:b/>
          <w:bCs/>
          <w:color w:val="auto"/>
          <w:sz w:val="22"/>
          <w:szCs w:val="22"/>
        </w:rPr>
        <w:t xml:space="preserve">B) 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 xml:space="preserve">Nihat </w:t>
      </w:r>
      <w:r w:rsidRPr="00ED136D">
        <w:rPr>
          <w:rFonts w:ascii="Comic Sans MS" w:hAnsi="Comic Sans MS" w:cs="Comic Sans MS"/>
          <w:color w:val="auto"/>
          <w:sz w:val="22"/>
          <w:szCs w:val="22"/>
          <w:u w:val="single"/>
        </w:rPr>
        <w:t>balık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 xml:space="preserve"> burada.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ab/>
      </w:r>
      <w:r w:rsidRPr="00ED136D">
        <w:rPr>
          <w:rFonts w:ascii="Comic Sans MS" w:hAnsi="Comic Sans MS" w:cs="Comic Sans MS"/>
          <w:color w:val="auto"/>
          <w:sz w:val="22"/>
          <w:szCs w:val="22"/>
        </w:rPr>
        <w:tab/>
      </w:r>
      <w:r w:rsidRPr="00ED136D">
        <w:rPr>
          <w:rFonts w:ascii="Comic Sans MS" w:hAnsi="Comic Sans MS" w:cs="Comic Sans MS"/>
          <w:b/>
          <w:bCs/>
          <w:color w:val="auto"/>
          <w:sz w:val="22"/>
          <w:szCs w:val="22"/>
        </w:rPr>
        <w:t xml:space="preserve">C) 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 xml:space="preserve">Samet </w:t>
      </w:r>
      <w:r w:rsidRPr="00ED136D">
        <w:rPr>
          <w:rFonts w:ascii="Comic Sans MS" w:hAnsi="Comic Sans MS" w:cs="Comic Sans MS"/>
          <w:color w:val="auto"/>
          <w:sz w:val="22"/>
          <w:szCs w:val="22"/>
          <w:u w:val="single"/>
        </w:rPr>
        <w:t>su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 xml:space="preserve"> var mı?</w:t>
      </w:r>
    </w:p>
    <w:p w:rsidR="00BE209E" w:rsidRPr="00ED136D" w:rsidRDefault="00BE209E" w:rsidP="00823014">
      <w:pPr>
        <w:rPr>
          <w:rFonts w:ascii="Comic Sans MS" w:hAnsi="Comic Sans MS" w:cs="Comic Sans MS"/>
          <w:sz w:val="22"/>
          <w:szCs w:val="22"/>
        </w:rPr>
      </w:pPr>
    </w:p>
    <w:p w:rsidR="00BE209E" w:rsidRDefault="00BE209E" w:rsidP="000B6D26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10.</w:t>
      </w:r>
      <w:r w:rsidRPr="00ED136D">
        <w:rPr>
          <w:rFonts w:ascii="Comic Sans MS" w:hAnsi="Comic Sans MS" w:cs="Comic Sans MS"/>
          <w:sz w:val="22"/>
          <w:szCs w:val="22"/>
        </w:rPr>
        <w:t xml:space="preserve"> Aşağıdakilerden hangisinde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sebep sonuç</w:t>
      </w:r>
      <w:r w:rsidRPr="00ED136D">
        <w:rPr>
          <w:rFonts w:ascii="Comic Sans MS" w:hAnsi="Comic Sans MS" w:cs="Comic Sans MS"/>
          <w:sz w:val="22"/>
          <w:szCs w:val="22"/>
        </w:rPr>
        <w:t xml:space="preserve"> ilişkisi vardır?</w:t>
      </w:r>
    </w:p>
    <w:p w:rsidR="00BE209E" w:rsidRPr="00ED136D" w:rsidRDefault="00BE209E" w:rsidP="000B6D26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0B6D26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    a. Hastalanınca doktora gittim.   b. Yemek yedim uyudum.  c. Sayıları yazdım topladım.</w:t>
      </w:r>
    </w:p>
    <w:p w:rsidR="00BE209E" w:rsidRPr="00ED136D" w:rsidRDefault="00BE209E" w:rsidP="000B6D2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0B6D26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11. .“Ahmet ve arkadaşı Ali, Kayseri’den Adana’ya gittiler”</w:t>
      </w:r>
      <w:r w:rsidRPr="00ED136D">
        <w:rPr>
          <w:rFonts w:ascii="Comic Sans MS" w:hAnsi="Comic Sans MS" w:cs="Comic Sans MS"/>
          <w:sz w:val="22"/>
          <w:szCs w:val="22"/>
        </w:rPr>
        <w:t xml:space="preserve"> cümlesinde kaç tane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özel isim</w:t>
      </w:r>
      <w:r w:rsidRPr="00ED136D">
        <w:rPr>
          <w:rFonts w:ascii="Comic Sans MS" w:hAnsi="Comic Sans MS" w:cs="Comic Sans MS"/>
          <w:sz w:val="22"/>
          <w:szCs w:val="22"/>
        </w:rPr>
        <w:t xml:space="preserve"> vardır?</w:t>
      </w:r>
    </w:p>
    <w:p w:rsidR="00BE209E" w:rsidRPr="00ED136D" w:rsidRDefault="00BE209E" w:rsidP="000B6D26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     a.2                                        b.3                                                c.4</w:t>
      </w:r>
    </w:p>
    <w:p w:rsidR="00BE209E" w:rsidRPr="00ED136D" w:rsidRDefault="00BE209E" w:rsidP="000B6D26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1C64B9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12 .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Aşağıdaki paragrafta parantez (  ) içine uygun noktalama işaretlerini aşağıya doğru olacak şekilde koyunuz.</w:t>
      </w:r>
    </w:p>
    <w:p w:rsidR="00BE209E" w:rsidRPr="00ED136D" w:rsidRDefault="00BE209E" w:rsidP="001C64B9">
      <w:pPr>
        <w:jc w:val="both"/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1C64B9">
      <w:pPr>
        <w:ind w:firstLine="708"/>
        <w:jc w:val="bot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Okulun ilk günü gelmişti( ) Öğretmenimiz sırada dikkatlice bizlere baktı. Aysun (  ) Can (  ) Emel ve ben bir sıradaydık (  ) Yanımıza gelerek(   )</w:t>
      </w:r>
    </w:p>
    <w:p w:rsidR="00BE209E" w:rsidRPr="00ED136D" w:rsidRDefault="00BE209E" w:rsidP="001C64B9">
      <w:pPr>
        <w:ind w:firstLine="708"/>
        <w:jc w:val="bot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(   ) Gizem nerede (  ) diye sordu. Gizem ‘ i biz de görmemiştik. Derken arkadan bir ses duyuldu:</w:t>
      </w:r>
    </w:p>
    <w:p w:rsidR="00BE209E" w:rsidRPr="00ED136D" w:rsidRDefault="00BE209E" w:rsidP="007D13BD">
      <w:pPr>
        <w:ind w:firstLine="708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- Ahhhh  (   )</w:t>
      </w:r>
    </w:p>
    <w:p w:rsidR="00BE209E" w:rsidRPr="00ED136D" w:rsidRDefault="00BE209E" w:rsidP="001C64B9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1C64B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ED136D">
        <w:rPr>
          <w:rFonts w:ascii="Comic Sans MS" w:hAnsi="Comic Sans MS" w:cs="Comic Sans MS"/>
          <w:i/>
          <w:iCs/>
          <w:sz w:val="22"/>
          <w:szCs w:val="22"/>
        </w:rPr>
        <w:t xml:space="preserve">.“ Bu  </w:t>
      </w:r>
      <w:r w:rsidRPr="00ED136D">
        <w:rPr>
          <w:rFonts w:ascii="Comic Sans MS" w:hAnsi="Comic Sans MS" w:cs="Comic Sans MS"/>
          <w:i/>
          <w:iCs/>
          <w:sz w:val="22"/>
          <w:szCs w:val="22"/>
          <w:u w:val="single"/>
        </w:rPr>
        <w:t>yaz</w:t>
      </w:r>
      <w:r w:rsidRPr="00ED136D">
        <w:rPr>
          <w:rFonts w:ascii="Comic Sans MS" w:hAnsi="Comic Sans MS" w:cs="Comic Sans MS"/>
          <w:i/>
          <w:iCs/>
          <w:sz w:val="22"/>
          <w:szCs w:val="22"/>
        </w:rPr>
        <w:t xml:space="preserve">  bana sık sık mektup  </w:t>
      </w:r>
      <w:r w:rsidRPr="00ED136D">
        <w:rPr>
          <w:rFonts w:ascii="Comic Sans MS" w:hAnsi="Comic Sans MS" w:cs="Comic Sans MS"/>
          <w:i/>
          <w:iCs/>
          <w:sz w:val="22"/>
          <w:szCs w:val="22"/>
          <w:u w:val="single"/>
        </w:rPr>
        <w:t>yaz</w:t>
      </w:r>
      <w:r w:rsidRPr="00ED136D">
        <w:rPr>
          <w:rFonts w:ascii="Comic Sans MS" w:hAnsi="Comic Sans MS" w:cs="Comic Sans MS"/>
          <w:i/>
          <w:iCs/>
          <w:sz w:val="22"/>
          <w:szCs w:val="22"/>
        </w:rPr>
        <w:t xml:space="preserve"> . ”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</w:p>
    <w:p w:rsidR="00BE209E" w:rsidRPr="00ED136D" w:rsidRDefault="00BE209E" w:rsidP="001C64B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Cümlesindeki altı çizili kelimelere ne ad verilir?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</w:p>
    <w:p w:rsidR="00BE209E" w:rsidRPr="00ED136D" w:rsidRDefault="00BE209E" w:rsidP="001C64B9">
      <w:pPr>
        <w:jc w:val="both"/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1C64B9">
      <w:pPr>
        <w:jc w:val="bot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A) Eş anlamlı kelime   B) Mecaz Anlamlı Kelime    c) Eş sesli kelime</w:t>
      </w:r>
    </w:p>
    <w:p w:rsidR="00BE209E" w:rsidRPr="00ED136D" w:rsidRDefault="00BE209E" w:rsidP="001C64B9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ED136D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ED136D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14.Aşağıdaki kelimelerden hangisinde topluluk adı vardır?</w:t>
      </w:r>
    </w:p>
    <w:p w:rsidR="00BE209E" w:rsidRPr="00ED136D" w:rsidRDefault="00BE209E" w:rsidP="0081189C">
      <w:pPr>
        <w:pStyle w:val="NoSpacing"/>
        <w:ind w:left="720"/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ED136D">
      <w:pPr>
        <w:pStyle w:val="NoSpacing"/>
        <w:numPr>
          <w:ilvl w:val="0"/>
          <w:numId w:val="15"/>
        </w:num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halk           B)ağaç       C)  yıllar</w:t>
      </w:r>
    </w:p>
    <w:p w:rsidR="00BE209E" w:rsidRPr="00ED136D" w:rsidRDefault="00BE209E" w:rsidP="00ED136D">
      <w:pPr>
        <w:pStyle w:val="NoSpacing"/>
        <w:ind w:left="1080"/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81189C">
      <w:pPr>
        <w:tabs>
          <w:tab w:val="left" w:pos="2742"/>
        </w:tabs>
        <w:spacing w:after="160" w:line="259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15. Aşağıdaki cümledeki eylemlerden hangisinin zamanı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şimdiki zamandır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? </w:t>
      </w:r>
    </w:p>
    <w:p w:rsidR="00BE209E" w:rsidRPr="00ED136D" w:rsidRDefault="00BE209E" w:rsidP="00EA28A5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EA28A5">
      <w:pPr>
        <w:numPr>
          <w:ilvl w:val="0"/>
          <w:numId w:val="7"/>
        </w:num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Babam işe gitti.</w:t>
      </w:r>
    </w:p>
    <w:p w:rsidR="00BE209E" w:rsidRPr="00ED136D" w:rsidRDefault="00BE209E" w:rsidP="00EA28A5">
      <w:pPr>
        <w:numPr>
          <w:ilvl w:val="0"/>
          <w:numId w:val="7"/>
        </w:num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Öğretmenimiz yarın bizi sınav yapacak.</w:t>
      </w:r>
    </w:p>
    <w:p w:rsidR="00BE209E" w:rsidRPr="00ED136D" w:rsidRDefault="00BE209E" w:rsidP="00EA28A5">
      <w:pPr>
        <w:numPr>
          <w:ilvl w:val="0"/>
          <w:numId w:val="7"/>
        </w:num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Annem yemek pişiriyor.</w:t>
      </w:r>
    </w:p>
    <w:p w:rsidR="00BE209E" w:rsidRPr="00ED136D" w:rsidRDefault="00BE209E" w:rsidP="00EA28A5">
      <w:pPr>
        <w:pStyle w:val="Default"/>
        <w:spacing w:line="360" w:lineRule="auto"/>
        <w:jc w:val="both"/>
        <w:rPr>
          <w:rFonts w:ascii="Comic Sans MS" w:hAnsi="Comic Sans MS" w:cs="Comic Sans MS"/>
          <w:color w:val="auto"/>
          <w:sz w:val="22"/>
          <w:szCs w:val="22"/>
        </w:rPr>
      </w:pPr>
    </w:p>
    <w:p w:rsidR="00BE209E" w:rsidRPr="00ED136D" w:rsidRDefault="00BE209E" w:rsidP="00EA28A5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16. “ Park…..  giderken   yol…. dedem……. rastladım.” Yukarıdaki cümlede noktalı yerle-re  sırasıyla hangi durum ekleri  gelmelidir?  </w:t>
      </w:r>
    </w:p>
    <w:p w:rsidR="00BE209E" w:rsidRPr="00ED136D" w:rsidRDefault="00BE209E" w:rsidP="00EA28A5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Pr="00ED136D">
        <w:rPr>
          <w:rFonts w:ascii="Comic Sans MS" w:hAnsi="Comic Sans MS" w:cs="Comic Sans MS"/>
          <w:sz w:val="22"/>
          <w:szCs w:val="22"/>
        </w:rPr>
        <w:t xml:space="preserve">a )-e, -de, -e         b) -de, -den ,-e               c) -e, -den, -de   </w:t>
      </w:r>
    </w:p>
    <w:p w:rsidR="00BE209E" w:rsidRPr="00ED136D" w:rsidRDefault="00BE209E" w:rsidP="00EA28A5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F21E5C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 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17</w:t>
      </w:r>
      <w:r w:rsidRPr="00ED136D">
        <w:rPr>
          <w:rFonts w:ascii="Comic Sans MS" w:hAnsi="Comic Sans MS" w:cs="Comic Sans MS"/>
          <w:sz w:val="22"/>
          <w:szCs w:val="22"/>
        </w:rPr>
        <w:t xml:space="preserve"> .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ED136D"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Tüm çikolataları seviyorum…………..sütlü olanlara bayılıyorum.</w:t>
      </w:r>
    </w:p>
    <w:p w:rsidR="00BE209E" w:rsidRPr="00ED136D" w:rsidRDefault="00BE209E" w:rsidP="00F21E5C">
      <w:pPr>
        <w:pStyle w:val="NormalWeb"/>
        <w:shd w:val="clear" w:color="auto" w:fill="FFFFFF"/>
        <w:spacing w:before="0" w:beforeAutospacing="0" w:after="0" w:afterAutospacing="0" w:line="120" w:lineRule="atLeast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color w:val="FF0000"/>
          <w:sz w:val="22"/>
          <w:szCs w:val="22"/>
        </w:rPr>
        <w:t xml:space="preserve">      </w:t>
      </w:r>
      <w:r w:rsidRPr="00ED136D">
        <w:rPr>
          <w:rFonts w:ascii="Comic Sans MS" w:hAnsi="Comic Sans MS" w:cs="Comic Sans MS"/>
          <w:sz w:val="22"/>
          <w:szCs w:val="22"/>
        </w:rPr>
        <w:t xml:space="preserve">Yukarıdaki cümlede boş bırakılan yere  aşağıdaki  açıklayıcı ve destekleyici ifadelerden hangisini yazmak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en uygun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</w:t>
      </w:r>
      <w:r w:rsidRPr="00ED136D">
        <w:rPr>
          <w:rFonts w:ascii="Comic Sans MS" w:hAnsi="Comic Sans MS" w:cs="Comic Sans MS"/>
          <w:sz w:val="22"/>
          <w:szCs w:val="22"/>
        </w:rPr>
        <w:t xml:space="preserve">olur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?</w:t>
      </w:r>
    </w:p>
    <w:p w:rsidR="00BE209E" w:rsidRPr="00ED136D" w:rsidRDefault="00BE209E" w:rsidP="00F21E5C">
      <w:pPr>
        <w:pStyle w:val="NormalWeb"/>
        <w:shd w:val="clear" w:color="auto" w:fill="FFFFFF"/>
        <w:spacing w:before="0" w:beforeAutospacing="0" w:after="0" w:afterAutospacing="0" w:line="120" w:lineRule="atLeast"/>
        <w:rPr>
          <w:rFonts w:ascii="Comic Sans MS" w:hAnsi="Comic Sans MS" w:cs="Comic Sans MS"/>
          <w:b/>
          <w:bCs/>
          <w:sz w:val="22"/>
          <w:szCs w:val="22"/>
          <w:u w:val="single"/>
        </w:rPr>
      </w:pPr>
    </w:p>
    <w:p w:rsidR="00BE209E" w:rsidRPr="00ED136D" w:rsidRDefault="00BE209E" w:rsidP="00F21E5C">
      <w:pPr>
        <w:shd w:val="clear" w:color="auto" w:fill="FFFFFF"/>
        <w:autoSpaceDE w:val="0"/>
        <w:autoSpaceDN w:val="0"/>
        <w:adjustRightInd w:val="0"/>
        <w:spacing w:line="120" w:lineRule="atLeast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     A) </w:t>
      </w:r>
      <w:r w:rsidRPr="00ED136D">
        <w:rPr>
          <w:rFonts w:ascii="Comic Sans MS" w:hAnsi="Comic Sans MS" w:cs="Comic Sans MS"/>
          <w:sz w:val="22"/>
          <w:szCs w:val="22"/>
        </w:rPr>
        <w:t xml:space="preserve"> özellikle     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ED136D">
        <w:rPr>
          <w:rFonts w:ascii="Comic Sans MS" w:hAnsi="Comic Sans MS" w:cs="Comic Sans MS"/>
          <w:sz w:val="22"/>
          <w:szCs w:val="22"/>
        </w:rPr>
        <w:t xml:space="preserve">gerekirse     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ED136D">
        <w:rPr>
          <w:rFonts w:ascii="Comic Sans MS" w:hAnsi="Comic Sans MS" w:cs="Comic Sans MS"/>
          <w:sz w:val="22"/>
          <w:szCs w:val="22"/>
        </w:rPr>
        <w:t>çünkü</w:t>
      </w:r>
    </w:p>
    <w:p w:rsidR="00BE209E" w:rsidRDefault="00BE209E" w:rsidP="00F21E5C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F21E5C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B71AC6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18.</w:t>
      </w:r>
      <w:r w:rsidRPr="00ED136D">
        <w:rPr>
          <w:rFonts w:ascii="Comic Sans MS" w:hAnsi="Comic Sans MS" w:cs="Comic Sans MS"/>
          <w:sz w:val="22"/>
          <w:szCs w:val="22"/>
        </w:rPr>
        <w:t xml:space="preserve">     Gel benim can kardeşim,</w:t>
      </w:r>
    </w:p>
    <w:p w:rsidR="00BE209E" w:rsidRPr="00ED136D" w:rsidRDefault="00BE209E" w:rsidP="00B71AC6">
      <w:pPr>
        <w:pStyle w:val="ListParagrap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Gel güzel kitabım, gel! </w:t>
      </w:r>
    </w:p>
    <w:p w:rsidR="00BE209E" w:rsidRPr="00ED136D" w:rsidRDefault="00BE209E" w:rsidP="00B71AC6">
      <w:pPr>
        <w:pStyle w:val="ListParagrap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Senden başka dünyada, </w:t>
      </w:r>
    </w:p>
    <w:p w:rsidR="00BE209E" w:rsidRPr="00ED136D" w:rsidRDefault="00BE209E" w:rsidP="00B71AC6">
      <w:pPr>
        <w:pStyle w:val="ListParagraph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Hiçbir şey değil güzel.</w:t>
      </w:r>
    </w:p>
    <w:p w:rsidR="00BE209E" w:rsidRPr="00ED136D" w:rsidRDefault="00BE209E" w:rsidP="00B71AC6">
      <w:pPr>
        <w:pStyle w:val="ListParagraph"/>
        <w:ind w:left="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margin-left:573.95pt;margin-top:14.75pt;width:20.45pt;height:34.95pt;z-index:251658240">
            <v:textbox>
              <w:txbxContent>
                <w:p w:rsidR="00BE209E" w:rsidRPr="00B71AC6" w:rsidRDefault="00BE209E" w:rsidP="00B71AC6"/>
              </w:txbxContent>
            </v:textbox>
          </v:shape>
        </w:pict>
      </w:r>
      <w:r w:rsidRPr="00ED136D">
        <w:rPr>
          <w:rFonts w:ascii="Comic Sans MS" w:hAnsi="Comic Sans MS" w:cs="Comic Sans MS"/>
          <w:sz w:val="22"/>
          <w:szCs w:val="22"/>
        </w:rPr>
        <w:t xml:space="preserve">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Yukarıdaki dörtlüğün ana duygusu nedir?</w:t>
      </w:r>
    </w:p>
    <w:p w:rsidR="00BE209E" w:rsidRPr="00ED136D" w:rsidRDefault="00BE209E" w:rsidP="00B71AC6">
      <w:pPr>
        <w:pStyle w:val="ListParagraph"/>
        <w:ind w:left="0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A. Dünyada kardeşim gibi sevdiğim şey kitaplardır.</w:t>
      </w:r>
    </w:p>
    <w:p w:rsidR="00BE209E" w:rsidRPr="00ED136D" w:rsidRDefault="00BE209E" w:rsidP="00B71AC6">
      <w:pPr>
        <w:pStyle w:val="ListParagraph"/>
        <w:ind w:left="0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noProof/>
          <w:sz w:val="22"/>
          <w:szCs w:val="22"/>
          <w:lang w:eastAsia="tr-TR"/>
        </w:rPr>
        <w:t xml:space="preserve"> </w:t>
      </w:r>
      <w:r w:rsidRPr="00ED136D">
        <w:rPr>
          <w:rFonts w:ascii="Comic Sans MS" w:hAnsi="Comic Sans MS" w:cs="Comic Sans MS"/>
          <w:sz w:val="22"/>
          <w:szCs w:val="22"/>
        </w:rPr>
        <w:t>B. Kardeşimi canım gibi severim.</w:t>
      </w:r>
    </w:p>
    <w:p w:rsidR="00BE209E" w:rsidRPr="00ED136D" w:rsidRDefault="00BE209E" w:rsidP="00B71AC6">
      <w:pPr>
        <w:pStyle w:val="ListParagraph"/>
        <w:ind w:left="0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C. Dünyada hiçbir şey güzel değildir.</w:t>
      </w:r>
    </w:p>
    <w:p w:rsidR="00BE209E" w:rsidRPr="00ED136D" w:rsidRDefault="00BE209E" w:rsidP="00B71AC6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19.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Aşağıdaki sözcüklerden hangisi </w:t>
      </w:r>
      <w:r w:rsidRPr="00ED136D">
        <w:rPr>
          <w:rFonts w:ascii="Comic Sans MS" w:hAnsi="Comic Sans MS" w:cs="Comic Sans MS"/>
          <w:b/>
          <w:bCs/>
          <w:sz w:val="22"/>
          <w:szCs w:val="22"/>
          <w:u w:val="single"/>
        </w:rPr>
        <w:t>birleşik sözcüktür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?</w:t>
      </w:r>
    </w:p>
    <w:p w:rsidR="00BE209E" w:rsidRPr="00ED136D" w:rsidRDefault="00BE209E" w:rsidP="00EF062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   A) </w:t>
      </w:r>
      <w:r w:rsidRPr="00ED136D">
        <w:rPr>
          <w:rFonts w:ascii="Comic Sans MS" w:hAnsi="Comic Sans MS" w:cs="Comic Sans MS"/>
          <w:sz w:val="22"/>
          <w:szCs w:val="22"/>
        </w:rPr>
        <w:t>Tuzluk</w:t>
      </w:r>
      <w:r w:rsidRPr="00ED136D">
        <w:rPr>
          <w:rFonts w:ascii="Comic Sans MS" w:hAnsi="Comic Sans MS" w:cs="Comic Sans MS"/>
          <w:sz w:val="22"/>
          <w:szCs w:val="22"/>
        </w:rPr>
        <w:tab/>
        <w:t xml:space="preserve">    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B</w:t>
      </w:r>
      <w:r w:rsidRPr="00ED136D">
        <w:rPr>
          <w:rFonts w:ascii="Comic Sans MS" w:hAnsi="Comic Sans MS" w:cs="Comic Sans MS"/>
          <w:sz w:val="22"/>
          <w:szCs w:val="22"/>
        </w:rPr>
        <w:t>)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sz w:val="22"/>
          <w:szCs w:val="22"/>
        </w:rPr>
        <w:t xml:space="preserve">Bilgisayar   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 w:rsidRPr="00ED136D">
        <w:rPr>
          <w:rFonts w:ascii="Comic Sans MS" w:hAnsi="Comic Sans MS" w:cs="Comic Sans MS"/>
          <w:sz w:val="22"/>
          <w:szCs w:val="22"/>
        </w:rPr>
        <w:t xml:space="preserve">Bilgili   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EF0629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20.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Aşağıdaki cümlelerden hangisinde “mi” eki ile ilgili yazım yanlışı vardır?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ab/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ED136D">
        <w:rPr>
          <w:rFonts w:ascii="Comic Sans MS" w:hAnsi="Comic Sans MS" w:cs="Comic Sans MS"/>
          <w:sz w:val="22"/>
          <w:szCs w:val="22"/>
        </w:rPr>
        <w:t xml:space="preserve">Ali okula gel miyormusun?   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ab/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ED136D">
        <w:rPr>
          <w:rFonts w:ascii="Comic Sans MS" w:hAnsi="Comic Sans MS" w:cs="Comic Sans MS"/>
          <w:sz w:val="22"/>
          <w:szCs w:val="22"/>
        </w:rPr>
        <w:t>Ayşe bugün bizim eve geldi mi?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ab/>
        <w:t xml:space="preserve">C) </w:t>
      </w:r>
      <w:r w:rsidRPr="00ED136D">
        <w:rPr>
          <w:rFonts w:ascii="Comic Sans MS" w:hAnsi="Comic Sans MS" w:cs="Comic Sans MS"/>
          <w:sz w:val="22"/>
          <w:szCs w:val="22"/>
        </w:rPr>
        <w:t>Müşteriler gelmedi mi yine?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ab/>
      </w:r>
    </w:p>
    <w:p w:rsidR="00BE209E" w:rsidRPr="00ED136D" w:rsidRDefault="00BE209E" w:rsidP="00EF0629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21.Aşağıdaki cümlelerin hangisinde sıfat( bir varlığı niteleyen kelime) kullanılmamıştır?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ab/>
        <w:t>A)</w:t>
      </w:r>
      <w:r w:rsidRPr="00ED136D">
        <w:rPr>
          <w:rFonts w:ascii="Comic Sans MS" w:hAnsi="Comic Sans MS" w:cs="Comic Sans MS"/>
          <w:sz w:val="22"/>
          <w:szCs w:val="22"/>
        </w:rPr>
        <w:t xml:space="preserve"> Esmer tenli bir çocuk Metehan’ı dövdü.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ab/>
        <w:t>B)</w:t>
      </w:r>
      <w:r w:rsidRPr="00ED136D">
        <w:rPr>
          <w:rFonts w:ascii="Comic Sans MS" w:hAnsi="Comic Sans MS" w:cs="Comic Sans MS"/>
          <w:sz w:val="22"/>
          <w:szCs w:val="22"/>
        </w:rPr>
        <w:t xml:space="preserve"> Öğretmenimiz bize kırmızı kurdele taktı.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ab/>
        <w:t>C)</w:t>
      </w:r>
      <w:r w:rsidRPr="00ED136D">
        <w:rPr>
          <w:rFonts w:ascii="Comic Sans MS" w:hAnsi="Comic Sans MS" w:cs="Comic Sans MS"/>
          <w:sz w:val="22"/>
          <w:szCs w:val="22"/>
        </w:rPr>
        <w:t xml:space="preserve"> Ödevlerimin hepsini şimdiden bitirdim.</w:t>
      </w:r>
    </w:p>
    <w:p w:rsidR="00BE209E" w:rsidRPr="00ED136D" w:rsidRDefault="00BE209E" w:rsidP="00EF0629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797888">
      <w:pPr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22. Aşağıdaki cümlelerden hangisinde karşılaştırma vardır?</w:t>
      </w:r>
    </w:p>
    <w:p w:rsidR="00BE209E" w:rsidRPr="00ED136D" w:rsidRDefault="00BE209E" w:rsidP="00B54954">
      <w:pPr>
        <w:pStyle w:val="ListParagraph"/>
        <w:numPr>
          <w:ilvl w:val="0"/>
          <w:numId w:val="8"/>
        </w:numPr>
        <w:tabs>
          <w:tab w:val="left" w:pos="1077"/>
        </w:tabs>
        <w:spacing w:after="160" w:line="259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Babam çok iyi bir sürücüdür.</w:t>
      </w:r>
    </w:p>
    <w:p w:rsidR="00BE209E" w:rsidRPr="00ED136D" w:rsidRDefault="00BE209E" w:rsidP="00B54954">
      <w:pPr>
        <w:pStyle w:val="ListParagraph"/>
        <w:numPr>
          <w:ilvl w:val="0"/>
          <w:numId w:val="8"/>
        </w:numPr>
        <w:tabs>
          <w:tab w:val="left" w:pos="1077"/>
        </w:tabs>
        <w:spacing w:after="160" w:line="259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Bisiklete binerken güvenlik önlemlerimi alırım.</w:t>
      </w:r>
    </w:p>
    <w:p w:rsidR="00BE209E" w:rsidRPr="00ED136D" w:rsidRDefault="00BE209E" w:rsidP="00B54954">
      <w:pPr>
        <w:pStyle w:val="ListParagraph"/>
        <w:numPr>
          <w:ilvl w:val="0"/>
          <w:numId w:val="8"/>
        </w:numPr>
        <w:tabs>
          <w:tab w:val="left" w:pos="1077"/>
        </w:tabs>
        <w:spacing w:after="160" w:line="259" w:lineRule="auto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>Uçakla yolculuk, otobüsle yolculuktan daha rahat.</w:t>
      </w:r>
    </w:p>
    <w:p w:rsidR="00BE209E" w:rsidRPr="00ED136D" w:rsidRDefault="00BE209E" w:rsidP="00B54954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797888">
      <w:pPr>
        <w:pStyle w:val="Default"/>
        <w:spacing w:line="360" w:lineRule="auto"/>
        <w:jc w:val="both"/>
        <w:rPr>
          <w:rFonts w:ascii="Comic Sans MS" w:hAnsi="Comic Sans MS" w:cs="Comic Sans MS"/>
          <w:b/>
          <w:bCs/>
          <w:color w:val="auto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23.</w:t>
      </w:r>
      <w:r w:rsidRPr="00ED136D">
        <w:rPr>
          <w:rFonts w:ascii="Comic Sans MS" w:hAnsi="Comic Sans MS" w:cs="Comic Sans MS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color w:val="auto"/>
          <w:sz w:val="22"/>
          <w:szCs w:val="22"/>
        </w:rPr>
        <w:t>“dört-pazardan-İrem-kilogram-almış-patates” kelimelerinin hepsini kullanarak anlamlı bir cümle oluşturursak cümlemiz hangisi olur?</w:t>
      </w:r>
    </w:p>
    <w:p w:rsidR="00BE209E" w:rsidRPr="00ED136D" w:rsidRDefault="00BE209E" w:rsidP="00797888">
      <w:pPr>
        <w:pStyle w:val="Default"/>
        <w:spacing w:line="360" w:lineRule="auto"/>
        <w:jc w:val="both"/>
        <w:rPr>
          <w:rFonts w:ascii="Comic Sans MS" w:hAnsi="Comic Sans MS" w:cs="Comic Sans MS"/>
          <w:color w:val="auto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color w:val="auto"/>
          <w:sz w:val="22"/>
          <w:szCs w:val="22"/>
        </w:rPr>
        <w:t xml:space="preserve">A) </w:t>
      </w:r>
      <w:r>
        <w:rPr>
          <w:rFonts w:ascii="Comic Sans MS" w:hAnsi="Comic Sans MS" w:cs="Comic Sans MS"/>
          <w:color w:val="auto"/>
          <w:sz w:val="22"/>
          <w:szCs w:val="22"/>
        </w:rPr>
        <w:t>Patates almış İ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>rem pazardan dört.</w:t>
      </w:r>
    </w:p>
    <w:p w:rsidR="00BE209E" w:rsidRPr="00ED136D" w:rsidRDefault="00BE209E" w:rsidP="00797888">
      <w:pPr>
        <w:pStyle w:val="Default"/>
        <w:spacing w:line="360" w:lineRule="auto"/>
        <w:jc w:val="both"/>
        <w:rPr>
          <w:rFonts w:ascii="Comic Sans MS" w:hAnsi="Comic Sans MS" w:cs="Comic Sans MS"/>
          <w:color w:val="auto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color w:val="auto"/>
          <w:sz w:val="22"/>
          <w:szCs w:val="22"/>
        </w:rPr>
        <w:t xml:space="preserve">B) 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>İrem patates almış.</w:t>
      </w:r>
    </w:p>
    <w:p w:rsidR="00BE209E" w:rsidRPr="00ED136D" w:rsidRDefault="00BE209E" w:rsidP="00797888">
      <w:pPr>
        <w:pStyle w:val="Default"/>
        <w:spacing w:line="360" w:lineRule="auto"/>
        <w:jc w:val="both"/>
        <w:rPr>
          <w:rFonts w:ascii="Comic Sans MS" w:hAnsi="Comic Sans MS" w:cs="Comic Sans MS"/>
          <w:color w:val="auto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color w:val="auto"/>
          <w:sz w:val="22"/>
          <w:szCs w:val="22"/>
        </w:rPr>
        <w:t xml:space="preserve">C) </w:t>
      </w:r>
      <w:r w:rsidRPr="00ED136D">
        <w:rPr>
          <w:rFonts w:ascii="Comic Sans MS" w:hAnsi="Comic Sans MS" w:cs="Comic Sans MS"/>
          <w:color w:val="auto"/>
          <w:sz w:val="22"/>
          <w:szCs w:val="22"/>
        </w:rPr>
        <w:t>İrem pazardan dört kilogram patates almış.</w:t>
      </w:r>
    </w:p>
    <w:p w:rsidR="00BE209E" w:rsidRPr="00ED136D" w:rsidRDefault="00BE209E" w:rsidP="00CC4B2C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24.</w:t>
      </w:r>
      <w:r w:rsidRPr="00ED136D"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Aşağıdaki cümlelerin hangisinde altı çizili sözcük adın yerine </w:t>
      </w:r>
      <w:r w:rsidRPr="00ED136D">
        <w:rPr>
          <w:rFonts w:ascii="Comic Sans MS" w:hAnsi="Comic Sans MS" w:cs="Comic Sans MS"/>
          <w:sz w:val="22"/>
          <w:szCs w:val="22"/>
          <w:u w:val="single"/>
        </w:rPr>
        <w:t>kullanılmamıştır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?</w:t>
      </w:r>
    </w:p>
    <w:p w:rsidR="00BE209E" w:rsidRPr="00ED136D" w:rsidRDefault="00BE209E" w:rsidP="00CC4B2C">
      <w:pPr>
        <w:pStyle w:val="NoSpacing"/>
        <w:ind w:left="720"/>
        <w:rPr>
          <w:rFonts w:ascii="Comic Sans MS" w:hAnsi="Comic Sans MS" w:cs="Comic Sans MS"/>
          <w:b/>
          <w:bCs/>
          <w:sz w:val="22"/>
          <w:szCs w:val="22"/>
        </w:rPr>
      </w:pPr>
    </w:p>
    <w:p w:rsidR="00BE209E" w:rsidRPr="00ED136D" w:rsidRDefault="00BE209E" w:rsidP="00CC4B2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  <w:u w:val="single"/>
        </w:rPr>
        <w:t>Ona</w:t>
      </w:r>
      <w:r w:rsidRPr="00ED136D">
        <w:rPr>
          <w:rFonts w:ascii="Comic Sans MS" w:hAnsi="Comic Sans MS" w:cs="Comic Sans MS"/>
          <w:sz w:val="22"/>
          <w:szCs w:val="22"/>
        </w:rPr>
        <w:t xml:space="preserve"> neden bu kadar çok kızdın?</w:t>
      </w:r>
    </w:p>
    <w:p w:rsidR="00BE209E" w:rsidRPr="00ED136D" w:rsidRDefault="00BE209E" w:rsidP="00CC4B2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</w:rPr>
        <w:t xml:space="preserve">Şarkının sözlerini </w:t>
      </w:r>
      <w:r w:rsidRPr="00ED136D">
        <w:rPr>
          <w:rFonts w:ascii="Comic Sans MS" w:hAnsi="Comic Sans MS" w:cs="Comic Sans MS"/>
          <w:sz w:val="22"/>
          <w:szCs w:val="22"/>
          <w:u w:val="single"/>
        </w:rPr>
        <w:t>ondan</w:t>
      </w:r>
      <w:r w:rsidRPr="00ED136D">
        <w:rPr>
          <w:rFonts w:ascii="Comic Sans MS" w:hAnsi="Comic Sans MS" w:cs="Comic Sans MS"/>
          <w:sz w:val="22"/>
          <w:szCs w:val="22"/>
        </w:rPr>
        <w:t xml:space="preserve"> öğrenmiştim.</w:t>
      </w:r>
    </w:p>
    <w:p w:rsidR="00BE209E" w:rsidRPr="00ED136D" w:rsidRDefault="00BE209E" w:rsidP="00CC4B2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sz w:val="22"/>
          <w:szCs w:val="22"/>
          <w:u w:val="single"/>
        </w:rPr>
        <w:t>Şu</w:t>
      </w:r>
      <w:r w:rsidRPr="00ED136D">
        <w:rPr>
          <w:rFonts w:ascii="Comic Sans MS" w:hAnsi="Comic Sans MS" w:cs="Comic Sans MS"/>
          <w:sz w:val="22"/>
          <w:szCs w:val="22"/>
        </w:rPr>
        <w:t xml:space="preserve"> evin yüksekliğine bakar mısınız?</w:t>
      </w:r>
    </w:p>
    <w:p w:rsidR="00BE209E" w:rsidRPr="00ED136D" w:rsidRDefault="00BE209E" w:rsidP="00CC4B2C">
      <w:pPr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AB3540">
      <w:pPr>
        <w:pStyle w:val="NoSpacing"/>
        <w:spacing w:line="120" w:lineRule="atLeast"/>
        <w:rPr>
          <w:rFonts w:ascii="Comic Sans MS" w:hAnsi="Comic Sans MS" w:cs="Comic Sans MS"/>
          <w:color w:val="FF0000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>25.</w:t>
      </w:r>
      <w:r w:rsidRPr="00ED136D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“</w:t>
      </w:r>
      <w:r w:rsidRPr="00ED136D">
        <w:rPr>
          <w:rFonts w:ascii="Comic Sans MS" w:hAnsi="Comic Sans MS" w:cs="Comic Sans MS"/>
          <w:b/>
          <w:bCs/>
          <w:i/>
          <w:iCs/>
          <w:color w:val="FF0000"/>
          <w:sz w:val="22"/>
          <w:szCs w:val="22"/>
        </w:rPr>
        <w:t xml:space="preserve">Okuma yarışmasını </w:t>
      </w:r>
      <w:r w:rsidRPr="00ED136D">
        <w:rPr>
          <w:rFonts w:ascii="Comic Sans MS" w:hAnsi="Comic Sans MS" w:cs="Comic Sans MS"/>
          <w:b/>
          <w:bCs/>
          <w:i/>
          <w:iCs/>
          <w:color w:val="FF0000"/>
          <w:sz w:val="22"/>
          <w:szCs w:val="22"/>
          <w:u w:val="single"/>
        </w:rPr>
        <w:t>İrem ve Elif</w:t>
      </w:r>
      <w:r w:rsidRPr="00ED136D">
        <w:rPr>
          <w:rFonts w:ascii="Comic Sans MS" w:hAnsi="Comic Sans MS" w:cs="Comic Sans MS"/>
          <w:b/>
          <w:bCs/>
          <w:i/>
          <w:iCs/>
          <w:color w:val="FF0000"/>
          <w:sz w:val="22"/>
          <w:szCs w:val="22"/>
        </w:rPr>
        <w:t xml:space="preserve"> kazandı.”</w:t>
      </w:r>
      <w:r w:rsidRPr="00ED136D">
        <w:rPr>
          <w:rFonts w:ascii="Comic Sans MS" w:hAnsi="Comic Sans MS" w:cs="Comic Sans MS"/>
          <w:color w:val="FF0000"/>
          <w:sz w:val="22"/>
          <w:szCs w:val="22"/>
        </w:rPr>
        <w:t xml:space="preserve"> </w:t>
      </w:r>
    </w:p>
    <w:p w:rsidR="00BE209E" w:rsidRPr="00ED136D" w:rsidRDefault="00BE209E" w:rsidP="00AB3540">
      <w:pPr>
        <w:pStyle w:val="NoSpacing"/>
        <w:spacing w:line="120" w:lineRule="atLeast"/>
        <w:rPr>
          <w:rFonts w:ascii="Comic Sans MS" w:hAnsi="Comic Sans MS" w:cs="Comic Sans MS"/>
          <w:i/>
          <w:iCs/>
          <w:noProof/>
          <w:sz w:val="22"/>
          <w:szCs w:val="22"/>
        </w:rPr>
      </w:pPr>
      <w:r w:rsidRPr="00ED136D">
        <w:rPr>
          <w:rFonts w:ascii="Comic Sans MS" w:hAnsi="Comic Sans MS" w:cs="Comic Sans MS"/>
          <w:color w:val="FF0000"/>
          <w:sz w:val="22"/>
          <w:szCs w:val="22"/>
        </w:rPr>
        <w:t xml:space="preserve">         </w:t>
      </w:r>
      <w:r w:rsidRPr="00ED136D">
        <w:rPr>
          <w:rFonts w:ascii="Comic Sans MS" w:hAnsi="Comic Sans MS" w:cs="Comic Sans MS"/>
          <w:i/>
          <w:iCs/>
          <w:sz w:val="22"/>
          <w:szCs w:val="22"/>
        </w:rPr>
        <w:t xml:space="preserve">Cümlesinde </w:t>
      </w:r>
      <w:r w:rsidRPr="00ED136D">
        <w:rPr>
          <w:rFonts w:ascii="Comic Sans MS" w:hAnsi="Comic Sans MS" w:cs="Comic Sans MS"/>
          <w:i/>
          <w:iCs/>
          <w:sz w:val="22"/>
          <w:szCs w:val="22"/>
          <w:u w:val="single"/>
        </w:rPr>
        <w:t>“İrem ve Elif”</w:t>
      </w:r>
      <w:r w:rsidRPr="00ED136D">
        <w:rPr>
          <w:rFonts w:ascii="Comic Sans MS" w:hAnsi="Comic Sans MS" w:cs="Comic Sans MS"/>
          <w:i/>
          <w:iCs/>
          <w:sz w:val="22"/>
          <w:szCs w:val="22"/>
        </w:rPr>
        <w:t xml:space="preserve"> yerine aşağıdakilerden hangisini yazabiliriz?</w:t>
      </w:r>
    </w:p>
    <w:p w:rsidR="00BE209E" w:rsidRPr="00ED136D" w:rsidRDefault="00BE209E" w:rsidP="00AB3540">
      <w:pPr>
        <w:spacing w:line="120" w:lineRule="atLeast"/>
        <w:rPr>
          <w:rFonts w:ascii="Comic Sans MS" w:hAnsi="Comic Sans MS" w:cs="Comic Sans MS"/>
          <w:sz w:val="22"/>
          <w:szCs w:val="22"/>
        </w:rPr>
      </w:pPr>
    </w:p>
    <w:p w:rsidR="00BE209E" w:rsidRPr="00ED136D" w:rsidRDefault="00BE209E" w:rsidP="00CC4B2C">
      <w:pPr>
        <w:spacing w:line="120" w:lineRule="atLeast"/>
        <w:rPr>
          <w:rFonts w:ascii="Comic Sans MS" w:hAnsi="Comic Sans MS" w:cs="Comic Sans MS"/>
          <w:sz w:val="22"/>
          <w:szCs w:val="22"/>
        </w:rPr>
      </w:pPr>
      <w:r w:rsidRPr="00ED136D">
        <w:rPr>
          <w:rFonts w:ascii="Comic Sans MS" w:hAnsi="Comic Sans MS" w:cs="Comic Sans MS"/>
          <w:b/>
          <w:bCs/>
          <w:sz w:val="22"/>
          <w:szCs w:val="22"/>
        </w:rPr>
        <w:t xml:space="preserve">     A)</w:t>
      </w:r>
      <w:r w:rsidRPr="00ED136D">
        <w:rPr>
          <w:rFonts w:ascii="Comic Sans MS" w:hAnsi="Comic Sans MS" w:cs="Comic Sans MS"/>
          <w:sz w:val="22"/>
          <w:szCs w:val="22"/>
        </w:rPr>
        <w:t xml:space="preserve"> Onlar</w:t>
      </w:r>
      <w:r w:rsidRPr="00ED136D">
        <w:rPr>
          <w:rFonts w:ascii="Comic Sans MS" w:hAnsi="Comic Sans MS" w:cs="Comic Sans MS"/>
          <w:sz w:val="22"/>
          <w:szCs w:val="22"/>
        </w:rPr>
        <w:tab/>
        <w:t xml:space="preserve">         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ED136D">
        <w:rPr>
          <w:rFonts w:ascii="Comic Sans MS" w:hAnsi="Comic Sans MS" w:cs="Comic Sans MS"/>
          <w:sz w:val="22"/>
          <w:szCs w:val="22"/>
        </w:rPr>
        <w:t xml:space="preserve"> Biz</w:t>
      </w:r>
      <w:r w:rsidRPr="00ED136D">
        <w:rPr>
          <w:rFonts w:ascii="Comic Sans MS" w:hAnsi="Comic Sans MS" w:cs="Comic Sans MS"/>
          <w:sz w:val="22"/>
          <w:szCs w:val="22"/>
        </w:rPr>
        <w:tab/>
        <w:t xml:space="preserve">         </w:t>
      </w:r>
      <w:r w:rsidRPr="00ED136D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ED136D">
        <w:rPr>
          <w:rFonts w:ascii="Comic Sans MS" w:hAnsi="Comic Sans MS" w:cs="Comic Sans MS"/>
          <w:sz w:val="22"/>
          <w:szCs w:val="22"/>
        </w:rPr>
        <w:t xml:space="preserve"> Siz  </w:t>
      </w:r>
      <w:hyperlink r:id="rId5" w:history="1">
        <w:r w:rsidRPr="001C4726">
          <w:rPr>
            <w:rStyle w:val="Hyperlink"/>
            <w:rFonts w:ascii="Comic Sans MS" w:hAnsi="Comic Sans MS" w:cs="Comic Sans MS"/>
            <w:sz w:val="22"/>
            <w:szCs w:val="22"/>
          </w:rPr>
          <w:t>www.sorubak.com</w:t>
        </w:r>
      </w:hyperlink>
      <w:r>
        <w:rPr>
          <w:rFonts w:ascii="Comic Sans MS" w:hAnsi="Comic Sans MS" w:cs="Comic Sans MS"/>
          <w:sz w:val="22"/>
          <w:szCs w:val="22"/>
        </w:rPr>
        <w:t xml:space="preserve"> </w:t>
      </w:r>
    </w:p>
    <w:sectPr w:rsidR="00BE209E" w:rsidRPr="00ED136D" w:rsidSect="00F26FD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CFB"/>
    <w:multiLevelType w:val="hybridMultilevel"/>
    <w:tmpl w:val="57D63EFA"/>
    <w:lvl w:ilvl="0" w:tplc="F20682A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DC3D45"/>
    <w:multiLevelType w:val="hybridMultilevel"/>
    <w:tmpl w:val="7C648E04"/>
    <w:lvl w:ilvl="0" w:tplc="5FB40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B7A2C"/>
    <w:multiLevelType w:val="hybridMultilevel"/>
    <w:tmpl w:val="13C60F32"/>
    <w:lvl w:ilvl="0" w:tplc="F5566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C027B"/>
    <w:multiLevelType w:val="hybridMultilevel"/>
    <w:tmpl w:val="A380F4A4"/>
    <w:lvl w:ilvl="0" w:tplc="61FEE6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237A3"/>
    <w:multiLevelType w:val="hybridMultilevel"/>
    <w:tmpl w:val="FCB69750"/>
    <w:lvl w:ilvl="0" w:tplc="642ED6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863A5"/>
    <w:multiLevelType w:val="hybridMultilevel"/>
    <w:tmpl w:val="AE2EADE0"/>
    <w:lvl w:ilvl="0" w:tplc="912CE0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264E0"/>
    <w:multiLevelType w:val="hybridMultilevel"/>
    <w:tmpl w:val="6DEA3538"/>
    <w:lvl w:ilvl="0" w:tplc="2118E05E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DB0A20"/>
    <w:multiLevelType w:val="hybridMultilevel"/>
    <w:tmpl w:val="172EC652"/>
    <w:lvl w:ilvl="0" w:tplc="AE403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96A41"/>
    <w:multiLevelType w:val="hybridMultilevel"/>
    <w:tmpl w:val="1932E6C6"/>
    <w:lvl w:ilvl="0" w:tplc="693A4CB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CA1E9A"/>
    <w:multiLevelType w:val="hybridMultilevel"/>
    <w:tmpl w:val="6D222D70"/>
    <w:lvl w:ilvl="0" w:tplc="98B288FA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9A9928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868D3"/>
    <w:multiLevelType w:val="hybridMultilevel"/>
    <w:tmpl w:val="7F3A6E0C"/>
    <w:lvl w:ilvl="0" w:tplc="2FA09CC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502DB"/>
    <w:multiLevelType w:val="hybridMultilevel"/>
    <w:tmpl w:val="4B8ED46E"/>
    <w:lvl w:ilvl="0" w:tplc="2AFAFCF4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823F0E"/>
    <w:multiLevelType w:val="hybridMultilevel"/>
    <w:tmpl w:val="FCEEEEF6"/>
    <w:lvl w:ilvl="0" w:tplc="8E0CEB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1D65AA"/>
    <w:multiLevelType w:val="hybridMultilevel"/>
    <w:tmpl w:val="3B8014A2"/>
    <w:lvl w:ilvl="0" w:tplc="7CAC42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13"/>
  </w:num>
  <w:num w:numId="9">
    <w:abstractNumId w:val="4"/>
  </w:num>
  <w:num w:numId="10">
    <w:abstractNumId w:val="1"/>
  </w:num>
  <w:num w:numId="11">
    <w:abstractNumId w:val="0"/>
  </w:num>
  <w:num w:numId="12">
    <w:abstractNumId w:val="11"/>
  </w:num>
  <w:num w:numId="13">
    <w:abstractNumId w:val="1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FD5"/>
    <w:rsid w:val="000B6D26"/>
    <w:rsid w:val="0018586C"/>
    <w:rsid w:val="00197966"/>
    <w:rsid w:val="001C3314"/>
    <w:rsid w:val="001C4726"/>
    <w:rsid w:val="001C64B9"/>
    <w:rsid w:val="001E7F80"/>
    <w:rsid w:val="0020434E"/>
    <w:rsid w:val="00224718"/>
    <w:rsid w:val="00273DE0"/>
    <w:rsid w:val="00327176"/>
    <w:rsid w:val="003431F3"/>
    <w:rsid w:val="003E7958"/>
    <w:rsid w:val="00402E3E"/>
    <w:rsid w:val="004045C6"/>
    <w:rsid w:val="00523AA4"/>
    <w:rsid w:val="00565D48"/>
    <w:rsid w:val="00572647"/>
    <w:rsid w:val="005D3C33"/>
    <w:rsid w:val="005E07CB"/>
    <w:rsid w:val="006A63B8"/>
    <w:rsid w:val="007273A7"/>
    <w:rsid w:val="00777DAF"/>
    <w:rsid w:val="00797888"/>
    <w:rsid w:val="007D13BD"/>
    <w:rsid w:val="007E1A8C"/>
    <w:rsid w:val="0081189C"/>
    <w:rsid w:val="00823014"/>
    <w:rsid w:val="008355A4"/>
    <w:rsid w:val="009510A1"/>
    <w:rsid w:val="00983643"/>
    <w:rsid w:val="00A16725"/>
    <w:rsid w:val="00A231D1"/>
    <w:rsid w:val="00AB3540"/>
    <w:rsid w:val="00B54954"/>
    <w:rsid w:val="00B71AC6"/>
    <w:rsid w:val="00BE209E"/>
    <w:rsid w:val="00C222F6"/>
    <w:rsid w:val="00CB64DF"/>
    <w:rsid w:val="00CC4B2C"/>
    <w:rsid w:val="00D003A2"/>
    <w:rsid w:val="00DA4C6D"/>
    <w:rsid w:val="00E3495B"/>
    <w:rsid w:val="00EA28A5"/>
    <w:rsid w:val="00ED136D"/>
    <w:rsid w:val="00EF0629"/>
    <w:rsid w:val="00F021A0"/>
    <w:rsid w:val="00F07C1D"/>
    <w:rsid w:val="00F21E5C"/>
    <w:rsid w:val="00F26FD5"/>
    <w:rsid w:val="00FF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F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495B"/>
    <w:pPr>
      <w:spacing w:after="200" w:line="276" w:lineRule="auto"/>
      <w:ind w:left="720"/>
    </w:pPr>
    <w:rPr>
      <w:rFonts w:eastAsia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349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495B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197966"/>
    <w:rPr>
      <w:color w:val="0000FF"/>
      <w:u w:val="single"/>
    </w:rPr>
  </w:style>
  <w:style w:type="paragraph" w:styleId="NoSpacing">
    <w:name w:val="No Spacing"/>
    <w:link w:val="NoSpacingChar"/>
    <w:uiPriority w:val="99"/>
    <w:qFormat/>
    <w:rsid w:val="00AB3540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AB354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AB354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AB35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00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832</Words>
  <Characters>4749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www.sorubak.com</cp:keywords>
  <dc:description/>
  <cp:lastModifiedBy>edanur</cp:lastModifiedBy>
  <cp:revision>3</cp:revision>
  <dcterms:created xsi:type="dcterms:W3CDTF">2016-09-19T18:22:00Z</dcterms:created>
  <dcterms:modified xsi:type="dcterms:W3CDTF">2016-09-20T13:13:00Z</dcterms:modified>
</cp:coreProperties>
</file>