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879" w:rsidRPr="00CC6048" w:rsidRDefault="00661879" w:rsidP="00594CDF">
      <w:pPr>
        <w:spacing w:line="360" w:lineRule="auto"/>
      </w:pPr>
    </w:p>
    <w:p w:rsidR="00661879" w:rsidRPr="00CC6048" w:rsidRDefault="00661879" w:rsidP="00594CDF">
      <w:pPr>
        <w:spacing w:line="360" w:lineRule="auto"/>
        <w:sectPr w:rsidR="00661879" w:rsidRPr="00CC6048" w:rsidSect="00BB1FAA">
          <w:pgSz w:w="11906" w:h="16838"/>
          <w:pgMar w:top="567" w:right="567" w:bottom="567" w:left="567" w:header="709" w:footer="709" w:gutter="0"/>
          <w:cols w:num="2" w:space="454"/>
          <w:docGrid w:linePitch="360"/>
        </w:sectPr>
      </w:pPr>
    </w:p>
    <w:p w:rsidR="00661879" w:rsidRPr="008C6D2B" w:rsidRDefault="00661879" w:rsidP="00594CDF">
      <w:pPr>
        <w:spacing w:line="360" w:lineRule="auto"/>
        <w:rPr>
          <w:b/>
          <w:bCs/>
          <w:sz w:val="22"/>
          <w:szCs w:val="22"/>
        </w:rPr>
      </w:pPr>
      <w:r w:rsidRPr="008C6D2B">
        <w:rPr>
          <w:b/>
          <w:bCs/>
          <w:sz w:val="22"/>
          <w:szCs w:val="22"/>
        </w:rPr>
        <w:t>ADI SOYADI:  ……………………………..</w:t>
      </w:r>
      <w:r w:rsidRPr="008C6D2B">
        <w:rPr>
          <w:b/>
          <w:bCs/>
          <w:sz w:val="22"/>
          <w:szCs w:val="22"/>
        </w:rPr>
        <w:tab/>
        <w:t xml:space="preserve">                                                 </w:t>
      </w:r>
      <w:r>
        <w:rPr>
          <w:b/>
          <w:bCs/>
          <w:sz w:val="22"/>
          <w:szCs w:val="22"/>
        </w:rPr>
        <w:t xml:space="preserve">                                          </w:t>
      </w:r>
      <w:r w:rsidRPr="008C6D2B">
        <w:rPr>
          <w:b/>
          <w:bCs/>
          <w:sz w:val="22"/>
          <w:szCs w:val="22"/>
        </w:rPr>
        <w:t xml:space="preserve"> 26/10/20</w:t>
      </w:r>
    </w:p>
    <w:p w:rsidR="00661879" w:rsidRPr="008C6D2B" w:rsidRDefault="00661879" w:rsidP="00594CDF">
      <w:pPr>
        <w:spacing w:line="360" w:lineRule="auto"/>
        <w:rPr>
          <w:b/>
          <w:bCs/>
          <w:sz w:val="22"/>
          <w:szCs w:val="22"/>
        </w:rPr>
      </w:pPr>
      <w:r w:rsidRPr="008C6D2B">
        <w:rPr>
          <w:b/>
          <w:bCs/>
          <w:sz w:val="22"/>
          <w:szCs w:val="22"/>
        </w:rPr>
        <w:t xml:space="preserve"> NO: ……</w:t>
      </w:r>
      <w:r>
        <w:rPr>
          <w:b/>
          <w:bCs/>
          <w:sz w:val="22"/>
          <w:szCs w:val="22"/>
        </w:rPr>
        <w:t>….</w:t>
      </w:r>
      <w:r w:rsidRPr="008C6D2B">
        <w:rPr>
          <w:b/>
          <w:bCs/>
          <w:sz w:val="22"/>
          <w:szCs w:val="22"/>
        </w:rPr>
        <w:t xml:space="preserve">                    </w:t>
      </w:r>
    </w:p>
    <w:p w:rsidR="00661879" w:rsidRPr="00CC6048" w:rsidRDefault="00661879" w:rsidP="0093375E">
      <w:pPr>
        <w:pStyle w:val="ListParagraph"/>
        <w:numPr>
          <w:ilvl w:val="0"/>
          <w:numId w:val="10"/>
        </w:numPr>
        <w:jc w:val="center"/>
        <w:rPr>
          <w:b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Image result" style="position:absolute;left:0;text-align:left;margin-left:12.9pt;margin-top:3.25pt;width:97.35pt;height:54.75pt;z-index:-251657216;visibility:visible">
            <v:imagedata r:id="rId5" o:title=""/>
          </v:shape>
        </w:pict>
      </w:r>
      <w:r>
        <w:rPr>
          <w:b/>
          <w:bCs/>
        </w:rPr>
        <w:t>..…</w:t>
      </w:r>
      <w:r w:rsidRPr="00CC6048">
        <w:rPr>
          <w:b/>
          <w:bCs/>
        </w:rPr>
        <w:t xml:space="preserve"> İLKOKULU 4 / ……  SINIFI</w:t>
      </w:r>
    </w:p>
    <w:p w:rsidR="00661879" w:rsidRPr="00CC6048" w:rsidRDefault="00661879" w:rsidP="0093375E">
      <w:pPr>
        <w:tabs>
          <w:tab w:val="left" w:pos="1140"/>
          <w:tab w:val="center" w:pos="5386"/>
        </w:tabs>
        <w:jc w:val="center"/>
        <w:rPr>
          <w:b/>
          <w:bCs/>
        </w:rPr>
        <w:sectPr w:rsidR="00661879" w:rsidRPr="00CC6048" w:rsidSect="00CB2B83">
          <w:type w:val="continuous"/>
          <w:pgSz w:w="11906" w:h="16838"/>
          <w:pgMar w:top="567" w:right="567" w:bottom="567" w:left="567" w:header="709" w:footer="709" w:gutter="0"/>
          <w:cols w:space="454"/>
          <w:docGrid w:linePitch="360"/>
        </w:sectPr>
      </w:pPr>
      <w:r>
        <w:rPr>
          <w:b/>
          <w:bCs/>
        </w:rPr>
        <w:t xml:space="preserve">     </w:t>
      </w:r>
      <w:r w:rsidRPr="00CC6048">
        <w:rPr>
          <w:b/>
          <w:bCs/>
        </w:rPr>
        <w:t>TÜRKÇE</w:t>
      </w:r>
      <w:r>
        <w:rPr>
          <w:b/>
          <w:bCs/>
        </w:rPr>
        <w:t xml:space="preserve"> DERSİ</w:t>
      </w:r>
      <w:r w:rsidRPr="00CC6048">
        <w:rPr>
          <w:b/>
          <w:bCs/>
        </w:rPr>
        <w:t xml:space="preserve"> I. DÖNEM I. DEĞERLENDİRME </w:t>
      </w:r>
    </w:p>
    <w:p w:rsidR="00661879" w:rsidRPr="00CC6048" w:rsidRDefault="00661879" w:rsidP="00594CDF">
      <w:pPr>
        <w:spacing w:line="360" w:lineRule="auto"/>
        <w:sectPr w:rsidR="00661879" w:rsidRPr="00CC6048" w:rsidSect="00CB2B83">
          <w:type w:val="continuous"/>
          <w:pgSz w:w="11906" w:h="16838"/>
          <w:pgMar w:top="567" w:right="567" w:bottom="567" w:left="567" w:header="709" w:footer="709" w:gutter="0"/>
          <w:cols w:num="2" w:space="454"/>
          <w:docGrid w:linePitch="360"/>
        </w:sectPr>
      </w:pPr>
      <w:r>
        <w:rPr>
          <w:noProof/>
        </w:rPr>
        <w:pict>
          <v:roundrect id="_x0000_s1027" style="position:absolute;margin-left:281.4pt;margin-top:5.5pt;width:252.75pt;height:54pt;z-index:251655168" arcsize="10923f">
            <v:textbox>
              <w:txbxContent>
                <w:p w:rsidR="00661879" w:rsidRPr="005A41A0" w:rsidRDefault="00661879" w:rsidP="00CD6505">
                  <w:pPr>
                    <w:spacing w:line="360" w:lineRule="auto"/>
                    <w:rPr>
                      <w:rFonts w:ascii="Monotype Corsiva" w:hAnsi="Monotype Corsiva" w:cs="Monotype Corsiva"/>
                    </w:rPr>
                  </w:pPr>
                  <w:r>
                    <w:rPr>
                      <w:rFonts w:ascii="Monotype Corsiva" w:hAnsi="Monotype Corsiva" w:cs="Monotype Corsiva"/>
                    </w:rPr>
                    <w:t xml:space="preserve">Aynı yazıldığı halde farklı anlamları olan kelimelere </w:t>
                  </w:r>
                  <w:r w:rsidRPr="00CD6505">
                    <w:rPr>
                      <w:rFonts w:ascii="Monotype Corsiva" w:hAnsi="Monotype Corsiva" w:cs="Monotype Corsiva"/>
                      <w:b/>
                      <w:bCs/>
                    </w:rPr>
                    <w:t>EŞ SESLİ</w:t>
                  </w:r>
                  <w:r>
                    <w:rPr>
                      <w:rFonts w:ascii="Monotype Corsiva" w:hAnsi="Monotype Corsiva" w:cs="Monotype Corsiva"/>
                    </w:rPr>
                    <w:t xml:space="preserve"> kelimeler diyoruz.</w:t>
                  </w:r>
                </w:p>
              </w:txbxContent>
            </v:textbox>
          </v:roundrect>
        </w:pict>
      </w:r>
    </w:p>
    <w:p w:rsidR="00661879" w:rsidRDefault="00661879" w:rsidP="00594CDF">
      <w:pPr>
        <w:spacing w:line="360" w:lineRule="auto"/>
      </w:pPr>
    </w:p>
    <w:p w:rsidR="00661879" w:rsidRPr="00CC6048" w:rsidRDefault="00661879" w:rsidP="00594CDF">
      <w:pPr>
        <w:spacing w:line="360" w:lineRule="auto"/>
      </w:pPr>
      <w:r w:rsidRPr="00CC6048">
        <w:t>Emre, çok zeki ve bir o kadar da meraklı bir çocuktu. Sürekli babasının aletlerini alarak evdeki bozulan eşyaları tami</w:t>
      </w:r>
      <w:r>
        <w:t>r etmeye çalışırdı. Kendi tasar</w:t>
      </w:r>
      <w:r w:rsidRPr="00CC6048">
        <w:t>ladığı icatları yapmak en büyük eğlencesiydi.</w:t>
      </w:r>
    </w:p>
    <w:p w:rsidR="00661879" w:rsidRPr="00CC6048" w:rsidRDefault="00661879" w:rsidP="00594CDF">
      <w:pPr>
        <w:spacing w:line="360" w:lineRule="auto"/>
      </w:pPr>
      <w:r w:rsidRPr="00CC6048">
        <w:t>Bu konuda onun</w:t>
      </w:r>
      <w:r>
        <w:t xml:space="preserve"> en büyük destekçisi ve yardım</w:t>
      </w:r>
      <w:r w:rsidRPr="00CC6048">
        <w:t>cısı babasıydı. Emre, sürekli mucitlerin hayat hikayelerini okuyordu. En çok Edison’un hayatını okurdu.</w:t>
      </w:r>
    </w:p>
    <w:p w:rsidR="00661879" w:rsidRPr="00CC6048" w:rsidRDefault="00661879" w:rsidP="00594CDF">
      <w:pPr>
        <w:spacing w:line="360" w:lineRule="auto"/>
      </w:pPr>
      <w:r>
        <w:rPr>
          <w:noProof/>
        </w:rPr>
        <w:pict>
          <v:shape id="Resim 4" o:spid="_x0000_s1028" type="#_x0000_t75" style="position:absolute;margin-left:70.65pt;margin-top:78.6pt;width:1in;height:88.5pt;z-index:-251656192;visibility:visible">
            <v:imagedata r:id="rId6" o:title=""/>
          </v:shape>
        </w:pict>
      </w:r>
      <w:r w:rsidRPr="00CC6048">
        <w:t>Edison’un elektriği icat ederken durmadan çalışması nedeniyle gözlerinin yandığını da okuduğu kitaplardan öğrenmişti. Ampulü icat edene kadar yüzlerce başarısız deneme yaptığını da yine aynı kitap yazıyordu.</w:t>
      </w:r>
    </w:p>
    <w:p w:rsidR="00661879" w:rsidRPr="00CC6048" w:rsidRDefault="00661879" w:rsidP="00594CDF">
      <w:pPr>
        <w:spacing w:line="360" w:lineRule="auto"/>
      </w:pPr>
    </w:p>
    <w:p w:rsidR="00661879" w:rsidRDefault="00661879" w:rsidP="00594CDF">
      <w:pPr>
        <w:spacing w:line="360" w:lineRule="auto"/>
      </w:pPr>
    </w:p>
    <w:p w:rsidR="00661879" w:rsidRPr="00CC6048" w:rsidRDefault="00661879" w:rsidP="00594CDF">
      <w:pPr>
        <w:spacing w:line="360" w:lineRule="auto"/>
      </w:pPr>
    </w:p>
    <w:p w:rsidR="00661879" w:rsidRPr="00CC6048" w:rsidRDefault="00661879" w:rsidP="00594CDF">
      <w:pPr>
        <w:spacing w:line="360" w:lineRule="auto"/>
        <w:rPr>
          <w:b/>
          <w:bCs/>
          <w:i/>
          <w:iCs/>
        </w:rPr>
      </w:pPr>
      <w:r w:rsidRPr="00CC6048">
        <w:rPr>
          <w:b/>
          <w:bCs/>
          <w:i/>
          <w:iCs/>
        </w:rPr>
        <w:t>1</w:t>
      </w:r>
      <w:r>
        <w:rPr>
          <w:b/>
          <w:bCs/>
          <w:i/>
          <w:iCs/>
        </w:rPr>
        <w:t xml:space="preserve">. </w:t>
      </w:r>
      <w:r w:rsidRPr="00CC6048">
        <w:rPr>
          <w:b/>
          <w:bCs/>
          <w:i/>
          <w:iCs/>
        </w:rPr>
        <w:t>,2 ve 3. soruları metne göre yanıtlayanız.</w:t>
      </w:r>
    </w:p>
    <w:p w:rsidR="00661879" w:rsidRPr="00CC6048" w:rsidRDefault="00661879" w:rsidP="00594CDF">
      <w:pPr>
        <w:spacing w:line="360" w:lineRule="auto"/>
      </w:pPr>
      <w:r w:rsidRPr="00CC6048">
        <w:rPr>
          <w:b/>
          <w:bCs/>
        </w:rPr>
        <w:t>1.</w:t>
      </w:r>
      <w:r w:rsidRPr="00CC6048">
        <w:t xml:space="preserve"> Hangisi Emre’nin özelliklerinden </w:t>
      </w:r>
      <w:r w:rsidRPr="00CC6048">
        <w:rPr>
          <w:b/>
          <w:bCs/>
          <w:u w:val="single"/>
        </w:rPr>
        <w:t>değildir</w:t>
      </w:r>
      <w:r w:rsidRPr="00CC6048">
        <w:rPr>
          <w:b/>
          <w:bCs/>
        </w:rPr>
        <w:t>?</w:t>
      </w:r>
    </w:p>
    <w:p w:rsidR="00661879" w:rsidRDefault="00661879" w:rsidP="00CC6048">
      <w:r w:rsidRPr="00CC6048">
        <w:t>A.İcatlar yapmaya çalışması</w:t>
      </w:r>
    </w:p>
    <w:p w:rsidR="00661879" w:rsidRPr="00CC6048" w:rsidRDefault="00661879" w:rsidP="00CC6048">
      <w:r w:rsidRPr="00CC6048">
        <w:t>B.Çok meraklı ve zeki olması</w:t>
      </w:r>
    </w:p>
    <w:p w:rsidR="00661879" w:rsidRDefault="00661879" w:rsidP="00CC6048">
      <w:r w:rsidRPr="00CC6048">
        <w:t>C.Her şeyi kolayca tamir edebilmesi</w:t>
      </w:r>
    </w:p>
    <w:p w:rsidR="00661879" w:rsidRPr="00CC6048" w:rsidRDefault="00661879" w:rsidP="00CC6048">
      <w:r w:rsidRPr="00CC6048">
        <w:t>D.Mucitlerin hayat hikayelerini okuması</w:t>
      </w:r>
    </w:p>
    <w:p w:rsidR="00661879" w:rsidRPr="00CC6048" w:rsidRDefault="00661879" w:rsidP="00594CDF">
      <w:pPr>
        <w:spacing w:line="360" w:lineRule="auto"/>
      </w:pPr>
    </w:p>
    <w:p w:rsidR="00661879" w:rsidRDefault="00661879" w:rsidP="00594CDF">
      <w:pPr>
        <w:spacing w:line="360" w:lineRule="auto"/>
      </w:pPr>
      <w:r w:rsidRPr="00CC6048">
        <w:rPr>
          <w:b/>
          <w:bCs/>
        </w:rPr>
        <w:t>2.</w:t>
      </w:r>
      <w:r w:rsidRPr="00CC6048">
        <w:t xml:space="preserve"> Edison’un gözlerindeki yanmanın sebebi nedir?</w:t>
      </w:r>
    </w:p>
    <w:p w:rsidR="00661879" w:rsidRDefault="00661879" w:rsidP="00CC6048">
      <w:r w:rsidRPr="00CC6048">
        <w:t>A.Çok kitap okuması</w:t>
      </w:r>
    </w:p>
    <w:p w:rsidR="00661879" w:rsidRPr="00CC6048" w:rsidRDefault="00661879" w:rsidP="00CC6048">
      <w:r w:rsidRPr="00CC6048">
        <w:t>B.Gözlüğünü kullanmaması</w:t>
      </w:r>
    </w:p>
    <w:p w:rsidR="00661879" w:rsidRDefault="00661879" w:rsidP="00DB3710">
      <w:r w:rsidRPr="00CC6048">
        <w:t>C.Sürekli çalışması</w:t>
      </w:r>
    </w:p>
    <w:p w:rsidR="00661879" w:rsidRPr="00CC6048" w:rsidRDefault="00661879" w:rsidP="00CC6048">
      <w:r w:rsidRPr="00CC6048">
        <w:t>D.Gözüne toz kaçması</w:t>
      </w:r>
    </w:p>
    <w:p w:rsidR="00661879" w:rsidRPr="00CC6048" w:rsidRDefault="00661879" w:rsidP="00594CDF">
      <w:pPr>
        <w:spacing w:line="360" w:lineRule="auto"/>
      </w:pPr>
    </w:p>
    <w:p w:rsidR="00661879" w:rsidRPr="00CC6048" w:rsidRDefault="00661879" w:rsidP="00594CDF">
      <w:pPr>
        <w:spacing w:line="360" w:lineRule="auto"/>
      </w:pPr>
      <w:r w:rsidRPr="00CC6048">
        <w:rPr>
          <w:b/>
          <w:bCs/>
        </w:rPr>
        <w:t>3.</w:t>
      </w:r>
      <w:r w:rsidRPr="00CC6048">
        <w:t xml:space="preserve"> Yukarıdaki metinden hangisi </w:t>
      </w:r>
      <w:r w:rsidRPr="00CC6048">
        <w:rPr>
          <w:b/>
          <w:bCs/>
          <w:u w:val="single"/>
        </w:rPr>
        <w:t>çıkarılamaz</w:t>
      </w:r>
      <w:r w:rsidRPr="00CC6048">
        <w:rPr>
          <w:b/>
          <w:bCs/>
        </w:rPr>
        <w:t>?</w:t>
      </w:r>
    </w:p>
    <w:p w:rsidR="00661879" w:rsidRDefault="00661879" w:rsidP="00CC6048">
      <w:r w:rsidRPr="00CC6048">
        <w:t>A.Mucitler araştırmacı ve meraklı kişilerdir.</w:t>
      </w:r>
    </w:p>
    <w:p w:rsidR="00661879" w:rsidRPr="00CC6048" w:rsidRDefault="00661879" w:rsidP="00CC6048">
      <w:r w:rsidRPr="00CC6048">
        <w:t>B.Başarmak için çok çalışmak gerekir.</w:t>
      </w:r>
    </w:p>
    <w:p w:rsidR="00661879" w:rsidRDefault="00661879" w:rsidP="00CC6048">
      <w:r w:rsidRPr="00CC6048">
        <w:t>C.Başarısızlıklar karşısında pes edilmemelidir.</w:t>
      </w:r>
    </w:p>
    <w:p w:rsidR="00661879" w:rsidRPr="00CC6048" w:rsidRDefault="00661879" w:rsidP="00CC6048">
      <w:r w:rsidRPr="00CC6048">
        <w:t>D.Bütün çocuklar bilim adamı olmalıdır.</w:t>
      </w:r>
    </w:p>
    <w:p w:rsidR="00661879" w:rsidRPr="00CC6048" w:rsidRDefault="00661879" w:rsidP="00594CDF">
      <w:pPr>
        <w:spacing w:line="360" w:lineRule="auto"/>
      </w:pPr>
    </w:p>
    <w:p w:rsidR="00661879" w:rsidRPr="00CC6048" w:rsidRDefault="00661879" w:rsidP="00594CDF">
      <w:pPr>
        <w:spacing w:line="360" w:lineRule="auto"/>
      </w:pPr>
    </w:p>
    <w:p w:rsidR="00661879" w:rsidRPr="00CC6048" w:rsidRDefault="00661879" w:rsidP="00594CDF">
      <w:pPr>
        <w:spacing w:line="360" w:lineRule="auto"/>
      </w:pPr>
    </w:p>
    <w:p w:rsidR="00661879" w:rsidRPr="00CC6048" w:rsidRDefault="00661879" w:rsidP="00594CDF">
      <w:pPr>
        <w:spacing w:line="360" w:lineRule="auto"/>
      </w:pPr>
    </w:p>
    <w:p w:rsidR="00661879" w:rsidRDefault="00661879" w:rsidP="00594CDF">
      <w:pPr>
        <w:spacing w:line="360" w:lineRule="auto"/>
      </w:pPr>
    </w:p>
    <w:p w:rsidR="00661879" w:rsidRDefault="00661879" w:rsidP="00DB3710">
      <w:pPr>
        <w:rPr>
          <w:b/>
          <w:bCs/>
        </w:rPr>
      </w:pPr>
      <w:r w:rsidRPr="00CC6048">
        <w:rPr>
          <w:b/>
          <w:bCs/>
        </w:rPr>
        <w:t>4.</w:t>
      </w:r>
      <w:r w:rsidRPr="00CC6048">
        <w:t xml:space="preserve">Yukarıdaki bilgiye göre hangi cümlede eş sesli bir kelime </w:t>
      </w:r>
      <w:r w:rsidRPr="00CC6048">
        <w:rPr>
          <w:b/>
          <w:bCs/>
          <w:u w:val="single"/>
        </w:rPr>
        <w:t>yoktur</w:t>
      </w:r>
      <w:r w:rsidRPr="00CC6048">
        <w:rPr>
          <w:b/>
          <w:bCs/>
        </w:rPr>
        <w:t>?</w:t>
      </w:r>
    </w:p>
    <w:p w:rsidR="00661879" w:rsidRPr="00CC6048" w:rsidRDefault="00661879" w:rsidP="00DB3710"/>
    <w:p w:rsidR="00661879" w:rsidRDefault="00661879" w:rsidP="00DB3710">
      <w:r w:rsidRPr="00CC6048">
        <w:t>A.Sizin evin yolu ne kadar dik.</w:t>
      </w:r>
    </w:p>
    <w:p w:rsidR="00661879" w:rsidRPr="00CC6048" w:rsidRDefault="00661879" w:rsidP="00DB3710">
      <w:r w:rsidRPr="00CC6048">
        <w:t>B.Bu odunlar da yar yar bitmedi.</w:t>
      </w:r>
    </w:p>
    <w:p w:rsidR="00661879" w:rsidRDefault="00661879" w:rsidP="00DB3710">
      <w:r w:rsidRPr="00CC6048">
        <w:t>C.Öğleden sonra hava bulutlandı.</w:t>
      </w:r>
    </w:p>
    <w:p w:rsidR="00661879" w:rsidRPr="00CC6048" w:rsidRDefault="00661879" w:rsidP="00DB3710">
      <w:r w:rsidRPr="00CC6048">
        <w:t>D.Sude, bana kırmızı bir gül verdi.</w:t>
      </w:r>
    </w:p>
    <w:p w:rsidR="00661879" w:rsidRPr="00CC6048" w:rsidRDefault="00661879" w:rsidP="00594CDF">
      <w:pPr>
        <w:spacing w:line="360" w:lineRule="auto"/>
      </w:pPr>
    </w:p>
    <w:p w:rsidR="00661879" w:rsidRDefault="00661879" w:rsidP="00D254F9">
      <w:r w:rsidRPr="00DB3710">
        <w:rPr>
          <w:b/>
          <w:bCs/>
        </w:rPr>
        <w:t>5.</w:t>
      </w:r>
      <w:r>
        <w:rPr>
          <w:b/>
          <w:bCs/>
        </w:rPr>
        <w:t xml:space="preserve"> </w:t>
      </w:r>
      <w:r w:rsidRPr="00CC6048">
        <w:t xml:space="preserve">Aşağıdaki cümlelerden hangisinin sonuna </w:t>
      </w:r>
      <w:r w:rsidRPr="00DB3710">
        <w:rPr>
          <w:b/>
          <w:bCs/>
          <w:u w:val="single"/>
        </w:rPr>
        <w:t xml:space="preserve">yanlış </w:t>
      </w:r>
      <w:r w:rsidRPr="00CC6048">
        <w:t>noktalama işareti konmuştur?</w:t>
      </w:r>
    </w:p>
    <w:p w:rsidR="00661879" w:rsidRPr="00D254F9" w:rsidRDefault="00661879" w:rsidP="00D254F9"/>
    <w:p w:rsidR="00661879" w:rsidRDefault="00661879" w:rsidP="00DB3710">
      <w:pPr>
        <w:tabs>
          <w:tab w:val="num" w:pos="900"/>
        </w:tabs>
      </w:pPr>
      <w:r w:rsidRPr="00CC6048">
        <w:t>A.Ey, Türk gençliği!</w:t>
      </w:r>
    </w:p>
    <w:p w:rsidR="00661879" w:rsidRPr="00CC6048" w:rsidRDefault="00661879" w:rsidP="00DB3710">
      <w:pPr>
        <w:tabs>
          <w:tab w:val="num" w:pos="900"/>
        </w:tabs>
      </w:pPr>
      <w:r w:rsidRPr="00CC6048">
        <w:t>B.  Şu silgiyi verir misin.</w:t>
      </w:r>
    </w:p>
    <w:p w:rsidR="00661879" w:rsidRDefault="00661879" w:rsidP="00DB3710">
      <w:pPr>
        <w:tabs>
          <w:tab w:val="num" w:pos="900"/>
        </w:tabs>
      </w:pPr>
      <w:r w:rsidRPr="00CC6048">
        <w:t>C.  Kar yağınca bahçeye çıkarız.</w:t>
      </w:r>
    </w:p>
    <w:p w:rsidR="00661879" w:rsidRDefault="00661879" w:rsidP="00181AFF">
      <w:pPr>
        <w:tabs>
          <w:tab w:val="num" w:pos="900"/>
        </w:tabs>
      </w:pPr>
      <w:r w:rsidRPr="00CC6048">
        <w:t>D.  Duvardaki resmi ben yaptım.</w:t>
      </w:r>
    </w:p>
    <w:p w:rsidR="00661879" w:rsidRPr="00CC6048" w:rsidRDefault="00661879" w:rsidP="00181AFF">
      <w:pPr>
        <w:tabs>
          <w:tab w:val="num" w:pos="900"/>
        </w:tabs>
      </w:pPr>
    </w:p>
    <w:p w:rsidR="00661879" w:rsidRPr="00CC40A0" w:rsidRDefault="00661879" w:rsidP="00181AFF">
      <w:pPr>
        <w:jc w:val="both"/>
      </w:pPr>
      <w:r w:rsidRPr="00DB3710">
        <w:rPr>
          <w:b/>
          <w:bCs/>
        </w:rPr>
        <w:t>6.</w:t>
      </w:r>
      <w:r w:rsidRPr="00CC6048">
        <w:t xml:space="preserve"> </w:t>
      </w:r>
      <w:r w:rsidRPr="00CC40A0">
        <w:t xml:space="preserve">Aşağıdaki cümlelerin hangisinde abartı </w:t>
      </w:r>
      <w:r w:rsidRPr="00181AFF">
        <w:rPr>
          <w:b/>
          <w:bCs/>
          <w:u w:val="single"/>
        </w:rPr>
        <w:t>yoktur</w:t>
      </w:r>
      <w:r w:rsidRPr="00181AFF">
        <w:rPr>
          <w:b/>
          <w:bCs/>
        </w:rPr>
        <w:t>?</w:t>
      </w:r>
      <w:r w:rsidRPr="00CC40A0">
        <w:t xml:space="preserve"> </w:t>
      </w:r>
    </w:p>
    <w:p w:rsidR="00661879" w:rsidRPr="00CC40A0" w:rsidRDefault="00661879" w:rsidP="00181AFF">
      <w:pPr>
        <w:jc w:val="both"/>
      </w:pPr>
    </w:p>
    <w:p w:rsidR="00661879" w:rsidRPr="00CC40A0" w:rsidRDefault="00661879" w:rsidP="00181AFF">
      <w:pPr>
        <w:jc w:val="both"/>
      </w:pPr>
      <w:r w:rsidRPr="00CC40A0">
        <w:t>A</w:t>
      </w:r>
      <w:r>
        <w:t xml:space="preserve">. </w:t>
      </w:r>
      <w:r w:rsidRPr="00CC40A0">
        <w:t>İşler önümde dağ gibi birikti.</w:t>
      </w:r>
    </w:p>
    <w:p w:rsidR="00661879" w:rsidRPr="00CC40A0" w:rsidRDefault="00661879" w:rsidP="00181AFF">
      <w:pPr>
        <w:jc w:val="both"/>
      </w:pPr>
      <w:r w:rsidRPr="00CC40A0">
        <w:t>B</w:t>
      </w:r>
      <w:r>
        <w:t xml:space="preserve">. </w:t>
      </w:r>
      <w:r w:rsidRPr="00CC40A0">
        <w:t>Kızgınlıktan gözlerinden ateş fışkırıyordu.</w:t>
      </w:r>
    </w:p>
    <w:p w:rsidR="00661879" w:rsidRPr="00CC40A0" w:rsidRDefault="00661879" w:rsidP="00181AFF">
      <w:pPr>
        <w:jc w:val="both"/>
      </w:pPr>
      <w:r w:rsidRPr="00CC40A0">
        <w:t>C</w:t>
      </w:r>
      <w:r>
        <w:t xml:space="preserve">. </w:t>
      </w:r>
      <w:r w:rsidRPr="00CC40A0">
        <w:t>Bebeğin minicik elleri vardı.</w:t>
      </w:r>
    </w:p>
    <w:p w:rsidR="00661879" w:rsidRPr="00CC40A0" w:rsidRDefault="00661879" w:rsidP="00181AFF">
      <w:pPr>
        <w:jc w:val="both"/>
      </w:pPr>
      <w:r w:rsidRPr="00CC40A0">
        <w:t>D</w:t>
      </w:r>
      <w:r>
        <w:t>.</w:t>
      </w:r>
      <w:r w:rsidRPr="00CC40A0">
        <w:t>Utancından yerin dibine girdi.</w:t>
      </w:r>
    </w:p>
    <w:p w:rsidR="00661879" w:rsidRPr="00CC6048" w:rsidRDefault="00661879" w:rsidP="00594CDF">
      <w:pPr>
        <w:spacing w:line="360" w:lineRule="auto"/>
      </w:pPr>
      <w:r>
        <w:rPr>
          <w:noProof/>
        </w:rPr>
        <w:pict>
          <v:roundrect id="_x0000_s1029" style="position:absolute;margin-left:6.45pt;margin-top:12.1pt;width:228pt;height:37.5pt;z-index:251657216" arcsize="10923f">
            <v:textbox>
              <w:txbxContent>
                <w:p w:rsidR="00661879" w:rsidRPr="001B6DFF" w:rsidRDefault="00661879" w:rsidP="001B6DFF">
                  <w:pPr>
                    <w:spacing w:line="360" w:lineRule="auto"/>
                    <w:jc w:val="center"/>
                    <w:rPr>
                      <w:rFonts w:ascii="Monotype Corsiva" w:hAnsi="Monotype Corsiva" w:cs="Monotype Corsiva"/>
                      <w:sz w:val="36"/>
                      <w:szCs w:val="36"/>
                    </w:rPr>
                  </w:pPr>
                  <w:r w:rsidRPr="001B6DFF">
                    <w:rPr>
                      <w:rFonts w:ascii="Monotype Corsiva" w:hAnsi="Monotype Corsiva" w:cs="Monotype Corsiva"/>
                      <w:sz w:val="36"/>
                      <w:szCs w:val="36"/>
                    </w:rPr>
                    <w:t>“sevgi, selvi, semer, seher, sepet”</w:t>
                  </w:r>
                </w:p>
                <w:p w:rsidR="00661879" w:rsidRPr="005A41A0" w:rsidRDefault="00661879" w:rsidP="001B6DFF">
                  <w:pPr>
                    <w:spacing w:line="360" w:lineRule="auto"/>
                    <w:jc w:val="center"/>
                    <w:rPr>
                      <w:rFonts w:ascii="Monotype Corsiva" w:hAnsi="Monotype Corsiva" w:cs="Monotype Corsiva"/>
                    </w:rPr>
                  </w:pPr>
                </w:p>
              </w:txbxContent>
            </v:textbox>
          </v:roundrect>
        </w:pict>
      </w:r>
    </w:p>
    <w:p w:rsidR="00661879" w:rsidRPr="00CC6048" w:rsidRDefault="00661879" w:rsidP="00594CDF">
      <w:pPr>
        <w:spacing w:line="360" w:lineRule="auto"/>
      </w:pPr>
    </w:p>
    <w:p w:rsidR="00661879" w:rsidRPr="00CC6048" w:rsidRDefault="00661879" w:rsidP="00594CDF">
      <w:pPr>
        <w:spacing w:line="360" w:lineRule="auto"/>
      </w:pPr>
    </w:p>
    <w:p w:rsidR="00661879" w:rsidRDefault="00661879" w:rsidP="00DB3710">
      <w:r w:rsidRPr="00DB3710">
        <w:rPr>
          <w:b/>
          <w:bCs/>
        </w:rPr>
        <w:t>7.</w:t>
      </w:r>
      <w:r w:rsidRPr="00CC6048">
        <w:t>Yukarıdaki sözcükle</w:t>
      </w:r>
      <w:r>
        <w:t xml:space="preserve">r alfabetik sıraya göre dizilse </w:t>
      </w:r>
      <w:r w:rsidRPr="00DB3710">
        <w:rPr>
          <w:b/>
          <w:bCs/>
          <w:u w:val="single"/>
        </w:rPr>
        <w:t>baştan 3. sıraya</w:t>
      </w:r>
      <w:r w:rsidRPr="00CC6048">
        <w:t xml:space="preserve"> hangisi gelir?</w:t>
      </w:r>
    </w:p>
    <w:p w:rsidR="00661879" w:rsidRPr="00CC6048" w:rsidRDefault="00661879" w:rsidP="00DB3710"/>
    <w:p w:rsidR="00661879" w:rsidRDefault="00661879" w:rsidP="00594CDF">
      <w:pPr>
        <w:spacing w:line="360" w:lineRule="auto"/>
      </w:pPr>
      <w:r w:rsidRPr="00CC6048">
        <w:t>A.semer        B.selvi</w:t>
      </w:r>
      <w:r w:rsidRPr="00CC6048">
        <w:tab/>
      </w:r>
      <w:r>
        <w:t xml:space="preserve">   </w:t>
      </w:r>
      <w:r w:rsidRPr="00CC6048">
        <w:t>C. seher          D.</w:t>
      </w:r>
      <w:r>
        <w:t xml:space="preserve"> Sepet</w:t>
      </w:r>
    </w:p>
    <w:p w:rsidR="00661879" w:rsidRPr="00DB3710" w:rsidRDefault="00661879" w:rsidP="00DB3710">
      <w:r w:rsidRPr="00CC6048">
        <w:rPr>
          <w:b/>
          <w:bCs/>
        </w:rPr>
        <w:t xml:space="preserve">8. </w:t>
      </w:r>
      <w:r w:rsidRPr="00DB3710">
        <w:t>Aşağıdaki sözcük çiftlerinden hangisi eş</w:t>
      </w:r>
      <w:r>
        <w:t xml:space="preserve"> a</w:t>
      </w:r>
      <w:r w:rsidRPr="00DB3710">
        <w:t>nlamlı</w:t>
      </w:r>
      <w:r>
        <w:t xml:space="preserve"> </w:t>
      </w:r>
      <w:r w:rsidRPr="00DB3710">
        <w:rPr>
          <w:b/>
          <w:bCs/>
          <w:u w:val="single"/>
        </w:rPr>
        <w:t>değildir</w:t>
      </w:r>
      <w:r w:rsidRPr="00DB3710">
        <w:rPr>
          <w:b/>
          <w:bCs/>
        </w:rPr>
        <w:t>?</w:t>
      </w:r>
    </w:p>
    <w:p w:rsidR="00661879" w:rsidRDefault="00661879" w:rsidP="00DB3710"/>
    <w:p w:rsidR="00661879" w:rsidRDefault="00661879" w:rsidP="00DB3710">
      <w:r w:rsidRPr="00DB3710">
        <w:t xml:space="preserve">A.kara - siyah            </w:t>
      </w:r>
      <w:r w:rsidRPr="00DB3710">
        <w:tab/>
        <w:t xml:space="preserve">B. dize </w:t>
      </w:r>
      <w:r>
        <w:t>–</w:t>
      </w:r>
      <w:r w:rsidRPr="00DB3710">
        <w:t xml:space="preserve"> mısra</w:t>
      </w:r>
    </w:p>
    <w:p w:rsidR="00661879" w:rsidRPr="00DB3710" w:rsidRDefault="00661879" w:rsidP="00DB3710">
      <w:r w:rsidRPr="00DB3710">
        <w:t>C. öykü - hikaye</w:t>
      </w:r>
      <w:r w:rsidRPr="00DB3710">
        <w:tab/>
        <w:t>D. başarı – ödül</w:t>
      </w:r>
    </w:p>
    <w:p w:rsidR="00661879" w:rsidRDefault="00661879" w:rsidP="00DB3710">
      <w:pPr>
        <w:rPr>
          <w:b/>
          <w:bCs/>
        </w:rPr>
      </w:pPr>
    </w:p>
    <w:p w:rsidR="00661879" w:rsidRDefault="00661879" w:rsidP="00DB3710">
      <w:r w:rsidRPr="00CC6048">
        <w:rPr>
          <w:b/>
          <w:bCs/>
        </w:rPr>
        <w:t>9</w:t>
      </w:r>
      <w:r w:rsidRPr="009D0C82">
        <w:rPr>
          <w:b/>
          <w:bCs/>
        </w:rPr>
        <w:t>.“Çözmek”</w:t>
      </w:r>
      <w:r w:rsidRPr="00DB3710">
        <w:t xml:space="preserve"> sözcüğü hangi </w:t>
      </w:r>
      <w:r w:rsidRPr="009D0C82">
        <w:t xml:space="preserve">cümlede  </w:t>
      </w:r>
      <w:r w:rsidRPr="009D0C82">
        <w:rPr>
          <w:b/>
          <w:bCs/>
        </w:rPr>
        <w:t>“eritmek”</w:t>
      </w:r>
      <w:r>
        <w:rPr>
          <w:b/>
          <w:bCs/>
        </w:rPr>
        <w:t xml:space="preserve"> </w:t>
      </w:r>
      <w:r w:rsidRPr="00DB3710">
        <w:t>anlamında kullanılmıştır?</w:t>
      </w:r>
    </w:p>
    <w:p w:rsidR="00661879" w:rsidRPr="00DB3710" w:rsidRDefault="00661879" w:rsidP="00DB3710">
      <w:pPr>
        <w:rPr>
          <w:b/>
          <w:bCs/>
        </w:rPr>
      </w:pPr>
    </w:p>
    <w:p w:rsidR="00661879" w:rsidRDefault="00661879" w:rsidP="00DB3710">
      <w:r w:rsidRPr="00DB3710">
        <w:t xml:space="preserve">A. </w:t>
      </w:r>
      <w:r>
        <w:t>Bu problemi yalnızca Ümit çözer.</w:t>
      </w:r>
    </w:p>
    <w:p w:rsidR="00661879" w:rsidRPr="00DB3710" w:rsidRDefault="00661879" w:rsidP="00DB3710">
      <w:r w:rsidRPr="00DB3710">
        <w:t>B. Havalar ısınınca buzlar çözüldü.</w:t>
      </w:r>
    </w:p>
    <w:p w:rsidR="00661879" w:rsidRDefault="00661879" w:rsidP="00DB3710">
      <w:r w:rsidRPr="00DB3710">
        <w:t>C. Trafik sorununu ışıklar çözdü.</w:t>
      </w:r>
    </w:p>
    <w:p w:rsidR="00661879" w:rsidRPr="00CC6048" w:rsidRDefault="00661879" w:rsidP="00DB3710">
      <w:r w:rsidRPr="00DB3710">
        <w:t>D. Annem salıncağın</w:t>
      </w:r>
      <w:r w:rsidRPr="00CC6048">
        <w:t xml:space="preserve"> ipini çözdü.</w:t>
      </w:r>
    </w:p>
    <w:p w:rsidR="00661879" w:rsidRPr="00CC6048" w:rsidRDefault="00661879" w:rsidP="00E10D0D">
      <w:pPr>
        <w:spacing w:line="360" w:lineRule="auto"/>
        <w:ind w:left="-360" w:right="-1188"/>
        <w:rPr>
          <w:b/>
          <w:bCs/>
        </w:rPr>
      </w:pPr>
    </w:p>
    <w:p w:rsidR="00661879" w:rsidRDefault="00661879" w:rsidP="00DB3710">
      <w:pPr>
        <w:ind w:left="-360" w:right="-1188"/>
        <w:rPr>
          <w:b/>
          <w:bCs/>
        </w:rPr>
      </w:pPr>
      <w:r>
        <w:rPr>
          <w:b/>
          <w:bCs/>
        </w:rPr>
        <w:t xml:space="preserve">     </w:t>
      </w:r>
    </w:p>
    <w:p w:rsidR="00661879" w:rsidRDefault="00661879" w:rsidP="00DB3710">
      <w:pPr>
        <w:ind w:left="-360" w:right="-1188"/>
      </w:pPr>
      <w:r>
        <w:rPr>
          <w:noProof/>
        </w:rPr>
        <w:pict>
          <v:shape id="Resim 19" o:spid="_x0000_s1030" type="#_x0000_t75" style="position:absolute;left:0;text-align:left;margin-left:185.4pt;margin-top:9.6pt;width:102.85pt;height:57.6pt;rotation:2297620fd;z-index:-251658240;visibility:visible">
            <v:imagedata r:id="rId7" o:title=""/>
          </v:shape>
        </w:pict>
      </w:r>
      <w:r>
        <w:rPr>
          <w:b/>
          <w:bCs/>
        </w:rPr>
        <w:t xml:space="preserve">     10. </w:t>
      </w:r>
      <w:r w:rsidRPr="00DB3710">
        <w:t xml:space="preserve">Aşağıdakilerden hangisinde “buğday” ile “ekmek” </w:t>
      </w:r>
    </w:p>
    <w:p w:rsidR="00661879" w:rsidRDefault="00661879" w:rsidP="00DB3710">
      <w:pPr>
        <w:ind w:left="-360" w:right="-1188"/>
      </w:pPr>
      <w:r>
        <w:rPr>
          <w:b/>
          <w:bCs/>
        </w:rPr>
        <w:t xml:space="preserve">      </w:t>
      </w:r>
      <w:r w:rsidRPr="00DB3710">
        <w:t>arasındaki benzer bir ilişki vardır?</w:t>
      </w:r>
    </w:p>
    <w:p w:rsidR="00661879" w:rsidRPr="00DB3710" w:rsidRDefault="00661879" w:rsidP="00DB3710">
      <w:pPr>
        <w:ind w:left="-360" w:right="-1188"/>
      </w:pPr>
    </w:p>
    <w:p w:rsidR="00661879" w:rsidRDefault="00661879" w:rsidP="009D0C82">
      <w:pPr>
        <w:ind w:left="-360" w:right="-1188"/>
      </w:pPr>
      <w:r w:rsidRPr="00CC6048">
        <w:tab/>
      </w:r>
      <w:r w:rsidRPr="009D0C82">
        <w:t xml:space="preserve">A. kitap-defter      </w:t>
      </w:r>
      <w:r>
        <w:t xml:space="preserve"> </w:t>
      </w:r>
      <w:r w:rsidRPr="009D0C82">
        <w:t xml:space="preserve"> B. kuş-kafes    </w:t>
      </w:r>
    </w:p>
    <w:p w:rsidR="00661879" w:rsidRPr="009D0C82" w:rsidRDefault="00661879" w:rsidP="009D0C82">
      <w:pPr>
        <w:ind w:left="-360" w:right="-1188"/>
      </w:pPr>
      <w:r>
        <w:t xml:space="preserve">      </w:t>
      </w:r>
      <w:r w:rsidRPr="009D0C82">
        <w:t xml:space="preserve">C.süt-peynir        </w:t>
      </w:r>
      <w:r>
        <w:t xml:space="preserve">  </w:t>
      </w:r>
      <w:r w:rsidRPr="009D0C82">
        <w:t xml:space="preserve"> D. bal - reçel</w:t>
      </w:r>
    </w:p>
    <w:p w:rsidR="00661879" w:rsidRDefault="00661879" w:rsidP="009D0C82">
      <w:pPr>
        <w:ind w:right="-1188"/>
      </w:pPr>
    </w:p>
    <w:p w:rsidR="00661879" w:rsidRDefault="00661879" w:rsidP="009D0C82">
      <w:pPr>
        <w:ind w:right="-1188"/>
        <w:rPr>
          <w:b/>
          <w:bCs/>
        </w:rPr>
      </w:pPr>
      <w:r>
        <w:rPr>
          <w:b/>
          <w:bCs/>
        </w:rPr>
        <w:t>11.</w:t>
      </w:r>
      <w:r w:rsidRPr="009D0C82">
        <w:t>Aşağıdaki atasözlerinin  hangisinde karşıt(zıt) anlamlı</w:t>
      </w:r>
      <w:r>
        <w:t xml:space="preserve"> </w:t>
      </w:r>
      <w:r w:rsidRPr="009D0C82">
        <w:t xml:space="preserve"> s</w:t>
      </w:r>
      <w:r>
        <w:t xml:space="preserve">özcükler </w:t>
      </w:r>
      <w:r w:rsidRPr="009D0C82">
        <w:t xml:space="preserve">bir arada </w:t>
      </w:r>
      <w:r w:rsidRPr="009D0C82">
        <w:rPr>
          <w:b/>
          <w:bCs/>
          <w:u w:val="single"/>
        </w:rPr>
        <w:t>kullanılmamıştır</w:t>
      </w:r>
      <w:r w:rsidRPr="009D0C82">
        <w:rPr>
          <w:b/>
          <w:bCs/>
        </w:rPr>
        <w:t>?</w:t>
      </w:r>
    </w:p>
    <w:p w:rsidR="00661879" w:rsidRPr="009D0C82" w:rsidRDefault="00661879" w:rsidP="009D0C82">
      <w:pPr>
        <w:ind w:right="-1188"/>
      </w:pPr>
    </w:p>
    <w:p w:rsidR="00661879" w:rsidRDefault="00661879" w:rsidP="009D0C82">
      <w:pPr>
        <w:ind w:left="-360" w:right="-1188"/>
      </w:pPr>
      <w:r>
        <w:t xml:space="preserve">      </w:t>
      </w:r>
      <w:r w:rsidRPr="009D0C82">
        <w:t>A.</w:t>
      </w:r>
      <w:r>
        <w:t>Can çıkar huy çıkmaz.</w:t>
      </w:r>
    </w:p>
    <w:p w:rsidR="00661879" w:rsidRPr="009D0C82" w:rsidRDefault="00661879" w:rsidP="009D0C82">
      <w:pPr>
        <w:ind w:left="-360" w:right="-1188"/>
      </w:pPr>
      <w:r>
        <w:t xml:space="preserve">      </w:t>
      </w:r>
      <w:r w:rsidRPr="009D0C82">
        <w:t>B.Tok, açın halinden anlamaz.</w:t>
      </w:r>
    </w:p>
    <w:p w:rsidR="00661879" w:rsidRDefault="00661879" w:rsidP="009D0C82">
      <w:pPr>
        <w:ind w:left="-360" w:right="-1188"/>
      </w:pPr>
      <w:r>
        <w:t xml:space="preserve">      </w:t>
      </w:r>
      <w:r w:rsidRPr="009D0C82">
        <w:t>C.Ak akçe kara gün içindir.</w:t>
      </w:r>
    </w:p>
    <w:p w:rsidR="00661879" w:rsidRPr="009D0C82" w:rsidRDefault="00661879" w:rsidP="009D0C82">
      <w:pPr>
        <w:ind w:left="-360" w:right="-1188"/>
      </w:pPr>
      <w:r>
        <w:t xml:space="preserve">      </w:t>
      </w:r>
      <w:r w:rsidRPr="009D0C82">
        <w:t>D.Söz büyüğün, sus küçüğün.</w:t>
      </w:r>
    </w:p>
    <w:p w:rsidR="00661879" w:rsidRPr="00CC6048" w:rsidRDefault="00661879" w:rsidP="00594CDF">
      <w:pPr>
        <w:spacing w:line="360" w:lineRule="auto"/>
        <w:ind w:left="-360" w:right="-1188"/>
      </w:pPr>
    </w:p>
    <w:p w:rsidR="00661879" w:rsidRDefault="00661879" w:rsidP="009D0C82">
      <w:pPr>
        <w:ind w:left="-360" w:right="-1188"/>
      </w:pPr>
      <w:r>
        <w:rPr>
          <w:b/>
          <w:bCs/>
        </w:rPr>
        <w:t xml:space="preserve">      </w:t>
      </w:r>
      <w:r w:rsidRPr="00CC6048">
        <w:rPr>
          <w:b/>
          <w:bCs/>
        </w:rPr>
        <w:t xml:space="preserve">12.“sıcak” </w:t>
      </w:r>
      <w:r w:rsidRPr="009D0C82">
        <w:t xml:space="preserve">sözcüğü hangi cümlede gerçek anlamı dışında </w:t>
      </w:r>
      <w:r>
        <w:t xml:space="preserve">                </w:t>
      </w:r>
      <w:r w:rsidRPr="009D0C82">
        <w:t>kullanılmıştır?</w:t>
      </w:r>
    </w:p>
    <w:p w:rsidR="00661879" w:rsidRPr="009D0C82" w:rsidRDefault="00661879" w:rsidP="009D0C82">
      <w:pPr>
        <w:ind w:left="-360" w:right="-1188"/>
      </w:pPr>
    </w:p>
    <w:p w:rsidR="00661879" w:rsidRDefault="00661879" w:rsidP="008C6D2B">
      <w:r w:rsidRPr="008C6D2B">
        <w:t>A. Sıcak bir yaz mevsimi yaşıyoruz.</w:t>
      </w:r>
    </w:p>
    <w:p w:rsidR="00661879" w:rsidRPr="008C6D2B" w:rsidRDefault="00661879" w:rsidP="008C6D2B">
      <w:r w:rsidRPr="008C6D2B">
        <w:t>B. Sıcak bakışlarıyla herkesi etkiledi.</w:t>
      </w:r>
    </w:p>
    <w:p w:rsidR="00661879" w:rsidRDefault="00661879" w:rsidP="008C6D2B">
      <w:r w:rsidRPr="008C6D2B">
        <w:t>C. Yemek sıcak, biraz bekleyin.</w:t>
      </w:r>
    </w:p>
    <w:p w:rsidR="00661879" w:rsidRPr="00CC6048" w:rsidRDefault="00661879" w:rsidP="008C6D2B">
      <w:r w:rsidRPr="008C6D2B">
        <w:t>D. Bu yıl</w:t>
      </w:r>
      <w:r w:rsidRPr="00CC6048">
        <w:t xml:space="preserve"> havalar daha da sıcak olacakmış.</w:t>
      </w:r>
    </w:p>
    <w:p w:rsidR="00661879" w:rsidRPr="00CC6048" w:rsidRDefault="00661879" w:rsidP="00594CDF">
      <w:pPr>
        <w:spacing w:line="360" w:lineRule="auto"/>
        <w:ind w:left="-120" w:firstLine="600"/>
      </w:pPr>
    </w:p>
    <w:p w:rsidR="00661879" w:rsidRDefault="00661879" w:rsidP="008C6D2B">
      <w:pPr>
        <w:rPr>
          <w:b/>
          <w:bCs/>
        </w:rPr>
      </w:pPr>
      <w:r w:rsidRPr="00CC6048">
        <w:rPr>
          <w:b/>
          <w:bCs/>
        </w:rPr>
        <w:t>1</w:t>
      </w:r>
      <w:r>
        <w:rPr>
          <w:b/>
          <w:bCs/>
        </w:rPr>
        <w:t>3</w:t>
      </w:r>
      <w:r w:rsidRPr="00CC6048">
        <w:t>.</w:t>
      </w:r>
      <w:r w:rsidRPr="008C6D2B">
        <w:t>Aşağıdaki kelimelerin hangisi büyük ünlü uyumu kuralına</w:t>
      </w:r>
      <w:r>
        <w:t xml:space="preserve"> </w:t>
      </w:r>
      <w:r w:rsidRPr="00CC6048">
        <w:rPr>
          <w:b/>
          <w:bCs/>
          <w:u w:val="single"/>
        </w:rPr>
        <w:t>uymaz</w:t>
      </w:r>
      <w:r w:rsidRPr="00CC6048">
        <w:rPr>
          <w:b/>
          <w:bCs/>
        </w:rPr>
        <w:t xml:space="preserve"> ?</w:t>
      </w:r>
    </w:p>
    <w:p w:rsidR="00661879" w:rsidRDefault="00661879" w:rsidP="008C6D2B">
      <w:pPr>
        <w:rPr>
          <w:b/>
          <w:bCs/>
        </w:rPr>
      </w:pPr>
    </w:p>
    <w:p w:rsidR="00661879" w:rsidRDefault="00661879" w:rsidP="008C6D2B">
      <w:pPr>
        <w:rPr>
          <w:color w:val="000000"/>
        </w:rPr>
      </w:pPr>
      <w:r w:rsidRPr="008C6D2B">
        <w:rPr>
          <w:color w:val="000000"/>
        </w:rPr>
        <w:t>A.sağlık</w:t>
      </w:r>
      <w:r>
        <w:rPr>
          <w:color w:val="000000"/>
        </w:rPr>
        <w:t xml:space="preserve">            </w:t>
      </w:r>
      <w:r w:rsidRPr="008C6D2B">
        <w:rPr>
          <w:color w:val="000000"/>
        </w:rPr>
        <w:t>B.oyuncu</w:t>
      </w:r>
      <w:r>
        <w:rPr>
          <w:color w:val="000000"/>
        </w:rPr>
        <w:t xml:space="preserve">        </w:t>
      </w:r>
      <w:r w:rsidRPr="008C6D2B">
        <w:rPr>
          <w:color w:val="000000"/>
        </w:rPr>
        <w:t>C.etiket</w:t>
      </w:r>
      <w:r>
        <w:rPr>
          <w:color w:val="000000"/>
        </w:rPr>
        <w:t xml:space="preserve">            </w:t>
      </w:r>
      <w:r w:rsidRPr="008C6D2B">
        <w:rPr>
          <w:color w:val="000000"/>
        </w:rPr>
        <w:t>D.kaleci</w:t>
      </w:r>
    </w:p>
    <w:p w:rsidR="00661879" w:rsidRPr="008C6D2B" w:rsidRDefault="00661879" w:rsidP="008C6D2B">
      <w:pPr>
        <w:rPr>
          <w:color w:val="000000"/>
        </w:rPr>
      </w:pPr>
    </w:p>
    <w:p w:rsidR="00661879" w:rsidRDefault="00661879" w:rsidP="00D254F9">
      <w:r w:rsidRPr="00CC6048">
        <w:rPr>
          <w:b/>
          <w:bCs/>
        </w:rPr>
        <w:t>1</w:t>
      </w:r>
      <w:r>
        <w:rPr>
          <w:b/>
          <w:bCs/>
        </w:rPr>
        <w:t>4</w:t>
      </w:r>
      <w:r w:rsidRPr="00CC6048">
        <w:rPr>
          <w:b/>
          <w:bCs/>
        </w:rPr>
        <w:t>.“</w:t>
      </w:r>
      <w:r w:rsidRPr="008C6D2B">
        <w:t xml:space="preserve">Bu </w:t>
      </w:r>
      <w:r w:rsidRPr="008C6D2B">
        <w:rPr>
          <w:b/>
          <w:bCs/>
          <w:u w:val="single"/>
        </w:rPr>
        <w:t>yaş</w:t>
      </w:r>
      <w:r w:rsidRPr="008C6D2B">
        <w:t xml:space="preserve"> çoraplarla okula gidemezsin.”</w:t>
      </w:r>
      <w:r>
        <w:t>cümlesinde</w:t>
      </w:r>
    </w:p>
    <w:p w:rsidR="00661879" w:rsidRDefault="00661879" w:rsidP="00D254F9">
      <w:r w:rsidRPr="008C6D2B">
        <w:t>altı çizili sözcüğün zıt anlamlısı hangi cümlede vardır?</w:t>
      </w:r>
    </w:p>
    <w:p w:rsidR="00661879" w:rsidRDefault="00661879" w:rsidP="00D254F9"/>
    <w:p w:rsidR="00661879" w:rsidRDefault="00661879" w:rsidP="008C6D2B">
      <w:r w:rsidRPr="008C6D2B">
        <w:t>A. Islak mendille elimi sildim.</w:t>
      </w:r>
    </w:p>
    <w:p w:rsidR="00661879" w:rsidRPr="008C6D2B" w:rsidRDefault="00661879" w:rsidP="008C6D2B">
      <w:r w:rsidRPr="008C6D2B">
        <w:t>B. Yaş günümde birçok hediye geldi.</w:t>
      </w:r>
    </w:p>
    <w:p w:rsidR="00661879" w:rsidRDefault="00661879" w:rsidP="008C6D2B">
      <w:r w:rsidRPr="008C6D2B">
        <w:t>C. Susuzluktan ağzım kurudu.</w:t>
      </w:r>
    </w:p>
    <w:p w:rsidR="00661879" w:rsidRPr="008C6D2B" w:rsidRDefault="00661879" w:rsidP="008C6D2B">
      <w:r w:rsidRPr="008C6D2B">
        <w:t>D.Ablam 16. yaşına bastı.</w:t>
      </w:r>
    </w:p>
    <w:p w:rsidR="00661879" w:rsidRDefault="00661879" w:rsidP="000273B7">
      <w:pPr>
        <w:spacing w:line="360" w:lineRule="auto"/>
        <w:jc w:val="right"/>
        <w:rPr>
          <w:b/>
          <w:bCs/>
        </w:rPr>
      </w:pPr>
    </w:p>
    <w:p w:rsidR="00661879" w:rsidRPr="00CC6048" w:rsidRDefault="00661879" w:rsidP="00594CDF">
      <w:pPr>
        <w:spacing w:line="360" w:lineRule="auto"/>
        <w:rPr>
          <w:b/>
          <w:bCs/>
        </w:rPr>
      </w:pPr>
      <w:r>
        <w:rPr>
          <w:noProof/>
        </w:rPr>
        <w:pict>
          <v:roundrect id="_x0000_s1031" style="position:absolute;margin-left:-3.3pt;margin-top:6.25pt;width:261.75pt;height:52.5pt;z-index:251656192" arcsize="10923f">
            <v:textbox>
              <w:txbxContent>
                <w:p w:rsidR="00661879" w:rsidRPr="000273B7" w:rsidRDefault="00661879" w:rsidP="00CD6505">
                  <w:pPr>
                    <w:spacing w:line="360" w:lineRule="auto"/>
                    <w:rPr>
                      <w:rFonts w:ascii="Monotype Corsiva" w:hAnsi="Monotype Corsiva" w:cs="Monotype Corsiva"/>
                      <w:sz w:val="28"/>
                      <w:szCs w:val="28"/>
                    </w:rPr>
                  </w:pPr>
                  <w:r w:rsidRPr="000273B7">
                    <w:rPr>
                      <w:rFonts w:ascii="Monotype Corsiva" w:hAnsi="Monotype Corsiva" w:cs="Monotype Corsiva"/>
                      <w:sz w:val="28"/>
                      <w:szCs w:val="28"/>
                    </w:rPr>
                    <w:t xml:space="preserve">Aldığı yapım ekiyle anlamı tamamen değişen kelimeler </w:t>
                  </w:r>
                  <w:r w:rsidRPr="000273B7">
                    <w:rPr>
                      <w:rFonts w:ascii="Monotype Corsiva" w:hAnsi="Monotype Corsiva" w:cs="Monotype Corsiva"/>
                      <w:b/>
                      <w:bCs/>
                      <w:sz w:val="28"/>
                      <w:szCs w:val="28"/>
                    </w:rPr>
                    <w:t>TÜREMİŞ</w:t>
                  </w:r>
                  <w:r>
                    <w:rPr>
                      <w:rFonts w:ascii="Monotype Corsiva" w:hAnsi="Monotype Corsiva" w:cs="Monotype Corsiva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0273B7">
                    <w:rPr>
                      <w:rFonts w:ascii="Monotype Corsiva" w:hAnsi="Monotype Corsiva" w:cs="Monotype Corsiva"/>
                      <w:b/>
                      <w:bCs/>
                      <w:sz w:val="28"/>
                      <w:szCs w:val="28"/>
                    </w:rPr>
                    <w:t>KELİME</w:t>
                  </w:r>
                  <w:r w:rsidRPr="000273B7">
                    <w:rPr>
                      <w:rFonts w:ascii="Monotype Corsiva" w:hAnsi="Monotype Corsiva" w:cs="Monotype Corsiva"/>
                      <w:sz w:val="28"/>
                      <w:szCs w:val="28"/>
                    </w:rPr>
                    <w:t xml:space="preserve"> grubuna girer.</w:t>
                  </w:r>
                </w:p>
              </w:txbxContent>
            </v:textbox>
          </v:roundrect>
        </w:pict>
      </w:r>
    </w:p>
    <w:p w:rsidR="00661879" w:rsidRPr="00CC6048" w:rsidRDefault="00661879" w:rsidP="00594CDF">
      <w:pPr>
        <w:spacing w:line="360" w:lineRule="auto"/>
        <w:rPr>
          <w:b/>
          <w:bCs/>
        </w:rPr>
      </w:pPr>
    </w:p>
    <w:p w:rsidR="00661879" w:rsidRPr="00CC6048" w:rsidRDefault="00661879" w:rsidP="00594CDF">
      <w:pPr>
        <w:spacing w:line="360" w:lineRule="auto"/>
        <w:rPr>
          <w:b/>
          <w:bCs/>
        </w:rPr>
      </w:pPr>
    </w:p>
    <w:p w:rsidR="00661879" w:rsidRDefault="00661879" w:rsidP="00D254F9">
      <w:r w:rsidRPr="00CC6048">
        <w:rPr>
          <w:b/>
          <w:bCs/>
        </w:rPr>
        <w:t>1</w:t>
      </w:r>
      <w:r>
        <w:rPr>
          <w:b/>
          <w:bCs/>
        </w:rPr>
        <w:t>5</w:t>
      </w:r>
      <w:r w:rsidRPr="00CC6048">
        <w:rPr>
          <w:b/>
          <w:bCs/>
        </w:rPr>
        <w:t xml:space="preserve">. </w:t>
      </w:r>
      <w:r w:rsidRPr="00D254F9">
        <w:t xml:space="preserve">Aşağıdaki cümlelerin hangisinde </w:t>
      </w:r>
      <w:r w:rsidRPr="00D254F9">
        <w:rPr>
          <w:b/>
          <w:bCs/>
          <w:u w:val="single"/>
        </w:rPr>
        <w:t>birden fazla</w:t>
      </w:r>
    </w:p>
    <w:p w:rsidR="00661879" w:rsidRDefault="00661879" w:rsidP="00D254F9">
      <w:r>
        <w:t>t</w:t>
      </w:r>
      <w:r w:rsidRPr="00D254F9">
        <w:t>üremiş kelime vardır?</w:t>
      </w:r>
    </w:p>
    <w:p w:rsidR="00661879" w:rsidRPr="00CC6048" w:rsidRDefault="00661879" w:rsidP="00D254F9"/>
    <w:p w:rsidR="00661879" w:rsidRDefault="00661879" w:rsidP="00D254F9">
      <w:r w:rsidRPr="00D254F9">
        <w:t>A.</w:t>
      </w:r>
      <w:r>
        <w:t xml:space="preserve"> </w:t>
      </w:r>
      <w:r w:rsidRPr="00D254F9">
        <w:t>Havadaki sıcaklık oduncuyu iyi terletmiş.</w:t>
      </w:r>
    </w:p>
    <w:p w:rsidR="00661879" w:rsidRPr="00D254F9" w:rsidRDefault="00661879" w:rsidP="00D254F9">
      <w:r w:rsidRPr="00D254F9">
        <w:t>B.</w:t>
      </w:r>
      <w:r>
        <w:t xml:space="preserve"> </w:t>
      </w:r>
      <w:r w:rsidRPr="00D254F9">
        <w:t>Annem tuzluğu sofraya getirmeyi unutmuş.</w:t>
      </w:r>
    </w:p>
    <w:p w:rsidR="00661879" w:rsidRDefault="00661879" w:rsidP="00D254F9">
      <w:r w:rsidRPr="00D254F9">
        <w:t>C. Kırtasiye parasız kitaplar veriyo</w:t>
      </w:r>
      <w:r>
        <w:t xml:space="preserve">rmuş.          </w:t>
      </w:r>
    </w:p>
    <w:p w:rsidR="00661879" w:rsidRDefault="00661879" w:rsidP="00D254F9">
      <w:r w:rsidRPr="00D254F9">
        <w:t>D. Onur’un saçları çok havalı.</w:t>
      </w:r>
    </w:p>
    <w:p w:rsidR="00661879" w:rsidRPr="00D254F9" w:rsidRDefault="00661879" w:rsidP="00D254F9"/>
    <w:p w:rsidR="00661879" w:rsidRDefault="00661879" w:rsidP="00181AFF">
      <w:pPr>
        <w:rPr>
          <w:b/>
          <w:bCs/>
        </w:rPr>
      </w:pPr>
      <w:r w:rsidRPr="00CC6048">
        <w:rPr>
          <w:b/>
          <w:bCs/>
        </w:rPr>
        <w:t>1</w:t>
      </w:r>
      <w:r>
        <w:rPr>
          <w:b/>
          <w:bCs/>
        </w:rPr>
        <w:t>6</w:t>
      </w:r>
      <w:r w:rsidRPr="00CC6048">
        <w:rPr>
          <w:b/>
          <w:bCs/>
        </w:rPr>
        <w:t xml:space="preserve">. </w:t>
      </w:r>
      <w:r w:rsidRPr="00D254F9">
        <w:t xml:space="preserve">Aşağıdaki kelimelerin hangisi ismin bulunma (-de) durumunda </w:t>
      </w:r>
      <w:r w:rsidRPr="00CC6048">
        <w:rPr>
          <w:b/>
          <w:bCs/>
          <w:u w:val="single"/>
        </w:rPr>
        <w:t>değildir</w:t>
      </w:r>
      <w:r w:rsidRPr="00CC6048">
        <w:rPr>
          <w:b/>
          <w:bCs/>
        </w:rPr>
        <w:t>?</w:t>
      </w:r>
    </w:p>
    <w:p w:rsidR="00661879" w:rsidRPr="00CC6048" w:rsidRDefault="00661879" w:rsidP="00181AFF"/>
    <w:p w:rsidR="00661879" w:rsidRDefault="00661879" w:rsidP="00D254F9">
      <w:pPr>
        <w:pStyle w:val="Normal1"/>
        <w:ind w:right="-1008" w:hanging="360"/>
        <w:rPr>
          <w:color w:val="000000"/>
        </w:rPr>
      </w:pPr>
      <w:r w:rsidRPr="00CC6048">
        <w:rPr>
          <w:color w:val="000000"/>
        </w:rPr>
        <w:tab/>
      </w:r>
      <w:r w:rsidRPr="00D254F9">
        <w:rPr>
          <w:color w:val="000000"/>
        </w:rPr>
        <w:t>A.Okulda        B.Feride</w:t>
      </w:r>
      <w:r>
        <w:rPr>
          <w:color w:val="000000"/>
        </w:rPr>
        <w:t xml:space="preserve">         </w:t>
      </w:r>
      <w:r w:rsidRPr="00D254F9">
        <w:rPr>
          <w:color w:val="000000"/>
        </w:rPr>
        <w:t>C.kitapta     D.evde</w:t>
      </w:r>
    </w:p>
    <w:p w:rsidR="00661879" w:rsidRDefault="00661879" w:rsidP="00D254F9">
      <w:pPr>
        <w:pStyle w:val="Normal1"/>
        <w:ind w:right="-1008" w:hanging="360"/>
        <w:rPr>
          <w:color w:val="000000"/>
        </w:rPr>
      </w:pPr>
    </w:p>
    <w:p w:rsidR="00661879" w:rsidRDefault="00661879" w:rsidP="00D254F9">
      <w:pPr>
        <w:pStyle w:val="Normal1"/>
        <w:ind w:right="-1008" w:hanging="360"/>
        <w:rPr>
          <w:color w:val="000000"/>
        </w:rPr>
      </w:pPr>
    </w:p>
    <w:p w:rsidR="00661879" w:rsidRDefault="00661879" w:rsidP="00D254F9">
      <w:pPr>
        <w:pStyle w:val="Normal1"/>
        <w:ind w:right="-1008" w:hanging="360"/>
        <w:rPr>
          <w:color w:val="000000"/>
        </w:rPr>
      </w:pPr>
    </w:p>
    <w:p w:rsidR="00661879" w:rsidRPr="00D254F9" w:rsidRDefault="00661879" w:rsidP="00D254F9">
      <w:pPr>
        <w:pStyle w:val="Normal1"/>
        <w:ind w:right="-1008" w:hanging="360"/>
        <w:rPr>
          <w:color w:val="000000"/>
        </w:rPr>
      </w:pPr>
    </w:p>
    <w:p w:rsidR="00661879" w:rsidRDefault="00661879" w:rsidP="00181AFF">
      <w:pPr>
        <w:rPr>
          <w:b/>
          <w:bCs/>
        </w:rPr>
      </w:pPr>
      <w:r w:rsidRPr="00CC6048">
        <w:rPr>
          <w:b/>
          <w:bCs/>
        </w:rPr>
        <w:t>1</w:t>
      </w:r>
      <w:r>
        <w:rPr>
          <w:b/>
          <w:bCs/>
        </w:rPr>
        <w:t>7</w:t>
      </w:r>
      <w:r w:rsidRPr="00CC6048">
        <w:rPr>
          <w:b/>
          <w:bCs/>
        </w:rPr>
        <w:t xml:space="preserve">. </w:t>
      </w:r>
      <w:r w:rsidRPr="00D254F9">
        <w:t>Aşağıdaki kelimelerin hangisinde bir yazım yanlışı</w:t>
      </w:r>
      <w:r w:rsidRPr="00CC6048">
        <w:rPr>
          <w:b/>
          <w:bCs/>
        </w:rPr>
        <w:t xml:space="preserve"> </w:t>
      </w:r>
      <w:r w:rsidRPr="00CC6048">
        <w:rPr>
          <w:b/>
          <w:bCs/>
          <w:u w:val="single"/>
        </w:rPr>
        <w:t>yapılmamıştır</w:t>
      </w:r>
      <w:r w:rsidRPr="00CC6048">
        <w:rPr>
          <w:b/>
          <w:bCs/>
        </w:rPr>
        <w:t>?</w:t>
      </w:r>
    </w:p>
    <w:p w:rsidR="00661879" w:rsidRPr="00CC6048" w:rsidRDefault="00661879" w:rsidP="00181AFF"/>
    <w:p w:rsidR="00661879" w:rsidRDefault="00661879" w:rsidP="00181AFF">
      <w:pPr>
        <w:pStyle w:val="Normal1"/>
        <w:ind w:right="-1008" w:hanging="360"/>
        <w:rPr>
          <w:color w:val="000000"/>
        </w:rPr>
      </w:pPr>
      <w:r w:rsidRPr="00CC6048">
        <w:rPr>
          <w:color w:val="000000"/>
        </w:rPr>
        <w:tab/>
      </w:r>
      <w:r w:rsidRPr="00D254F9">
        <w:rPr>
          <w:color w:val="000000"/>
        </w:rPr>
        <w:t>A.herkez</w:t>
      </w:r>
      <w:r>
        <w:rPr>
          <w:color w:val="000000"/>
        </w:rPr>
        <w:t xml:space="preserve">        </w:t>
      </w:r>
      <w:r w:rsidRPr="00D254F9">
        <w:rPr>
          <w:color w:val="000000"/>
        </w:rPr>
        <w:t>B.yanlız</w:t>
      </w:r>
      <w:r>
        <w:rPr>
          <w:color w:val="000000"/>
        </w:rPr>
        <w:t xml:space="preserve">        </w:t>
      </w:r>
      <w:r w:rsidRPr="00D254F9">
        <w:rPr>
          <w:color w:val="000000"/>
        </w:rPr>
        <w:t>C.üçken</w:t>
      </w:r>
      <w:r>
        <w:rPr>
          <w:color w:val="000000"/>
        </w:rPr>
        <w:t xml:space="preserve">       </w:t>
      </w:r>
      <w:r w:rsidRPr="00D254F9">
        <w:rPr>
          <w:color w:val="000000"/>
        </w:rPr>
        <w:t>D.değer</w:t>
      </w:r>
    </w:p>
    <w:p w:rsidR="00661879" w:rsidRPr="00181AFF" w:rsidRDefault="00661879" w:rsidP="00181AFF">
      <w:pPr>
        <w:pStyle w:val="Normal1"/>
        <w:ind w:right="-1008" w:hanging="360"/>
        <w:rPr>
          <w:color w:val="000000"/>
        </w:rPr>
      </w:pPr>
    </w:p>
    <w:p w:rsidR="00661879" w:rsidRPr="00CC40A0" w:rsidRDefault="00661879" w:rsidP="00181AFF">
      <w:pPr>
        <w:spacing w:after="120"/>
        <w:jc w:val="both"/>
      </w:pPr>
      <w:r>
        <w:rPr>
          <w:b/>
          <w:bCs/>
        </w:rPr>
        <w:t xml:space="preserve">18. </w:t>
      </w:r>
      <w:r w:rsidRPr="00CC40A0">
        <w:t xml:space="preserve">Aşağıdaki kelimelerden hangisi türemiş kelime </w:t>
      </w:r>
      <w:r w:rsidRPr="00181AFF">
        <w:rPr>
          <w:b/>
          <w:bCs/>
          <w:u w:val="single"/>
        </w:rPr>
        <w:t>değildir?</w:t>
      </w:r>
      <w:r w:rsidRPr="00CC40A0">
        <w:t xml:space="preserve"> </w:t>
      </w:r>
    </w:p>
    <w:p w:rsidR="00661879" w:rsidRDefault="00661879" w:rsidP="00181AFF">
      <w:pPr>
        <w:pStyle w:val="ListParagraph"/>
        <w:ind w:left="0"/>
      </w:pPr>
      <w:r w:rsidRPr="00CC40A0">
        <w:t>A</w:t>
      </w:r>
      <w:r>
        <w:t>.</w:t>
      </w:r>
      <w:r w:rsidRPr="00CC40A0">
        <w:t xml:space="preserve">Şekerci         </w:t>
      </w:r>
      <w:r>
        <w:t xml:space="preserve">        </w:t>
      </w:r>
      <w:r w:rsidRPr="00CC40A0">
        <w:t xml:space="preserve">  B</w:t>
      </w:r>
      <w:r>
        <w:t>.</w:t>
      </w:r>
      <w:r w:rsidRPr="00CC40A0">
        <w:t xml:space="preserve">Terlik     </w:t>
      </w:r>
    </w:p>
    <w:p w:rsidR="00661879" w:rsidRDefault="00661879" w:rsidP="00181AFF">
      <w:pPr>
        <w:pStyle w:val="ListParagraph"/>
        <w:ind w:left="0"/>
      </w:pPr>
      <w:r w:rsidRPr="00CC40A0">
        <w:t>C</w:t>
      </w:r>
      <w:r>
        <w:t xml:space="preserve">.Gözlük                    </w:t>
      </w:r>
      <w:r w:rsidRPr="00CC40A0">
        <w:t>D</w:t>
      </w:r>
      <w:r>
        <w:t>.</w:t>
      </w:r>
      <w:r w:rsidRPr="00CC40A0">
        <w:t>Evli</w:t>
      </w:r>
    </w:p>
    <w:p w:rsidR="00661879" w:rsidRDefault="00661879" w:rsidP="00181AFF">
      <w:pPr>
        <w:pStyle w:val="ListParagraph"/>
        <w:ind w:left="0"/>
      </w:pPr>
    </w:p>
    <w:p w:rsidR="00661879" w:rsidRDefault="00661879" w:rsidP="00181AFF">
      <w:pPr>
        <w:pStyle w:val="ListParagraph"/>
        <w:ind w:left="0"/>
        <w:rPr>
          <w:rStyle w:val="apple-converted-space"/>
          <w:shd w:val="clear" w:color="auto" w:fill="FFFFFF"/>
        </w:rPr>
      </w:pPr>
      <w:r>
        <w:rPr>
          <w:b/>
          <w:bCs/>
        </w:rPr>
        <w:t xml:space="preserve">19. </w:t>
      </w:r>
      <w:hyperlink r:id="rId8" w:tgtFrame="_blank" w:history="1">
        <w:r w:rsidRPr="00181AFF">
          <w:rPr>
            <w:rStyle w:val="Hyperlink"/>
            <w:color w:val="auto"/>
            <w:u w:val="none"/>
            <w:shd w:val="clear" w:color="auto" w:fill="FFFFFF"/>
          </w:rPr>
          <w:t>Aşağıdaki</w:t>
        </w:r>
      </w:hyperlink>
      <w:r w:rsidRPr="00181AFF">
        <w:rPr>
          <w:rStyle w:val="apple-converted-space"/>
          <w:shd w:val="clear" w:color="auto" w:fill="FFFFFF"/>
        </w:rPr>
        <w:t> </w:t>
      </w:r>
      <w:r w:rsidRPr="00181AFF">
        <w:rPr>
          <w:shd w:val="clear" w:color="auto" w:fill="FFFFFF"/>
        </w:rPr>
        <w:t>cümlelerin</w:t>
      </w:r>
      <w:r w:rsidRPr="00181AFF">
        <w:rPr>
          <w:rStyle w:val="apple-converted-space"/>
          <w:shd w:val="clear" w:color="auto" w:fill="FFFFFF"/>
        </w:rPr>
        <w:t> </w:t>
      </w:r>
      <w:hyperlink r:id="rId9" w:tgtFrame="_blank" w:history="1">
        <w:r w:rsidRPr="00181AFF">
          <w:rPr>
            <w:rStyle w:val="Hyperlink"/>
            <w:color w:val="auto"/>
            <w:u w:val="none"/>
            <w:shd w:val="clear" w:color="auto" w:fill="FFFFFF"/>
          </w:rPr>
          <w:t>hangisi</w:t>
        </w:r>
      </w:hyperlink>
      <w:r w:rsidRPr="00181AFF">
        <w:rPr>
          <w:shd w:val="clear" w:color="auto" w:fill="FFFFFF"/>
        </w:rPr>
        <w:t xml:space="preserve">nde </w:t>
      </w:r>
      <w:r w:rsidRPr="00181AFF">
        <w:rPr>
          <w:b/>
          <w:bCs/>
          <w:shd w:val="clear" w:color="auto" w:fill="FFFFFF"/>
        </w:rPr>
        <w:t>neden –sonuç ilişkisi</w:t>
      </w:r>
      <w:r w:rsidRPr="00181AFF">
        <w:rPr>
          <w:rStyle w:val="apple-converted-space"/>
          <w:shd w:val="clear" w:color="auto" w:fill="FFFFFF"/>
        </w:rPr>
        <w:t> </w:t>
      </w:r>
      <w:hyperlink r:id="rId10" w:tgtFrame="_blank" w:history="1">
        <w:r w:rsidRPr="00181AFF">
          <w:rPr>
            <w:rStyle w:val="Hyperlink"/>
            <w:color w:val="auto"/>
            <w:u w:val="none"/>
            <w:shd w:val="clear" w:color="auto" w:fill="FFFFFF"/>
          </w:rPr>
          <w:t>vardır</w:t>
        </w:r>
      </w:hyperlink>
      <w:hyperlink r:id="rId11" w:tgtFrame="_blank" w:history="1">
        <w:r w:rsidRPr="00181AFF">
          <w:rPr>
            <w:rStyle w:val="Hyperlink"/>
            <w:color w:val="auto"/>
            <w:u w:val="none"/>
            <w:shd w:val="clear" w:color="auto" w:fill="FFFFFF"/>
          </w:rPr>
          <w:t>?</w:t>
        </w:r>
      </w:hyperlink>
      <w:r w:rsidRPr="00181AFF">
        <w:rPr>
          <w:rStyle w:val="apple-converted-space"/>
          <w:shd w:val="clear" w:color="auto" w:fill="FFFFFF"/>
        </w:rPr>
        <w:t> </w:t>
      </w:r>
    </w:p>
    <w:p w:rsidR="00661879" w:rsidRPr="00181AFF" w:rsidRDefault="00661879" w:rsidP="00181AFF">
      <w:pPr>
        <w:pStyle w:val="ListParagraph"/>
        <w:ind w:left="0"/>
      </w:pPr>
      <w:r w:rsidRPr="00181AFF">
        <w:br/>
      </w:r>
      <w:r w:rsidRPr="00181AFF">
        <w:rPr>
          <w:shd w:val="clear" w:color="auto" w:fill="FFFFFF"/>
        </w:rPr>
        <w:t>A</w:t>
      </w:r>
      <w:r>
        <w:rPr>
          <w:shd w:val="clear" w:color="auto" w:fill="FFFFFF"/>
        </w:rPr>
        <w:t>.</w:t>
      </w:r>
      <w:r w:rsidRPr="00181AFF">
        <w:rPr>
          <w:shd w:val="clear" w:color="auto" w:fill="FFFFFF"/>
        </w:rPr>
        <w:t xml:space="preserve"> Bahçe demirleri yeni boyandı.</w:t>
      </w:r>
      <w:r w:rsidRPr="00181AFF">
        <w:rPr>
          <w:rStyle w:val="apple-converted-space"/>
          <w:shd w:val="clear" w:color="auto" w:fill="FFFFFF"/>
        </w:rPr>
        <w:t> </w:t>
      </w:r>
      <w:r w:rsidRPr="00181AFF">
        <w:br/>
      </w:r>
      <w:r>
        <w:rPr>
          <w:shd w:val="clear" w:color="auto" w:fill="FFFFFF"/>
        </w:rPr>
        <w:t>B.</w:t>
      </w:r>
      <w:r w:rsidRPr="00181AFF">
        <w:rPr>
          <w:shd w:val="clear" w:color="auto" w:fill="FFFFFF"/>
        </w:rPr>
        <w:t xml:space="preserve"> En güzel pastayı annem yapar.</w:t>
      </w:r>
      <w:r w:rsidRPr="00181AFF">
        <w:rPr>
          <w:rStyle w:val="apple-converted-space"/>
          <w:shd w:val="clear" w:color="auto" w:fill="FFFFFF"/>
        </w:rPr>
        <w:t> </w:t>
      </w:r>
      <w:r w:rsidRPr="00181AFF">
        <w:br/>
      </w:r>
      <w:r>
        <w:rPr>
          <w:shd w:val="clear" w:color="auto" w:fill="FFFFFF"/>
        </w:rPr>
        <w:t>C.</w:t>
      </w:r>
      <w:r w:rsidRPr="00181AFF">
        <w:rPr>
          <w:shd w:val="clear" w:color="auto" w:fill="FFFFFF"/>
        </w:rPr>
        <w:t xml:space="preserve"> Otobüs bozulduğu için geç kalmış.</w:t>
      </w:r>
      <w:r w:rsidRPr="00181AFF">
        <w:rPr>
          <w:rStyle w:val="apple-converted-space"/>
          <w:shd w:val="clear" w:color="auto" w:fill="FFFFFF"/>
        </w:rPr>
        <w:t> </w:t>
      </w:r>
      <w:r w:rsidRPr="00181AFF">
        <w:br/>
      </w:r>
      <w:r>
        <w:rPr>
          <w:shd w:val="clear" w:color="auto" w:fill="FFFFFF"/>
        </w:rPr>
        <w:t>D.</w:t>
      </w:r>
      <w:r w:rsidRPr="00181AFF">
        <w:rPr>
          <w:shd w:val="clear" w:color="auto" w:fill="FFFFFF"/>
        </w:rPr>
        <w:t>Yarın gelirsen ders çalışırız.</w:t>
      </w:r>
    </w:p>
    <w:p w:rsidR="00661879" w:rsidRPr="00CC6048" w:rsidRDefault="00661879" w:rsidP="00181AFF">
      <w:pPr>
        <w:spacing w:line="360" w:lineRule="auto"/>
      </w:pPr>
    </w:p>
    <w:p w:rsidR="00661879" w:rsidRDefault="00661879" w:rsidP="00181AFF">
      <w:pPr>
        <w:rPr>
          <w:b/>
          <w:bCs/>
        </w:rPr>
      </w:pPr>
      <w:r w:rsidRPr="00CC6048">
        <w:rPr>
          <w:b/>
          <w:bCs/>
        </w:rPr>
        <w:t>20.</w:t>
      </w:r>
      <w:r w:rsidRPr="00181AFF">
        <w:t xml:space="preserve">Altı çizili kelimelerden gerçek anlamlı olanlara </w:t>
      </w:r>
      <w:r w:rsidRPr="00181AFF">
        <w:rPr>
          <w:b/>
          <w:bCs/>
        </w:rPr>
        <w:t>“G”</w:t>
      </w:r>
      <w:r w:rsidRPr="00181AFF">
        <w:t xml:space="preserve">, mecaz anlamlı olanlara </w:t>
      </w:r>
      <w:r w:rsidRPr="00181AFF">
        <w:rPr>
          <w:b/>
          <w:bCs/>
        </w:rPr>
        <w:t>“M”</w:t>
      </w:r>
      <w:r w:rsidRPr="00181AFF">
        <w:t xml:space="preserve">, ve terim anlamlı olanlar </w:t>
      </w:r>
      <w:r w:rsidRPr="00181AFF">
        <w:rPr>
          <w:b/>
          <w:bCs/>
        </w:rPr>
        <w:t>“T”</w:t>
      </w:r>
      <w:r w:rsidRPr="00181AFF">
        <w:t xml:space="preserve"> harfini boşluklara yazınız.</w:t>
      </w:r>
    </w:p>
    <w:p w:rsidR="00661879" w:rsidRPr="00CC6048" w:rsidRDefault="00661879" w:rsidP="00181AFF">
      <w:pPr>
        <w:rPr>
          <w:b/>
          <w:bCs/>
        </w:rPr>
      </w:pPr>
    </w:p>
    <w:p w:rsidR="00661879" w:rsidRPr="00CC6048" w:rsidRDefault="00661879" w:rsidP="00594CDF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C6048">
        <w:rPr>
          <w:rFonts w:ascii="Times New Roman" w:hAnsi="Times New Roman" w:cs="Times New Roman"/>
          <w:sz w:val="24"/>
          <w:szCs w:val="24"/>
        </w:rPr>
        <w:t xml:space="preserve">(……) Bu ne </w:t>
      </w:r>
      <w:r w:rsidRPr="00181AFF">
        <w:rPr>
          <w:rFonts w:ascii="Times New Roman" w:hAnsi="Times New Roman" w:cs="Times New Roman"/>
          <w:b/>
          <w:bCs/>
          <w:sz w:val="24"/>
          <w:szCs w:val="24"/>
          <w:u w:val="single"/>
        </w:rPr>
        <w:t>pişkin</w:t>
      </w:r>
      <w:r w:rsidRPr="00CC6048">
        <w:rPr>
          <w:rFonts w:ascii="Times New Roman" w:hAnsi="Times New Roman" w:cs="Times New Roman"/>
          <w:sz w:val="24"/>
          <w:szCs w:val="24"/>
        </w:rPr>
        <w:t xml:space="preserve"> bir adam böyle.</w:t>
      </w:r>
    </w:p>
    <w:p w:rsidR="00661879" w:rsidRPr="00CC6048" w:rsidRDefault="00661879" w:rsidP="00594CDF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C6048">
        <w:rPr>
          <w:rFonts w:ascii="Times New Roman" w:hAnsi="Times New Roman" w:cs="Times New Roman"/>
          <w:sz w:val="24"/>
          <w:szCs w:val="24"/>
        </w:rPr>
        <w:t xml:space="preserve">(……) Yediğim dondurma </w:t>
      </w:r>
      <w:r w:rsidRPr="00181AFF">
        <w:rPr>
          <w:rFonts w:ascii="Times New Roman" w:hAnsi="Times New Roman" w:cs="Times New Roman"/>
          <w:b/>
          <w:bCs/>
          <w:sz w:val="24"/>
          <w:szCs w:val="24"/>
          <w:u w:val="single"/>
        </w:rPr>
        <w:t>soğuktu</w:t>
      </w:r>
      <w:r w:rsidRPr="00181AF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61879" w:rsidRPr="00CC6048" w:rsidRDefault="00661879" w:rsidP="00594CDF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C6048">
        <w:rPr>
          <w:rFonts w:ascii="Times New Roman" w:hAnsi="Times New Roman" w:cs="Times New Roman"/>
          <w:sz w:val="24"/>
          <w:szCs w:val="24"/>
        </w:rPr>
        <w:t xml:space="preserve">(……) İnsan vücudu </w:t>
      </w:r>
      <w:r w:rsidRPr="00181AFF">
        <w:rPr>
          <w:rFonts w:ascii="Times New Roman" w:hAnsi="Times New Roman" w:cs="Times New Roman"/>
          <w:b/>
          <w:bCs/>
          <w:sz w:val="24"/>
          <w:szCs w:val="24"/>
          <w:u w:val="single"/>
        </w:rPr>
        <w:t>hücrelerden</w:t>
      </w:r>
      <w:r w:rsidRPr="00CC6048">
        <w:rPr>
          <w:rFonts w:ascii="Times New Roman" w:hAnsi="Times New Roman" w:cs="Times New Roman"/>
          <w:sz w:val="24"/>
          <w:szCs w:val="24"/>
        </w:rPr>
        <w:t xml:space="preserve"> oluşmuştur. </w:t>
      </w:r>
    </w:p>
    <w:p w:rsidR="00661879" w:rsidRPr="00CC6048" w:rsidRDefault="00661879" w:rsidP="00594CDF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C6048">
        <w:rPr>
          <w:rFonts w:ascii="Times New Roman" w:hAnsi="Times New Roman" w:cs="Times New Roman"/>
          <w:sz w:val="24"/>
          <w:szCs w:val="24"/>
        </w:rPr>
        <w:t xml:space="preserve">(……) </w:t>
      </w:r>
      <w:r w:rsidRPr="00181AFF">
        <w:rPr>
          <w:rFonts w:ascii="Times New Roman" w:hAnsi="Times New Roman" w:cs="Times New Roman"/>
          <w:b/>
          <w:bCs/>
          <w:sz w:val="24"/>
          <w:szCs w:val="24"/>
          <w:u w:val="single"/>
        </w:rPr>
        <w:t>Keskin</w:t>
      </w:r>
      <w:r w:rsidRPr="00CC6048">
        <w:rPr>
          <w:rFonts w:ascii="Times New Roman" w:hAnsi="Times New Roman" w:cs="Times New Roman"/>
          <w:sz w:val="24"/>
          <w:szCs w:val="24"/>
        </w:rPr>
        <w:t xml:space="preserve"> bakışlarla etrafa bakındı.   </w:t>
      </w:r>
    </w:p>
    <w:p w:rsidR="00661879" w:rsidRDefault="00661879" w:rsidP="00594CDF">
      <w:pPr>
        <w:spacing w:line="360" w:lineRule="auto"/>
      </w:pPr>
      <w:r>
        <w:t xml:space="preserve">(……) </w:t>
      </w:r>
      <w:r w:rsidRPr="00C15682">
        <w:t xml:space="preserve">Hamallar, taşıdıkları eşyanın çok </w:t>
      </w:r>
      <w:r w:rsidRPr="00C15682">
        <w:rPr>
          <w:b/>
          <w:bCs/>
          <w:u w:val="single"/>
        </w:rPr>
        <w:t>ağır</w:t>
      </w:r>
      <w:r w:rsidRPr="00C15682">
        <w:t xml:space="preserve"> olduğunu söylediler.</w:t>
      </w:r>
    </w:p>
    <w:p w:rsidR="00661879" w:rsidRDefault="00661879" w:rsidP="00594CDF">
      <w:pPr>
        <w:spacing w:line="360" w:lineRule="auto"/>
      </w:pPr>
    </w:p>
    <w:p w:rsidR="00661879" w:rsidRDefault="00661879" w:rsidP="00594CDF">
      <w:pPr>
        <w:spacing w:line="360" w:lineRule="auto"/>
      </w:pPr>
    </w:p>
    <w:p w:rsidR="00661879" w:rsidRDefault="00661879" w:rsidP="00594CDF">
      <w:pPr>
        <w:spacing w:line="360" w:lineRule="auto"/>
      </w:pPr>
      <w:r>
        <w:rPr>
          <w:b/>
          <w:bCs/>
        </w:rPr>
        <w:t xml:space="preserve">NOT BAREMİ: </w:t>
      </w:r>
      <w:r>
        <w:t xml:space="preserve">Her soru 5 puandır. </w:t>
      </w:r>
    </w:p>
    <w:p w:rsidR="00661879" w:rsidRDefault="00661879" w:rsidP="00594CDF">
      <w:pPr>
        <w:spacing w:line="360" w:lineRule="auto"/>
      </w:pPr>
    </w:p>
    <w:p w:rsidR="00661879" w:rsidRDefault="00661879" w:rsidP="00594CDF">
      <w:pPr>
        <w:spacing w:line="360" w:lineRule="auto"/>
      </w:pPr>
      <w:r>
        <w:t xml:space="preserve">                           </w:t>
      </w:r>
    </w:p>
    <w:p w:rsidR="00661879" w:rsidRDefault="00661879" w:rsidP="00181AFF">
      <w:pPr>
        <w:rPr>
          <w:b/>
          <w:bCs/>
        </w:rPr>
      </w:pPr>
      <w:r w:rsidRPr="00181AFF">
        <w:rPr>
          <w:b/>
          <w:bCs/>
        </w:rPr>
        <w:t xml:space="preserve">                                  ……………………………</w:t>
      </w:r>
    </w:p>
    <w:p w:rsidR="00661879" w:rsidRPr="00181AFF" w:rsidRDefault="00661879" w:rsidP="00181AFF">
      <w:pPr>
        <w:rPr>
          <w:b/>
          <w:bCs/>
        </w:rPr>
      </w:pPr>
      <w:r>
        <w:rPr>
          <w:b/>
          <w:bCs/>
        </w:rPr>
        <w:t xml:space="preserve">                                      4/…. Sınıf Öğretmeni</w:t>
      </w:r>
    </w:p>
    <w:sectPr w:rsidR="00661879" w:rsidRPr="00181AFF" w:rsidSect="0044291C">
      <w:type w:val="continuous"/>
      <w:pgSz w:w="11906" w:h="16838"/>
      <w:pgMar w:top="567" w:right="284" w:bottom="284" w:left="567" w:header="709" w:footer="709" w:gutter="0"/>
      <w:cols w:num="2" w:sep="1" w:space="4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D1D38"/>
    <w:multiLevelType w:val="hybridMultilevel"/>
    <w:tmpl w:val="D9AE63A0"/>
    <w:lvl w:ilvl="0" w:tplc="0C2E8C1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C3646B1"/>
    <w:multiLevelType w:val="hybridMultilevel"/>
    <w:tmpl w:val="10E6C3A8"/>
    <w:lvl w:ilvl="0" w:tplc="B6C2D49C">
      <w:start w:val="2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C8C3524"/>
    <w:multiLevelType w:val="hybridMultilevel"/>
    <w:tmpl w:val="E304BE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>
    <w:nsid w:val="32DA1C71"/>
    <w:multiLevelType w:val="hybridMultilevel"/>
    <w:tmpl w:val="A3D0E97E"/>
    <w:lvl w:ilvl="0" w:tplc="3BEEA042">
      <w:start w:val="18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37155FA8"/>
    <w:multiLevelType w:val="hybridMultilevel"/>
    <w:tmpl w:val="5184C3A0"/>
    <w:lvl w:ilvl="0" w:tplc="4C2CC65E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3F4AA0"/>
    <w:multiLevelType w:val="hybridMultilevel"/>
    <w:tmpl w:val="8DDA54EA"/>
    <w:lvl w:ilvl="0" w:tplc="2788D8E0">
      <w:start w:val="5"/>
      <w:numFmt w:val="decimal"/>
      <w:lvlText w:val="%1-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8E54F6"/>
    <w:multiLevelType w:val="hybridMultilevel"/>
    <w:tmpl w:val="3968CD8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4A6F3DAF"/>
    <w:multiLevelType w:val="hybridMultilevel"/>
    <w:tmpl w:val="336C241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9E31B81"/>
    <w:multiLevelType w:val="hybridMultilevel"/>
    <w:tmpl w:val="8C4844FA"/>
    <w:lvl w:ilvl="0" w:tplc="66EABD18">
      <w:start w:val="10"/>
      <w:numFmt w:val="decimal"/>
      <w:lvlText w:val="%1-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60" w:hanging="360"/>
      </w:pPr>
    </w:lvl>
    <w:lvl w:ilvl="2" w:tplc="041F001B">
      <w:start w:val="1"/>
      <w:numFmt w:val="lowerRoman"/>
      <w:lvlText w:val="%3."/>
      <w:lvlJc w:val="right"/>
      <w:pPr>
        <w:ind w:left="2280" w:hanging="180"/>
      </w:pPr>
    </w:lvl>
    <w:lvl w:ilvl="3" w:tplc="041F000F">
      <w:start w:val="1"/>
      <w:numFmt w:val="decimal"/>
      <w:lvlText w:val="%4."/>
      <w:lvlJc w:val="left"/>
      <w:pPr>
        <w:ind w:left="3000" w:hanging="360"/>
      </w:pPr>
    </w:lvl>
    <w:lvl w:ilvl="4" w:tplc="041F0019">
      <w:start w:val="1"/>
      <w:numFmt w:val="lowerLetter"/>
      <w:lvlText w:val="%5."/>
      <w:lvlJc w:val="left"/>
      <w:pPr>
        <w:ind w:left="3720" w:hanging="360"/>
      </w:pPr>
    </w:lvl>
    <w:lvl w:ilvl="5" w:tplc="041F001B">
      <w:start w:val="1"/>
      <w:numFmt w:val="lowerRoman"/>
      <w:lvlText w:val="%6."/>
      <w:lvlJc w:val="right"/>
      <w:pPr>
        <w:ind w:left="4440" w:hanging="180"/>
      </w:pPr>
    </w:lvl>
    <w:lvl w:ilvl="6" w:tplc="041F000F">
      <w:start w:val="1"/>
      <w:numFmt w:val="decimal"/>
      <w:lvlText w:val="%7."/>
      <w:lvlJc w:val="left"/>
      <w:pPr>
        <w:ind w:left="5160" w:hanging="360"/>
      </w:pPr>
    </w:lvl>
    <w:lvl w:ilvl="7" w:tplc="041F0019">
      <w:start w:val="1"/>
      <w:numFmt w:val="lowerLetter"/>
      <w:lvlText w:val="%8."/>
      <w:lvlJc w:val="left"/>
      <w:pPr>
        <w:ind w:left="5880" w:hanging="360"/>
      </w:pPr>
    </w:lvl>
    <w:lvl w:ilvl="8" w:tplc="041F001B">
      <w:start w:val="1"/>
      <w:numFmt w:val="lowerRoman"/>
      <w:lvlText w:val="%9."/>
      <w:lvlJc w:val="right"/>
      <w:pPr>
        <w:ind w:left="6600" w:hanging="180"/>
      </w:pPr>
    </w:lvl>
  </w:abstractNum>
  <w:abstractNum w:abstractNumId="9">
    <w:nsid w:val="6C401CB0"/>
    <w:multiLevelType w:val="hybridMultilevel"/>
    <w:tmpl w:val="4820567E"/>
    <w:lvl w:ilvl="0" w:tplc="83F490A4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5"/>
  </w:num>
  <w:num w:numId="5">
    <w:abstractNumId w:val="9"/>
  </w:num>
  <w:num w:numId="6">
    <w:abstractNumId w:val="6"/>
  </w:num>
  <w:num w:numId="7">
    <w:abstractNumId w:val="7"/>
  </w:num>
  <w:num w:numId="8">
    <w:abstractNumId w:val="3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74E9"/>
    <w:rsid w:val="000273B7"/>
    <w:rsid w:val="00045E8D"/>
    <w:rsid w:val="00054C21"/>
    <w:rsid w:val="000A4E5E"/>
    <w:rsid w:val="001408E0"/>
    <w:rsid w:val="0014100B"/>
    <w:rsid w:val="00141D02"/>
    <w:rsid w:val="001722DD"/>
    <w:rsid w:val="00181AFF"/>
    <w:rsid w:val="001B6DFF"/>
    <w:rsid w:val="001E451E"/>
    <w:rsid w:val="001F37D4"/>
    <w:rsid w:val="001F74E9"/>
    <w:rsid w:val="0022320B"/>
    <w:rsid w:val="00225080"/>
    <w:rsid w:val="00316FF2"/>
    <w:rsid w:val="003327DF"/>
    <w:rsid w:val="00390114"/>
    <w:rsid w:val="003A1FB3"/>
    <w:rsid w:val="003B2631"/>
    <w:rsid w:val="003B3244"/>
    <w:rsid w:val="003E1C90"/>
    <w:rsid w:val="0044291C"/>
    <w:rsid w:val="00476906"/>
    <w:rsid w:val="0047767A"/>
    <w:rsid w:val="00491C10"/>
    <w:rsid w:val="004A664B"/>
    <w:rsid w:val="004C279A"/>
    <w:rsid w:val="004D0002"/>
    <w:rsid w:val="00507EE6"/>
    <w:rsid w:val="00594CDF"/>
    <w:rsid w:val="005A41A0"/>
    <w:rsid w:val="005F1DDB"/>
    <w:rsid w:val="0061521A"/>
    <w:rsid w:val="00642911"/>
    <w:rsid w:val="00656A62"/>
    <w:rsid w:val="00661879"/>
    <w:rsid w:val="0068708E"/>
    <w:rsid w:val="00697751"/>
    <w:rsid w:val="006B0FD0"/>
    <w:rsid w:val="006F0490"/>
    <w:rsid w:val="0074763B"/>
    <w:rsid w:val="00755D6C"/>
    <w:rsid w:val="007E6B85"/>
    <w:rsid w:val="007F03E0"/>
    <w:rsid w:val="007F3ED0"/>
    <w:rsid w:val="008266CB"/>
    <w:rsid w:val="00876310"/>
    <w:rsid w:val="00892A58"/>
    <w:rsid w:val="008A7E89"/>
    <w:rsid w:val="008C492D"/>
    <w:rsid w:val="008C6D2B"/>
    <w:rsid w:val="008F438A"/>
    <w:rsid w:val="0093375E"/>
    <w:rsid w:val="00940669"/>
    <w:rsid w:val="00940B91"/>
    <w:rsid w:val="009B59EF"/>
    <w:rsid w:val="009D0C82"/>
    <w:rsid w:val="009E6E0A"/>
    <w:rsid w:val="00A3658C"/>
    <w:rsid w:val="00A6373F"/>
    <w:rsid w:val="00A771C4"/>
    <w:rsid w:val="00A86350"/>
    <w:rsid w:val="00A864FF"/>
    <w:rsid w:val="00AC7853"/>
    <w:rsid w:val="00AD2ACE"/>
    <w:rsid w:val="00B652C4"/>
    <w:rsid w:val="00B841DB"/>
    <w:rsid w:val="00BB1FAA"/>
    <w:rsid w:val="00C15682"/>
    <w:rsid w:val="00C2633B"/>
    <w:rsid w:val="00CB2B83"/>
    <w:rsid w:val="00CC40A0"/>
    <w:rsid w:val="00CC6048"/>
    <w:rsid w:val="00CD6505"/>
    <w:rsid w:val="00D10F12"/>
    <w:rsid w:val="00D254F9"/>
    <w:rsid w:val="00D61273"/>
    <w:rsid w:val="00DA3058"/>
    <w:rsid w:val="00DB3710"/>
    <w:rsid w:val="00DC55FF"/>
    <w:rsid w:val="00DD70BC"/>
    <w:rsid w:val="00E10D0D"/>
    <w:rsid w:val="00E25DC7"/>
    <w:rsid w:val="00E82E2E"/>
    <w:rsid w:val="00EC14ED"/>
    <w:rsid w:val="00F120D3"/>
    <w:rsid w:val="00F33A5C"/>
    <w:rsid w:val="00F5496C"/>
    <w:rsid w:val="00F6778F"/>
    <w:rsid w:val="00FC315C"/>
    <w:rsid w:val="00FC7B09"/>
    <w:rsid w:val="00FF4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4E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61273"/>
    <w:pPr>
      <w:ind w:left="720"/>
    </w:pPr>
  </w:style>
  <w:style w:type="paragraph" w:styleId="NoSpacing">
    <w:name w:val="No Spacing"/>
    <w:uiPriority w:val="99"/>
    <w:qFormat/>
    <w:rsid w:val="00D61273"/>
    <w:rPr>
      <w:rFonts w:ascii="Calibri" w:hAnsi="Calibri" w:cs="Calibri"/>
      <w:lang w:eastAsia="en-US"/>
    </w:rPr>
  </w:style>
  <w:style w:type="paragraph" w:customStyle="1" w:styleId="Normal1">
    <w:name w:val="Normal1"/>
    <w:basedOn w:val="Normal"/>
    <w:uiPriority w:val="99"/>
    <w:rsid w:val="008C492D"/>
  </w:style>
  <w:style w:type="paragraph" w:styleId="BalloonText">
    <w:name w:val="Balloon Text"/>
    <w:basedOn w:val="Normal"/>
    <w:link w:val="BalloonTextChar"/>
    <w:uiPriority w:val="99"/>
    <w:semiHidden/>
    <w:rsid w:val="00316F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16FF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C279A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181A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testimiz.com/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761</Words>
  <Characters>4342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 SOYADI:……………………………</dc:title>
  <dc:subject/>
  <dc:creator>YAĞMUROĞLU</dc:creator>
  <cp:keywords/>
  <dc:description/>
  <cp:lastModifiedBy>Edanur</cp:lastModifiedBy>
  <cp:revision>4</cp:revision>
  <cp:lastPrinted>2016-10-16T10:06:00Z</cp:lastPrinted>
  <dcterms:created xsi:type="dcterms:W3CDTF">2017-09-27T19:51:00Z</dcterms:created>
  <dcterms:modified xsi:type="dcterms:W3CDTF">2017-09-27T19:52:00Z</dcterms:modified>
</cp:coreProperties>
</file>