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CBB" w:rsidRDefault="00B14CBB" w:rsidP="00BE6472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" o:spid="_x0000_s1026" type="#_x0000_t75" alt="bu vatan toprağın kara bağrında sıradağlar gibi duranlarındır ile ilgili görsel sonucu" style="position:absolute;margin-left:-2.6pt;margin-top:35.65pt;width:176.25pt;height:135pt;z-index:251657728;visibility:visible">
            <v:imagedata r:id="rId4" o:title=""/>
            <w10:wrap type="square"/>
          </v:shape>
        </w:pict>
      </w:r>
      <w:r>
        <w:rPr>
          <w:noProof/>
        </w:rPr>
        <w:pict>
          <v:shape id="Resim 5" o:spid="_x0000_s1027" type="#_x0000_t75" alt="kalpaklı atatürk fotoğrafı ile ilgili görsel sonucu" style="position:absolute;margin-left:-50.6pt;margin-top:-55.85pt;width:81.75pt;height:66pt;z-index:251653632;visibility:visible">
            <v:imagedata r:id="rId5" o:title=""/>
            <w10:wrap type="square"/>
          </v:shape>
        </w:pict>
      </w:r>
      <w:r>
        <w:rPr>
          <w:noProof/>
        </w:rPr>
        <w:t xml:space="preserve"> </w:t>
      </w:r>
      <w:r>
        <w:rPr>
          <w:noProof/>
        </w:rPr>
        <w:pict>
          <v:shape id="Resim 2" o:spid="_x0000_s1028" type="#_x0000_t75" alt="türk bayrağı ile ilgili görsel sonucu" style="position:absolute;margin-left:445.15pt;margin-top:-61.85pt;width:79.5pt;height:57pt;z-index:251652608;visibility:visible;mso-position-horizontal-relative:text;mso-position-vertical-relative:text">
            <v:imagedata r:id="rId6" o:title=""/>
            <w10:wrap type="square"/>
          </v:shape>
        </w:pict>
      </w:r>
      <w:r>
        <w:rPr>
          <w:noProof/>
        </w:rPr>
        <w:pict>
          <v:shape id="_x0000_s1029" type="#_x0000_t75" style="position:absolute;margin-left:4.15pt;margin-top:-31.85pt;width:453.75pt;height:75pt;z-index:-251661824;visibility:visible;mso-position-horizontal-relative:text;mso-position-vertical-relative:text" wrapcoords="-36 0 -36 21384 21600 21384 21600 0 -36 0">
            <v:imagedata r:id="rId7" o:title=""/>
            <w10:wrap type="through"/>
          </v:shape>
        </w:pict>
      </w:r>
    </w:p>
    <w:p w:rsidR="00B14CBB" w:rsidRDefault="00B14CBB" w:rsidP="00BE6472"/>
    <w:p w:rsidR="00B14CBB" w:rsidRDefault="00B14CBB" w:rsidP="00BE6472"/>
    <w:p w:rsidR="00B14CBB" w:rsidRDefault="00B14CBB" w:rsidP="00BE6472"/>
    <w:p w:rsidR="00B14CBB" w:rsidRDefault="00B14CBB" w:rsidP="00BE6472">
      <w:r>
        <w:rPr>
          <w:noProof/>
        </w:rPr>
        <w:pict>
          <v:shape id="_x0000_s1030" type="#_x0000_t75" style="position:absolute;margin-left:41.2pt;margin-top:4.8pt;width:284.3pt;height:146.25pt;z-index:-251660800;visibility:visible" wrapcoords="-57 0 -57 21489 21600 21489 21600 0 -57 0">
            <v:imagedata r:id="rId8" o:title=""/>
            <w10:wrap type="through"/>
          </v:shape>
        </w:pict>
      </w:r>
      <w:r>
        <w:t xml:space="preserve">    </w:t>
      </w:r>
    </w:p>
    <w:p w:rsidR="00B14CBB" w:rsidRPr="005E13EC" w:rsidRDefault="00B14CBB">
      <w:pPr>
        <w:rPr>
          <w:b/>
          <w:bCs/>
          <w:i/>
          <w:iCs/>
        </w:rPr>
      </w:pPr>
      <w:r>
        <w:t>Soru 1</w:t>
      </w:r>
      <w:r w:rsidRPr="005E13EC">
        <w:rPr>
          <w:b/>
          <w:bCs/>
          <w:i/>
          <w:iCs/>
        </w:rPr>
        <w:t>: Yukarıdaki şiirin konusu hangi seçenekte doğru verilmiştir?</w:t>
      </w:r>
    </w:p>
    <w:p w:rsidR="00B14CBB" w:rsidRDefault="00B14CBB">
      <w:r>
        <w:t>A)Dağların önemi    B) Vatan sevgisi</w:t>
      </w:r>
    </w:p>
    <w:p w:rsidR="00B14CBB" w:rsidRDefault="00B14CBB">
      <w:r>
        <w:t>C)Doğa sevgisi         D) Tarihin önemi</w:t>
      </w:r>
    </w:p>
    <w:p w:rsidR="00B14CBB" w:rsidRDefault="00B14CBB">
      <w:r>
        <w:t>Soru 2)</w:t>
      </w:r>
      <w:r w:rsidRPr="00150060">
        <w:rPr>
          <w:b/>
          <w:bCs/>
          <w:i/>
          <w:iCs/>
        </w:rPr>
        <w:t>Aşağıdaki cümlelerin hangisi karşılaştırma cümlesidir?</w:t>
      </w:r>
    </w:p>
    <w:p w:rsidR="00B14CBB" w:rsidRDefault="00B14CBB">
      <w:r>
        <w:t>A) Ben 4. Sınıfta okuyorum.</w:t>
      </w:r>
    </w:p>
    <w:p w:rsidR="00B14CBB" w:rsidRDefault="00B14CBB">
      <w:r>
        <w:t>B)Geçen hafta  İzmir’den teyzem geldi.</w:t>
      </w:r>
    </w:p>
    <w:p w:rsidR="00B14CBB" w:rsidRDefault="00B14CBB">
      <w:r>
        <w:t>C)Bugün sınıfımız dünden daha temiz görünüyor.</w:t>
      </w:r>
    </w:p>
    <w:p w:rsidR="00B14CBB" w:rsidRDefault="00B14CBB">
      <w:r>
        <w:t>D)Geç kaldığı için servisi kaçırdı.</w:t>
      </w:r>
    </w:p>
    <w:p w:rsidR="00B14CBB" w:rsidRPr="005E13EC" w:rsidRDefault="00B14CBB">
      <w:pPr>
        <w:rPr>
          <w:b/>
          <w:bCs/>
          <w:i/>
          <w:iCs/>
        </w:rPr>
      </w:pPr>
      <w:r>
        <w:t>Soru 3)</w:t>
      </w:r>
      <w:r w:rsidRPr="005E13EC">
        <w:rPr>
          <w:b/>
          <w:bCs/>
          <w:i/>
          <w:iCs/>
        </w:rPr>
        <w:t>Aşağıdaki sözcüklerden hangisine “cı”</w:t>
      </w:r>
    </w:p>
    <w:p w:rsidR="00B14CBB" w:rsidRPr="005E13EC" w:rsidRDefault="00B14CBB">
      <w:pPr>
        <w:rPr>
          <w:b/>
          <w:bCs/>
          <w:i/>
          <w:iCs/>
        </w:rPr>
      </w:pPr>
      <w:r w:rsidRPr="005E13EC">
        <w:rPr>
          <w:b/>
          <w:bCs/>
          <w:i/>
          <w:iCs/>
        </w:rPr>
        <w:t>eki getirildiğinde meslek adı oluşmaz?</w:t>
      </w:r>
    </w:p>
    <w:p w:rsidR="00B14CBB" w:rsidRDefault="00B14CBB">
      <w:r>
        <w:t>A) Simit</w:t>
      </w:r>
      <w:r>
        <w:tab/>
        <w:t xml:space="preserve">     B) Balık     C) Pasta       D) Yalan</w:t>
      </w:r>
    </w:p>
    <w:p w:rsidR="00B14CBB" w:rsidRDefault="00B14CBB">
      <w:r>
        <w:t>Soru 4)</w:t>
      </w:r>
      <w:r w:rsidRPr="005E13EC">
        <w:rPr>
          <w:b/>
          <w:bCs/>
          <w:i/>
          <w:iCs/>
        </w:rPr>
        <w:t>Aşağıdaki cümlelerin hangisinde hayal ürünü bir ifade kullanılmıştır?</w:t>
      </w:r>
    </w:p>
    <w:p w:rsidR="00B14CBB" w:rsidRDefault="00B14CBB">
      <w:r>
        <w:t>A) Beni beklemediği için üzüldüm.</w:t>
      </w:r>
    </w:p>
    <w:p w:rsidR="00B14CBB" w:rsidRDefault="00B14CBB">
      <w:r>
        <w:t>B)Aydede çocuklara iyi geceler diledi.</w:t>
      </w:r>
    </w:p>
    <w:p w:rsidR="00B14CBB" w:rsidRDefault="00B14CBB">
      <w:r>
        <w:t>C)Yolculuk uçakla üç sat sürdü.</w:t>
      </w:r>
    </w:p>
    <w:p w:rsidR="00B14CBB" w:rsidRDefault="00B14CBB">
      <w:r>
        <w:t>D)Soğuk su içmek bizi hasta eder.</w:t>
      </w:r>
    </w:p>
    <w:p w:rsidR="00B14CBB" w:rsidRDefault="00B14CBB">
      <w:r>
        <w:t>Soru 5.</w:t>
      </w:r>
      <w:r w:rsidRPr="005E13EC">
        <w:rPr>
          <w:b/>
          <w:bCs/>
          <w:i/>
          <w:iCs/>
        </w:rPr>
        <w:t>Aşağıdaki cümlelerin hangisinde öznel bir yargı vardır?</w:t>
      </w:r>
    </w:p>
    <w:p w:rsidR="00B14CBB" w:rsidRDefault="00B14CBB"/>
    <w:p w:rsidR="00B14CBB" w:rsidRDefault="00B14CBB">
      <w:r>
        <w:t>A) Ankara,ülkemizin başkentidir.</w:t>
      </w:r>
    </w:p>
    <w:p w:rsidR="00B14CBB" w:rsidRDefault="00B14CBB">
      <w:r>
        <w:t>B)En büyük gölümüz Van Gölü’dür.</w:t>
      </w:r>
    </w:p>
    <w:p w:rsidR="00B14CBB" w:rsidRDefault="00B14CBB">
      <w:r>
        <w:t>C)İstanbul  en güzel  kentimizdir.</w:t>
      </w:r>
    </w:p>
    <w:p w:rsidR="00B14CBB" w:rsidRDefault="00B14CBB">
      <w:r>
        <w:t>D)Antalya,güney  illerimizden  biridir.</w:t>
      </w:r>
    </w:p>
    <w:p w:rsidR="00B14CBB" w:rsidRDefault="00B14CBB">
      <w:r>
        <w:t>7</w:t>
      </w:r>
      <w:r w:rsidRPr="005E13EC">
        <w:rPr>
          <w:b/>
          <w:bCs/>
          <w:i/>
          <w:iCs/>
        </w:rPr>
        <w:t>)Aşağıdaki cümlelerin hangisi sebep-sonuç  anlamı içermektedir</w:t>
      </w:r>
      <w:r>
        <w:t>?</w:t>
      </w:r>
    </w:p>
    <w:p w:rsidR="00B14CBB" w:rsidRDefault="00B14CBB">
      <w:r>
        <w:t>A) Bu yaz yeni bir telefon aldım.</w:t>
      </w:r>
    </w:p>
    <w:p w:rsidR="00B14CBB" w:rsidRDefault="00B14CBB">
      <w:r>
        <w:t>B)Yalnız seninle görüşmek  istiyorum.</w:t>
      </w:r>
    </w:p>
    <w:p w:rsidR="00B14CBB" w:rsidRDefault="00B14CBB">
      <w:r>
        <w:t>C)  İyi çalışmadığım için düşük not aldım.</w:t>
      </w:r>
    </w:p>
    <w:p w:rsidR="00B14CBB" w:rsidRDefault="00B14CBB">
      <w:r>
        <w:rPr>
          <w:noProof/>
        </w:rPr>
        <w:pict>
          <v:shape id="_x0000_s1031" type="#_x0000_t75" style="position:absolute;margin-left:200.65pt;margin-top:15.75pt;width:51pt;height:119.25pt;z-index:-251653632;visibility:visible" wrapcoords="-318 0 -318 21464 21600 21464 21600 0 -318 0">
            <v:imagedata r:id="rId9" o:title=""/>
            <w10:wrap type="through"/>
          </v:shape>
        </w:pict>
      </w:r>
      <w:r>
        <w:t>D) Odanı düzenli tutmayı unutma.</w:t>
      </w:r>
    </w:p>
    <w:p w:rsidR="00B14CBB" w:rsidRDefault="00B14CBB">
      <w:r>
        <w:t>8)</w:t>
      </w:r>
      <w:r w:rsidRPr="005E13EC">
        <w:rPr>
          <w:b/>
          <w:bCs/>
          <w:i/>
          <w:iCs/>
        </w:rPr>
        <w:t>Aşağıdaki cümlelerin hangisinde “de,</w:t>
      </w:r>
      <w:r>
        <w:rPr>
          <w:b/>
          <w:bCs/>
          <w:i/>
          <w:iCs/>
        </w:rPr>
        <w:t>-</w:t>
      </w:r>
      <w:r w:rsidRPr="005E13EC">
        <w:rPr>
          <w:b/>
          <w:bCs/>
          <w:i/>
          <w:iCs/>
        </w:rPr>
        <w:t>da”nın</w:t>
      </w:r>
      <w:r>
        <w:rPr>
          <w:b/>
          <w:bCs/>
          <w:i/>
          <w:iCs/>
        </w:rPr>
        <w:t xml:space="preserve">  </w:t>
      </w:r>
      <w:r w:rsidRPr="005E13EC">
        <w:rPr>
          <w:b/>
          <w:bCs/>
          <w:i/>
          <w:iCs/>
        </w:rPr>
        <w:t>yazımı doğrudur?</w:t>
      </w:r>
    </w:p>
    <w:p w:rsidR="00B14CBB" w:rsidRDefault="00B14CBB">
      <w:r>
        <w:t>A)Arka sayfa da konuyla ilgili bir soru var.</w:t>
      </w:r>
    </w:p>
    <w:p w:rsidR="00B14CBB" w:rsidRDefault="00B14CBB">
      <w:r>
        <w:t>B)Babamın ayakkabısınıda boyadım.</w:t>
      </w:r>
    </w:p>
    <w:p w:rsidR="00B14CBB" w:rsidRDefault="00B14CBB">
      <w:r>
        <w:t>C)Okul  da  iki ders  Türkçe işledik</w:t>
      </w:r>
    </w:p>
    <w:p w:rsidR="00B14CBB" w:rsidRDefault="00B14CBB">
      <w:r>
        <w:rPr>
          <w:noProof/>
        </w:rPr>
        <w:pict>
          <v:shape id="Resim 1" o:spid="_x0000_s1032" type="#_x0000_t75" alt="atatürkün boydan fotoğrafları ile ilgili görsel sonucu" style="position:absolute;margin-left:214.9pt;margin-top:7.4pt;width:52.5pt;height:120pt;z-index:251656704;visibility:visible">
            <v:imagedata r:id="rId10" o:title=""/>
            <w10:wrap type="square"/>
          </v:shape>
        </w:pict>
      </w:r>
      <w:r>
        <w:t>D) Sen  de  bizimle oynayabilirsin.</w:t>
      </w:r>
    </w:p>
    <w:p w:rsidR="00B14CBB" w:rsidRDefault="00B14CBB">
      <w:r>
        <w:t>9)</w:t>
      </w:r>
      <w:r w:rsidRPr="005E13EC">
        <w:rPr>
          <w:b/>
          <w:bCs/>
          <w:i/>
          <w:iCs/>
        </w:rPr>
        <w:t>Aşağıdakilerden hangisi Atatürk’ün kişilik  özelliklerinden  biridir?</w:t>
      </w:r>
    </w:p>
    <w:p w:rsidR="00B14CBB" w:rsidRDefault="00B14CBB">
      <w:r>
        <w:t>A) Orta boylu olması    B) Sarı saçlı olması</w:t>
      </w:r>
    </w:p>
    <w:p w:rsidR="00B14CBB" w:rsidRDefault="00B14CBB">
      <w:r>
        <w:t>C) İleri görüşlü olması  D) Mavi gözlü olması</w:t>
      </w:r>
    </w:p>
    <w:p w:rsidR="00B14CBB" w:rsidRDefault="00B14CBB">
      <w:pPr>
        <w:rPr>
          <w:b/>
          <w:bCs/>
          <w:i/>
          <w:iCs/>
        </w:rPr>
      </w:pPr>
      <w:r>
        <w:rPr>
          <w:noProof/>
        </w:rPr>
        <w:pict>
          <v:shape id="_x0000_s1033" type="#_x0000_t75" alt="kitap ile ilgili görsel sonucu" style="position:absolute;margin-left:451.9pt;margin-top:73.9pt;width:60pt;height:96pt;z-index:251661824;visibility:visible">
            <v:imagedata r:id="rId11" o:title=""/>
            <w10:wrap type="square"/>
          </v:shape>
        </w:pict>
      </w:r>
      <w:r>
        <w:rPr>
          <w:noProof/>
        </w:rPr>
        <w:pict>
          <v:shape id="_x0000_s1034" type="#_x0000_t75" style="position:absolute;margin-left:243.4pt;margin-top:-55.85pt;width:215.95pt;height:129.75pt;z-index:-251656704;visibility:visible" wrapcoords="-75 0 -75 21475 21600 21475 21600 0 -75 0">
            <v:imagedata r:id="rId12" o:title=""/>
            <w10:wrap type="through"/>
          </v:shape>
        </w:pict>
      </w:r>
      <w:r>
        <w:rPr>
          <w:noProof/>
        </w:rPr>
        <w:pict>
          <v:shape id="Resim 37" o:spid="_x0000_s1035" type="#_x0000_t75" style="position:absolute;margin-left:-7.05pt;margin-top:2.65pt;width:209.25pt;height:59.25pt;z-index:251658752;visibility:visible">
            <v:imagedata r:id="rId13" o:title=""/>
            <w10:wrap type="square"/>
          </v:shape>
        </w:pict>
      </w:r>
      <w:r>
        <w:rPr>
          <w:noProof/>
        </w:rPr>
        <w:pict>
          <v:shape id="_x0000_s1036" type="#_x0000_t75" style="position:absolute;margin-left:-11.6pt;margin-top:-55.85pt;width:213.8pt;height:73.5pt;z-index:-251655680;visibility:visible" wrapcoords="-76 0 -76 21380 21600 21380 21600 0 -76 0">
            <v:imagedata r:id="rId14" o:title=""/>
            <w10:wrap type="through"/>
          </v:shape>
        </w:pict>
      </w:r>
      <w:r>
        <w:t>11)</w:t>
      </w:r>
      <w:r w:rsidRPr="005F0E91">
        <w:rPr>
          <w:b/>
          <w:bCs/>
          <w:i/>
          <w:iCs/>
        </w:rPr>
        <w:t xml:space="preserve">Aşağıdaki cümlelerin hangisinde kesme işareti  </w:t>
      </w:r>
      <w:r>
        <w:rPr>
          <w:b/>
          <w:bCs/>
          <w:i/>
          <w:iCs/>
        </w:rPr>
        <w:t xml:space="preserve"> </w:t>
      </w:r>
      <w:r w:rsidRPr="005F0E91">
        <w:rPr>
          <w:b/>
          <w:bCs/>
          <w:i/>
          <w:iCs/>
          <w:u w:val="single"/>
        </w:rPr>
        <w:t xml:space="preserve">yanlış </w:t>
      </w:r>
      <w:r>
        <w:t xml:space="preserve"> </w:t>
      </w:r>
      <w:r w:rsidRPr="005F0E91">
        <w:rPr>
          <w:b/>
          <w:bCs/>
          <w:i/>
          <w:iCs/>
        </w:rPr>
        <w:t>kullanılmıştır?</w:t>
      </w:r>
    </w:p>
    <w:p w:rsidR="00B14CBB" w:rsidRDefault="00B14CBB">
      <w:r>
        <w:t>A) Teyzenler  İzmir’de mi oturuyor?</w:t>
      </w:r>
    </w:p>
    <w:p w:rsidR="00B14CBB" w:rsidRDefault="00B14CBB">
      <w:r>
        <w:t>B) İzmir ‘ de mi tatil merkezi oldu?</w:t>
      </w:r>
    </w:p>
    <w:p w:rsidR="00B14CBB" w:rsidRDefault="00B14CBB">
      <w:r>
        <w:t>C)Otobüs bugün  İzmir’den kalkacak.</w:t>
      </w:r>
    </w:p>
    <w:p w:rsidR="00B14CBB" w:rsidRDefault="00B14CBB">
      <w:r>
        <w:t>D) İzmir ‘de mi doğmuşsun?</w:t>
      </w:r>
    </w:p>
    <w:p w:rsidR="00B14CBB" w:rsidRDefault="00B14CBB">
      <w:pPr>
        <w:rPr>
          <w:b/>
          <w:bCs/>
          <w:i/>
          <w:iCs/>
        </w:rPr>
      </w:pPr>
      <w:r>
        <w:t>12)</w:t>
      </w:r>
      <w:r w:rsidRPr="005F0E91">
        <w:rPr>
          <w:b/>
          <w:bCs/>
          <w:i/>
          <w:iCs/>
        </w:rPr>
        <w:t>Aşağıdaki  altı çizili sözcüklerden hangisi bir</w:t>
      </w:r>
      <w:r>
        <w:rPr>
          <w:b/>
          <w:bCs/>
          <w:i/>
          <w:iCs/>
        </w:rPr>
        <w:t xml:space="preserve"> </w:t>
      </w:r>
      <w:r w:rsidRPr="005F0E91">
        <w:rPr>
          <w:b/>
          <w:bCs/>
          <w:i/>
          <w:iCs/>
        </w:rPr>
        <w:t>kişi adının yerini tutmuştur?</w:t>
      </w:r>
    </w:p>
    <w:p w:rsidR="00B14CBB" w:rsidRDefault="00B14CBB">
      <w:r>
        <w:t>A</w:t>
      </w:r>
      <w:r w:rsidRPr="001E72A8">
        <w:rPr>
          <w:u w:val="single"/>
        </w:rPr>
        <w:t>)</w:t>
      </w:r>
      <w:r>
        <w:rPr>
          <w:u w:val="single"/>
        </w:rPr>
        <w:t xml:space="preserve"> </w:t>
      </w:r>
      <w:r w:rsidRPr="001E72A8">
        <w:rPr>
          <w:u w:val="single"/>
        </w:rPr>
        <w:t xml:space="preserve"> Şu</w:t>
      </w:r>
      <w:r>
        <w:t xml:space="preserve">   boyalar ne güzel.</w:t>
      </w:r>
    </w:p>
    <w:p w:rsidR="00B14CBB" w:rsidRDefault="00B14CBB">
      <w:r>
        <w:t xml:space="preserve">B </w:t>
      </w:r>
      <w:r w:rsidRPr="001E72A8">
        <w:rPr>
          <w:u w:val="single"/>
        </w:rPr>
        <w:t>) İyi</w:t>
      </w:r>
      <w:r>
        <w:t xml:space="preserve"> insanlar, o güzel atlara binip gittiler.</w:t>
      </w:r>
    </w:p>
    <w:p w:rsidR="00B14CBB" w:rsidRDefault="00B14CBB">
      <w:r>
        <w:t xml:space="preserve">C) </w:t>
      </w:r>
      <w:r w:rsidRPr="001E72A8">
        <w:rPr>
          <w:u w:val="single"/>
        </w:rPr>
        <w:t>O</w:t>
      </w:r>
      <w:r>
        <w:t>, senin annen miydi?</w:t>
      </w:r>
    </w:p>
    <w:p w:rsidR="00B14CBB" w:rsidRDefault="00B14CBB">
      <w:r>
        <w:t>D</w:t>
      </w:r>
      <w:r w:rsidRPr="001E72A8">
        <w:rPr>
          <w:u w:val="single"/>
        </w:rPr>
        <w:t>)</w:t>
      </w:r>
      <w:r>
        <w:rPr>
          <w:u w:val="single"/>
        </w:rPr>
        <w:t xml:space="preserve"> </w:t>
      </w:r>
      <w:r w:rsidRPr="001E72A8">
        <w:rPr>
          <w:u w:val="single"/>
        </w:rPr>
        <w:t>Bir</w:t>
      </w:r>
      <w:r>
        <w:rPr>
          <w:u w:val="single"/>
        </w:rPr>
        <w:t xml:space="preserve"> </w:t>
      </w:r>
      <w:r>
        <w:t xml:space="preserve"> bardak süt içtim.</w:t>
      </w:r>
    </w:p>
    <w:p w:rsidR="00B14CBB" w:rsidRDefault="00B14CBB">
      <w:r>
        <w:t>13)</w:t>
      </w:r>
      <w:r w:rsidRPr="00F8656A">
        <w:rPr>
          <w:b/>
          <w:bCs/>
          <w:i/>
          <w:iCs/>
        </w:rPr>
        <w:t>Aşağıdaki cümlelerin hangisinde anlatım bozukluğu vardır</w:t>
      </w:r>
      <w:r>
        <w:t xml:space="preserve"> ?</w:t>
      </w:r>
    </w:p>
    <w:p w:rsidR="00B14CBB" w:rsidRDefault="00B14CBB">
      <w:r>
        <w:t>A) Okula erken gitmeliyim çünkü kursum var.</w:t>
      </w:r>
    </w:p>
    <w:p w:rsidR="00B14CBB" w:rsidRDefault="00B14CBB">
      <w:r>
        <w:t>B) O çizgi filmi izlerken zevk alıyorum.</w:t>
      </w:r>
    </w:p>
    <w:p w:rsidR="00B14CBB" w:rsidRDefault="00B14CBB">
      <w:r>
        <w:t>C)Adam beni dinlemiyor,bildiğini okuyor.</w:t>
      </w:r>
    </w:p>
    <w:p w:rsidR="00B14CBB" w:rsidRDefault="00B14CBB">
      <w:r>
        <w:t>D) Yeniliklere ve gelişmelere  her zaman daima açık olmalıyız.</w:t>
      </w:r>
    </w:p>
    <w:p w:rsidR="00B14CBB" w:rsidRPr="00363895" w:rsidRDefault="00B14CBB">
      <w:pPr>
        <w:rPr>
          <w:b/>
          <w:bCs/>
        </w:rPr>
      </w:pPr>
      <w:r>
        <w:t>14)</w:t>
      </w:r>
      <w:r w:rsidRPr="00363895">
        <w:rPr>
          <w:b/>
          <w:bCs/>
        </w:rPr>
        <w:t>Aşağıdaki cümlelerin hangisinde genel ve</w:t>
      </w:r>
    </w:p>
    <w:p w:rsidR="00B14CBB" w:rsidRDefault="00B14CBB">
      <w:r w:rsidRPr="00363895">
        <w:t>özel</w:t>
      </w:r>
      <w:r w:rsidRPr="00363895">
        <w:rPr>
          <w:b/>
          <w:bCs/>
        </w:rPr>
        <w:t xml:space="preserve"> durumları bildiren bir ifade</w:t>
      </w:r>
      <w:r>
        <w:t xml:space="preserve"> </w:t>
      </w:r>
      <w:r w:rsidRPr="00FD0C45">
        <w:rPr>
          <w:b/>
          <w:bCs/>
          <w:i/>
          <w:iCs/>
          <w:u w:val="single"/>
        </w:rPr>
        <w:t>yoktur</w:t>
      </w:r>
      <w:r>
        <w:t>?</w:t>
      </w:r>
    </w:p>
    <w:p w:rsidR="00B14CBB" w:rsidRDefault="00B14CBB">
      <w:r>
        <w:t>A) Sık sık kardeşinden bahsediyor?</w:t>
      </w:r>
    </w:p>
    <w:p w:rsidR="00B14CBB" w:rsidRDefault="00B14CBB">
      <w:r>
        <w:t>B) Ayakkabımın bağı çözüldü.</w:t>
      </w:r>
    </w:p>
    <w:p w:rsidR="00B14CBB" w:rsidRDefault="00B14CBB">
      <w:r>
        <w:t>C) Genellikle bahçede oyun oynuyoruz.</w:t>
      </w:r>
    </w:p>
    <w:p w:rsidR="00B14CBB" w:rsidRPr="005F0E91" w:rsidRDefault="00B14CBB">
      <w:r>
        <w:t>D) Türkçe sorularının birkaçını bilemedim.</w:t>
      </w:r>
    </w:p>
    <w:p w:rsidR="00B14CBB" w:rsidRDefault="00B14CBB"/>
    <w:p w:rsidR="00B14CBB" w:rsidRDefault="00B14CBB" w:rsidP="00737FEA">
      <w:pPr>
        <w:rPr>
          <w:b/>
          <w:bCs/>
        </w:rPr>
      </w:pPr>
      <w:hyperlink r:id="rId15" w:history="1">
        <w:r>
          <w:rPr>
            <w:rStyle w:val="Hyperlink"/>
            <w:b/>
            <w:bCs/>
          </w:rPr>
          <w:t>http://www.sorubak.com</w:t>
        </w:r>
      </w:hyperlink>
      <w:r>
        <w:rPr>
          <w:b/>
          <w:bCs/>
        </w:rPr>
        <w:t xml:space="preserve"> </w:t>
      </w:r>
    </w:p>
    <w:p w:rsidR="00B14CBB" w:rsidRDefault="00B14CBB">
      <w:r>
        <w:t>16) I.Daha çok seviyorum her yıl.</w:t>
      </w:r>
    </w:p>
    <w:p w:rsidR="00B14CBB" w:rsidRDefault="00B14CBB">
      <w:r>
        <w:t xml:space="preserve">     II.Açıldıkça düşüncelerim.</w:t>
      </w:r>
    </w:p>
    <w:p w:rsidR="00B14CBB" w:rsidRDefault="00B14CBB">
      <w:r>
        <w:t xml:space="preserve">    III.Sevgim büyür de büyür.</w:t>
      </w:r>
      <w:r w:rsidRPr="007D32EA">
        <w:rPr>
          <w:noProof/>
        </w:rPr>
        <w:t xml:space="preserve"> </w:t>
      </w:r>
    </w:p>
    <w:p w:rsidR="00B14CBB" w:rsidRDefault="00B14CBB">
      <w:r>
        <w:t xml:space="preserve">   IV.Canımdan çok sevdiğim kitaplarım.</w:t>
      </w:r>
    </w:p>
    <w:p w:rsidR="00B14CBB" w:rsidRPr="004D0A60" w:rsidRDefault="00B14CBB">
      <w:pPr>
        <w:rPr>
          <w:b/>
          <w:bCs/>
        </w:rPr>
      </w:pPr>
      <w:r w:rsidRPr="004D0A60">
        <w:rPr>
          <w:b/>
          <w:bCs/>
        </w:rPr>
        <w:t>Şiirin hangi dizesinde  hal eki(“i,-e,-de,-den”) almış bir sözcük vardır.</w:t>
      </w:r>
    </w:p>
    <w:p w:rsidR="00B14CBB" w:rsidRDefault="00B14CBB">
      <w:r>
        <w:t>A) I</w:t>
      </w:r>
      <w:r>
        <w:tab/>
        <w:t xml:space="preserve">       B) II </w:t>
      </w:r>
      <w:r>
        <w:tab/>
        <w:t>C) III</w:t>
      </w:r>
      <w:r>
        <w:tab/>
        <w:t xml:space="preserve"> D) IV</w:t>
      </w:r>
    </w:p>
    <w:p w:rsidR="00B14CBB" w:rsidRDefault="00B14CBB">
      <w:pPr>
        <w:rPr>
          <w:b/>
          <w:bCs/>
        </w:rPr>
      </w:pPr>
      <w:r>
        <w:t xml:space="preserve">17) </w:t>
      </w:r>
      <w:r w:rsidRPr="004D0A60">
        <w:rPr>
          <w:b/>
          <w:bCs/>
        </w:rPr>
        <w:t>Aşağıdaki cümlelerin hangisinin sonuna yanlış  noktalama işareti konmuştur?</w:t>
      </w:r>
    </w:p>
    <w:p w:rsidR="00B14CBB" w:rsidRDefault="00B14CBB">
      <w:r>
        <w:rPr>
          <w:b/>
          <w:bCs/>
        </w:rPr>
        <w:t xml:space="preserve">A) </w:t>
      </w:r>
      <w:r>
        <w:t>Beni mi gördün rüyanda?</w:t>
      </w:r>
    </w:p>
    <w:p w:rsidR="00B14CBB" w:rsidRDefault="00B14CBB">
      <w:r>
        <w:t>B)Odanı topladın mı?</w:t>
      </w:r>
    </w:p>
    <w:p w:rsidR="00B14CBB" w:rsidRDefault="00B14CBB">
      <w:r>
        <w:t>C) Güzel mi güzel bir kazak aldım?</w:t>
      </w:r>
    </w:p>
    <w:p w:rsidR="00B14CBB" w:rsidRDefault="00B14CBB">
      <w:r>
        <w:t>D)Çiçekleri  sular mısın?</w:t>
      </w:r>
    </w:p>
    <w:p w:rsidR="00B14CBB" w:rsidRDefault="00B14CBB">
      <w:pPr>
        <w:rPr>
          <w:b/>
          <w:bCs/>
          <w:i/>
          <w:iCs/>
        </w:rPr>
      </w:pPr>
      <w:r>
        <w:t>18)</w:t>
      </w:r>
      <w:r w:rsidRPr="004D0A60">
        <w:rPr>
          <w:b/>
          <w:bCs/>
          <w:i/>
          <w:iCs/>
        </w:rPr>
        <w:t>Aşağıdaki cümlelerin hangisinde “ki”nin yazımıyla ilgili bir yanlışlık yapılmıştır?</w:t>
      </w:r>
    </w:p>
    <w:p w:rsidR="00B14CBB" w:rsidRDefault="00B14CBB">
      <w:r>
        <w:t>A) Gözlerindeki  heyecan beni etkiledi.</w:t>
      </w:r>
    </w:p>
    <w:p w:rsidR="00B14CBB" w:rsidRDefault="00B14CBB">
      <w:r>
        <w:t>B)Televizyondaki  film  çok  etkileyiciydi.</w:t>
      </w:r>
    </w:p>
    <w:p w:rsidR="00B14CBB" w:rsidRDefault="00B14CBB">
      <w:r>
        <w:t>C)Evdeki  hesap  çarşıya  uymadı.</w:t>
      </w:r>
    </w:p>
    <w:p w:rsidR="00B14CBB" w:rsidRDefault="00B14CBB">
      <w:r>
        <w:t>D)Sınavı  iyi  geçmemiş  oysaki   çok çalışmıştı.</w:t>
      </w:r>
    </w:p>
    <w:p w:rsidR="00B14CBB" w:rsidRPr="006152D3" w:rsidRDefault="00B14CBB">
      <w:pPr>
        <w:rPr>
          <w:b/>
          <w:bCs/>
        </w:rPr>
      </w:pPr>
      <w:r>
        <w:t>19)</w:t>
      </w:r>
      <w:r w:rsidRPr="006152D3">
        <w:rPr>
          <w:b/>
          <w:bCs/>
        </w:rPr>
        <w:t>Aşağıdaki  sözcüklerden hangisi sözlükte en sonda yer alır?</w:t>
      </w:r>
    </w:p>
    <w:p w:rsidR="00B14CBB" w:rsidRDefault="00B14CBB">
      <w:r>
        <w:t>A)Aza       B)Azalmak</w:t>
      </w:r>
      <w:r>
        <w:tab/>
        <w:t>C)Azman</w:t>
      </w:r>
      <w:r>
        <w:tab/>
        <w:t>D)Azık</w:t>
      </w:r>
    </w:p>
    <w:p w:rsidR="00B14CBB" w:rsidRPr="00C31F32" w:rsidRDefault="00B14CBB">
      <w:pPr>
        <w:rPr>
          <w:b/>
          <w:bCs/>
          <w:i/>
          <w:iCs/>
        </w:rPr>
      </w:pPr>
      <w:r>
        <w:t>20</w:t>
      </w:r>
      <w:r w:rsidRPr="00C31F32">
        <w:rPr>
          <w:b/>
          <w:bCs/>
          <w:i/>
          <w:iCs/>
        </w:rPr>
        <w:t>)”Büyüyünce öğretmen ……</w:t>
      </w:r>
      <w:r>
        <w:rPr>
          <w:b/>
          <w:bCs/>
          <w:i/>
          <w:iCs/>
        </w:rPr>
        <w:t>…….</w:t>
      </w:r>
      <w:r w:rsidRPr="00C31F32">
        <w:rPr>
          <w:b/>
          <w:bCs/>
          <w:i/>
          <w:iCs/>
        </w:rPr>
        <w:t>mimar  olacağım.”cümlesinde noktalı yere hangisi yazılmalıdır?</w:t>
      </w:r>
    </w:p>
    <w:p w:rsidR="00B14CBB" w:rsidRDefault="00B14CBB">
      <w:r>
        <w:t>A) Ama        B) Veya</w:t>
      </w:r>
      <w:r>
        <w:tab/>
        <w:t xml:space="preserve">   C)için</w:t>
      </w:r>
      <w:r>
        <w:tab/>
        <w:t xml:space="preserve">       D) fakat</w:t>
      </w:r>
    </w:p>
    <w:sectPr w:rsidR="00B14CBB" w:rsidSect="00023547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53914"/>
    <w:rsid w:val="00023547"/>
    <w:rsid w:val="00036556"/>
    <w:rsid w:val="00073C45"/>
    <w:rsid w:val="000E657B"/>
    <w:rsid w:val="001162DF"/>
    <w:rsid w:val="00150060"/>
    <w:rsid w:val="00174118"/>
    <w:rsid w:val="00190531"/>
    <w:rsid w:val="001A51A3"/>
    <w:rsid w:val="001B616F"/>
    <w:rsid w:val="001E72A8"/>
    <w:rsid w:val="001E7B90"/>
    <w:rsid w:val="00215D84"/>
    <w:rsid w:val="0022407C"/>
    <w:rsid w:val="002E6639"/>
    <w:rsid w:val="003219E1"/>
    <w:rsid w:val="00344867"/>
    <w:rsid w:val="00363895"/>
    <w:rsid w:val="003F699B"/>
    <w:rsid w:val="00427377"/>
    <w:rsid w:val="004D0A60"/>
    <w:rsid w:val="005403E4"/>
    <w:rsid w:val="00575FB5"/>
    <w:rsid w:val="005E13EC"/>
    <w:rsid w:val="005F0E91"/>
    <w:rsid w:val="006152D3"/>
    <w:rsid w:val="0070348B"/>
    <w:rsid w:val="00732A59"/>
    <w:rsid w:val="00737FEA"/>
    <w:rsid w:val="007D32EA"/>
    <w:rsid w:val="00825D15"/>
    <w:rsid w:val="00853914"/>
    <w:rsid w:val="008C6A08"/>
    <w:rsid w:val="008D311D"/>
    <w:rsid w:val="00917705"/>
    <w:rsid w:val="009303C0"/>
    <w:rsid w:val="009539B9"/>
    <w:rsid w:val="00967540"/>
    <w:rsid w:val="00A87351"/>
    <w:rsid w:val="00AC6D46"/>
    <w:rsid w:val="00B14CBB"/>
    <w:rsid w:val="00B24D64"/>
    <w:rsid w:val="00B34AF7"/>
    <w:rsid w:val="00BB2834"/>
    <w:rsid w:val="00BB58C5"/>
    <w:rsid w:val="00BE6472"/>
    <w:rsid w:val="00BF2922"/>
    <w:rsid w:val="00C0114B"/>
    <w:rsid w:val="00C31F32"/>
    <w:rsid w:val="00C55ECF"/>
    <w:rsid w:val="00C928A1"/>
    <w:rsid w:val="00CA411D"/>
    <w:rsid w:val="00CB70C0"/>
    <w:rsid w:val="00CC3005"/>
    <w:rsid w:val="00CD50D7"/>
    <w:rsid w:val="00D1409E"/>
    <w:rsid w:val="00D238F0"/>
    <w:rsid w:val="00D62FCA"/>
    <w:rsid w:val="00DB219C"/>
    <w:rsid w:val="00DD5C99"/>
    <w:rsid w:val="00E277B0"/>
    <w:rsid w:val="00EC6B20"/>
    <w:rsid w:val="00ED7F27"/>
    <w:rsid w:val="00F242DD"/>
    <w:rsid w:val="00F53840"/>
    <w:rsid w:val="00F8656A"/>
    <w:rsid w:val="00FB0F42"/>
    <w:rsid w:val="00FD0C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840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ED7F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D7F2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0E657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5924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hyperlink" Target="http://www.sorubak.com/" TargetMode="Externa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510</Words>
  <Characters>2910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sorubak.com; elvan</dc:creator>
  <cp:keywords>sorubak.com</cp:keywords>
  <dc:description>sorubak.com</dc:description>
  <cp:lastModifiedBy>Edanur</cp:lastModifiedBy>
  <cp:revision>3</cp:revision>
  <dcterms:created xsi:type="dcterms:W3CDTF">2017-05-19T20:26:00Z</dcterms:created>
  <dcterms:modified xsi:type="dcterms:W3CDTF">2017-05-21T09:03:00Z</dcterms:modified>
  <cp:category>sorubak.com</cp:category>
</cp:coreProperties>
</file>