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B4" w:rsidRDefault="00086FB4" w:rsidP="004D4B40">
      <w:pPr>
        <w:pStyle w:val="Head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GAZİ İLKOKULU</w:t>
      </w:r>
      <w:r w:rsidRPr="00272A37">
        <w:rPr>
          <w:rFonts w:ascii="Comic Sans MS" w:hAnsi="Comic Sans MS" w:cs="Comic Sans MS"/>
          <w:b/>
          <w:bCs/>
        </w:rPr>
        <w:t xml:space="preserve">4-A SINIFI TÜRKÇE ETKİNLİKLERİ          </w:t>
      </w:r>
    </w:p>
    <w:p w:rsidR="00086FB4" w:rsidRPr="00272A37" w:rsidRDefault="00086FB4" w:rsidP="004D4B40">
      <w:pPr>
        <w:pStyle w:val="Header"/>
        <w:rPr>
          <w:rFonts w:ascii="Comic Sans MS" w:hAnsi="Comic Sans MS" w:cs="Comic Sans MS"/>
        </w:rPr>
      </w:pPr>
      <w:r w:rsidRPr="00272A37">
        <w:rPr>
          <w:rFonts w:ascii="Comic Sans MS" w:hAnsi="Comic Sans MS" w:cs="Comic Sans MS"/>
          <w:b/>
          <w:bCs/>
        </w:rPr>
        <w:t xml:space="preserve"> Adı Soyadı:...............................................                          </w:t>
      </w:r>
      <w:r>
        <w:rPr>
          <w:rFonts w:ascii="Comic Sans MS" w:hAnsi="Comic Sans MS" w:cs="Comic Sans MS"/>
          <w:b/>
          <w:bCs/>
        </w:rPr>
        <w:t>15.10.2017</w:t>
      </w:r>
    </w:p>
    <w:p w:rsidR="00086FB4" w:rsidRDefault="00086FB4" w:rsidP="004D4B40">
      <w:pPr>
        <w:pStyle w:val="Header"/>
      </w:pPr>
    </w:p>
    <w:p w:rsidR="00086FB4" w:rsidRPr="00272A37" w:rsidRDefault="00086FB4" w:rsidP="004D4B40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SÖZLÜKTE ANLAM BİLGİSİ </w:t>
      </w: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1. “</w:t>
      </w:r>
      <w:r w:rsidRPr="00272A37">
        <w:rPr>
          <w:rFonts w:ascii="Comic Sans MS" w:hAnsi="Comic Sans MS" w:cs="Comic Sans MS"/>
          <w:color w:val="000000"/>
        </w:rPr>
        <w:t>amaç</w:t>
      </w:r>
      <w:r w:rsidRPr="00272A37">
        <w:rPr>
          <w:rFonts w:ascii="Comic Sans MS" w:hAnsi="Comic Sans MS" w:cs="Comic Sans MS"/>
          <w:b/>
          <w:bCs/>
          <w:color w:val="000000"/>
        </w:rPr>
        <w:t>” kelimesinin eş anlamlısı aşağıdakilerden hangisidir?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erek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istek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dilek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umut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2. “</w:t>
      </w:r>
      <w:r w:rsidRPr="00272A37">
        <w:rPr>
          <w:rFonts w:ascii="Comic Sans MS" w:hAnsi="Comic Sans MS" w:cs="Comic Sans MS"/>
          <w:color w:val="000000"/>
        </w:rPr>
        <w:t>berrak</w:t>
      </w:r>
      <w:r w:rsidRPr="00272A37">
        <w:rPr>
          <w:rFonts w:ascii="Comic Sans MS" w:hAnsi="Comic Sans MS" w:cs="Comic Sans MS"/>
          <w:b/>
          <w:bCs/>
          <w:color w:val="000000"/>
        </w:rPr>
        <w:t>” kelimesinin karşıt anlamlısı aşağıdakilerden hangisidir?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duru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bulanık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kirli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pis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 xml:space="preserve">3. Aşağıdaki cümlelerin hangisi eşsesli (sesteş) kelime </w:t>
      </w:r>
      <w:r w:rsidRPr="00272A37">
        <w:rPr>
          <w:rFonts w:ascii="Comic Sans MS" w:hAnsi="Comic Sans MS" w:cs="Comic Sans MS"/>
          <w:b/>
          <w:bCs/>
          <w:color w:val="000000"/>
          <w:u w:val="single"/>
        </w:rPr>
        <w:t>değildir</w:t>
      </w:r>
      <w:r w:rsidRPr="00272A37">
        <w:rPr>
          <w:rFonts w:ascii="Comic Sans MS" w:hAnsi="Comic Sans MS" w:cs="Comic Sans MS"/>
          <w:b/>
          <w:bCs/>
          <w:color w:val="000000"/>
        </w:rPr>
        <w:t>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tepsi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yaş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kazan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çay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4. Konuşmalarımızda ve okuduklarımızda anlayamadığımız kelimelerin anlamlarını nereden öğreniriz?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sözlük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yazım kılavuzu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ansiklopedi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dergi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5. Aşağıdakilerden hangisi bir yönüyle diğerlerinden farklıdır?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büyük-küçük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acı-tatlı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akıllı-deli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beyaz-ak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6. Aşağıdakilerden hangisi bir yönüyle diğerlerinden farklıdır?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doktor-hekim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okul-mektep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kibar-kaba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sonbahar-güz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7. “</w:t>
      </w:r>
      <w:r w:rsidRPr="00272A37">
        <w:rPr>
          <w:rFonts w:ascii="Comic Sans MS" w:hAnsi="Comic Sans MS" w:cs="Comic Sans MS"/>
          <w:color w:val="000000"/>
        </w:rPr>
        <w:t>altın</w:t>
      </w:r>
      <w:r w:rsidRPr="00272A37">
        <w:rPr>
          <w:rFonts w:ascii="Comic Sans MS" w:hAnsi="Comic Sans MS" w:cs="Comic Sans MS"/>
          <w:b/>
          <w:bCs/>
          <w:color w:val="000000"/>
        </w:rPr>
        <w:t>” kelimesi hangi tümcede farklı anlamda kullanılmıştır?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Altın fiyatları yine yükseldi.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Babam bana altın künye aldı.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C) Annemin altın gibi kalbi var.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O, güzel altın kolyem kayboldu.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8. Aşağıdakilerden hangisi terim değildir?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sıfat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vadi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dörtgen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güzelce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9. “</w:t>
      </w:r>
      <w:r w:rsidRPr="00272A37">
        <w:rPr>
          <w:rFonts w:ascii="Comic Sans MS" w:hAnsi="Comic Sans MS" w:cs="Comic Sans MS"/>
          <w:color w:val="000000"/>
        </w:rPr>
        <w:t>Su ile yüzmek arasında bir ilişki vardır</w:t>
      </w:r>
      <w:r w:rsidRPr="00272A37">
        <w:rPr>
          <w:rFonts w:ascii="Comic Sans MS" w:hAnsi="Comic Sans MS" w:cs="Comic Sans MS"/>
          <w:b/>
          <w:bCs/>
          <w:color w:val="000000"/>
        </w:rPr>
        <w:t>.”  Aynı ilişki  “</w:t>
      </w:r>
      <w:r w:rsidRPr="00272A37">
        <w:rPr>
          <w:rFonts w:ascii="Comic Sans MS" w:hAnsi="Comic Sans MS" w:cs="Comic Sans MS"/>
          <w:color w:val="000000"/>
        </w:rPr>
        <w:t>buz</w:t>
      </w:r>
      <w:r w:rsidRPr="00272A37">
        <w:rPr>
          <w:rFonts w:ascii="Comic Sans MS" w:hAnsi="Comic Sans MS" w:cs="Comic Sans MS"/>
          <w:b/>
          <w:bCs/>
          <w:color w:val="000000"/>
        </w:rPr>
        <w:t>” ile aşağıdakilerden hangisi arasında vardır?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erimek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kaymak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serinlemek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donmak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10. “</w:t>
      </w:r>
      <w:r w:rsidRPr="00272A37">
        <w:rPr>
          <w:rFonts w:ascii="Comic Sans MS" w:hAnsi="Comic Sans MS" w:cs="Comic Sans MS"/>
          <w:color w:val="000000"/>
        </w:rPr>
        <w:t>Göz ile görmek arasında bir ilişki vardır.</w:t>
      </w:r>
      <w:r w:rsidRPr="00272A37">
        <w:rPr>
          <w:rFonts w:ascii="Comic Sans MS" w:hAnsi="Comic Sans MS" w:cs="Comic Sans MS"/>
          <w:b/>
          <w:bCs/>
          <w:color w:val="000000"/>
        </w:rPr>
        <w:t>” Aynı ilişki “</w:t>
      </w:r>
      <w:r w:rsidRPr="00272A37">
        <w:rPr>
          <w:rFonts w:ascii="Comic Sans MS" w:hAnsi="Comic Sans MS" w:cs="Comic Sans MS"/>
          <w:color w:val="000000"/>
        </w:rPr>
        <w:t>kulak</w:t>
      </w:r>
      <w:r w:rsidRPr="00272A37">
        <w:rPr>
          <w:rFonts w:ascii="Comic Sans MS" w:hAnsi="Comic Sans MS" w:cs="Comic Sans MS"/>
          <w:b/>
          <w:bCs/>
          <w:color w:val="000000"/>
        </w:rPr>
        <w:t>” ile aşağıdakilerden hangisi arasında vardır?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ses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işitmek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kabartmak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kepçe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11. “</w:t>
      </w:r>
      <w:r w:rsidRPr="00272A37">
        <w:rPr>
          <w:rFonts w:ascii="Comic Sans MS" w:hAnsi="Comic Sans MS" w:cs="Comic Sans MS"/>
          <w:color w:val="000000"/>
        </w:rPr>
        <w:t>Ev ile oda</w:t>
      </w:r>
      <w:r w:rsidRPr="00272A37">
        <w:rPr>
          <w:rFonts w:ascii="Comic Sans MS" w:hAnsi="Comic Sans MS" w:cs="Comic Sans MS"/>
          <w:b/>
          <w:bCs/>
          <w:color w:val="000000"/>
        </w:rPr>
        <w:t>” arasında bir ilişki vardır. Aynı ilişki “</w:t>
      </w:r>
      <w:r w:rsidRPr="00272A37">
        <w:rPr>
          <w:rFonts w:ascii="Comic Sans MS" w:hAnsi="Comic Sans MS" w:cs="Comic Sans MS"/>
          <w:color w:val="000000"/>
        </w:rPr>
        <w:t>gemi</w:t>
      </w:r>
      <w:r w:rsidRPr="00272A37">
        <w:rPr>
          <w:rFonts w:ascii="Comic Sans MS" w:hAnsi="Comic Sans MS" w:cs="Comic Sans MS"/>
          <w:b/>
          <w:bCs/>
          <w:color w:val="000000"/>
        </w:rPr>
        <w:t>” ile aşağıdakilerden hangisi arasında vardır?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kamara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liman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iskelet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deniz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Default="00086FB4" w:rsidP="004D4B40">
      <w:pPr>
        <w:rPr>
          <w:rFonts w:ascii="Comic Sans MS" w:hAnsi="Comic Sans MS" w:cs="Comic Sans MS"/>
          <w:b/>
          <w:bCs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12. “</w:t>
      </w:r>
      <w:r w:rsidRPr="00272A37">
        <w:rPr>
          <w:rFonts w:ascii="Comic Sans MS" w:hAnsi="Comic Sans MS" w:cs="Comic Sans MS"/>
          <w:color w:val="000000"/>
        </w:rPr>
        <w:t>karınca</w:t>
      </w:r>
      <w:r w:rsidRPr="00272A37">
        <w:rPr>
          <w:rFonts w:ascii="Comic Sans MS" w:hAnsi="Comic Sans MS" w:cs="Comic Sans MS"/>
          <w:b/>
          <w:bCs/>
          <w:color w:val="000000"/>
        </w:rPr>
        <w:t>” sözcüğü aşağıdaki seçeneklerin hangisinde farklı bir anlamda kullanılmıştır?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Karıncalar, yazdan kışa hazırlık yapar.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</w:p>
    <w:p w:rsidR="00086FB4" w:rsidRPr="00272A37" w:rsidRDefault="00086FB4" w:rsidP="004D4B40">
      <w:pPr>
        <w:ind w:firstLine="708"/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>B) Ayağım yine karıncalanıyor.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C) Bahçemizi karıncalar istila etmiş.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</w:p>
    <w:p w:rsidR="00086FB4" w:rsidRPr="00272A37" w:rsidRDefault="00086FB4" w:rsidP="004D4B40">
      <w:pPr>
        <w:ind w:firstLine="708"/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>D) “Ağustos Böceği ile Karınca” masalını okudunuz mu?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13. “</w:t>
      </w:r>
      <w:r w:rsidRPr="00272A37">
        <w:rPr>
          <w:rFonts w:ascii="Comic Sans MS" w:hAnsi="Comic Sans MS" w:cs="Comic Sans MS"/>
          <w:color w:val="000000"/>
        </w:rPr>
        <w:t>ayrıntı</w:t>
      </w:r>
      <w:r w:rsidRPr="00272A37">
        <w:rPr>
          <w:rFonts w:ascii="Comic Sans MS" w:hAnsi="Comic Sans MS" w:cs="Comic Sans MS"/>
          <w:b/>
          <w:bCs/>
          <w:color w:val="000000"/>
        </w:rPr>
        <w:t>” kelimesiyle aşağıdaki sözcüklerden hangisi eş anlamlıdır?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detay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parça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bölüm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kısım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14. Kelimelerin doğru yazımlarını öğrenmek için aşağıdakilerden hangisine başvururuz?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sözlük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imlâ kılavuzu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ansiklopedi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gazete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 xml:space="preserve">15. “ </w:t>
      </w:r>
      <w:r w:rsidRPr="00272A37">
        <w:rPr>
          <w:rFonts w:ascii="Comic Sans MS" w:hAnsi="Comic Sans MS" w:cs="Comic Sans MS"/>
          <w:color w:val="000000"/>
        </w:rPr>
        <w:t>Yıkamak</w:t>
      </w:r>
      <w:r w:rsidRPr="00272A37">
        <w:rPr>
          <w:rFonts w:ascii="Comic Sans MS" w:hAnsi="Comic Sans MS" w:cs="Comic Sans MS"/>
          <w:b/>
          <w:bCs/>
          <w:color w:val="000000"/>
        </w:rPr>
        <w:t>” ile “</w:t>
      </w:r>
      <w:r w:rsidRPr="00272A37">
        <w:rPr>
          <w:rFonts w:ascii="Comic Sans MS" w:hAnsi="Comic Sans MS" w:cs="Comic Sans MS"/>
          <w:color w:val="000000"/>
        </w:rPr>
        <w:t>yüz</w:t>
      </w:r>
      <w:r w:rsidRPr="00272A37">
        <w:rPr>
          <w:rFonts w:ascii="Comic Sans MS" w:hAnsi="Comic Sans MS" w:cs="Comic Sans MS"/>
          <w:b/>
          <w:bCs/>
          <w:color w:val="000000"/>
        </w:rPr>
        <w:t>”  arasında bir ilişki vardır. “</w:t>
      </w:r>
      <w:r w:rsidRPr="00272A37">
        <w:rPr>
          <w:rFonts w:ascii="Comic Sans MS" w:hAnsi="Comic Sans MS" w:cs="Comic Sans MS"/>
          <w:color w:val="000000"/>
        </w:rPr>
        <w:t>kesmek</w:t>
      </w:r>
      <w:r w:rsidRPr="00272A37">
        <w:rPr>
          <w:rFonts w:ascii="Comic Sans MS" w:hAnsi="Comic Sans MS" w:cs="Comic Sans MS"/>
          <w:b/>
          <w:bCs/>
          <w:color w:val="000000"/>
        </w:rPr>
        <w:t>” ile aşağıdakilerden hangisi arasında buna benzer bir ilişki vardır?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makas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bıçak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tırnak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doğramak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16. Aşağıdaki sözcüklerden hangisi bir yönüyle diğerlerinden farklıdır?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arkadaş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dost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ahbap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akraba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17. Aşağıdaki kelimelerden hangisi bir yönüyle diğerlerinden farklıdır?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beğenmek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sevmek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kötülemek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hoşlanmak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18. Aşağıdaki sözcüklerden hangisi sözlükte en önce gelir?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diploma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diplomatik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direk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diri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>19. Aşağıdakilerden hangisi “</w:t>
      </w:r>
      <w:r w:rsidRPr="00272A37">
        <w:rPr>
          <w:rFonts w:ascii="Comic Sans MS" w:hAnsi="Comic Sans MS" w:cs="Comic Sans MS"/>
          <w:color w:val="000000"/>
        </w:rPr>
        <w:t>gam</w:t>
      </w:r>
      <w:r w:rsidRPr="00272A37">
        <w:rPr>
          <w:rFonts w:ascii="Comic Sans MS" w:hAnsi="Comic Sans MS" w:cs="Comic Sans MS"/>
          <w:b/>
          <w:bCs/>
          <w:color w:val="000000"/>
        </w:rPr>
        <w:t>” sözcüğünün eş anlamlısı değildir?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kaygı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B) üzüntü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C) tasa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talih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Pr="00272A37" w:rsidRDefault="00086FB4" w:rsidP="004D4B40">
      <w:pPr>
        <w:rPr>
          <w:rFonts w:ascii="Comic Sans MS" w:hAnsi="Comic Sans MS" w:cs="Comic Sans MS"/>
          <w:b/>
          <w:bCs/>
          <w:color w:val="000000"/>
        </w:rPr>
      </w:pPr>
      <w:r w:rsidRPr="00272A37">
        <w:rPr>
          <w:rFonts w:ascii="Comic Sans MS" w:hAnsi="Comic Sans MS" w:cs="Comic Sans MS"/>
          <w:b/>
          <w:bCs/>
          <w:color w:val="000000"/>
        </w:rPr>
        <w:t xml:space="preserve">20. Aşağıdaki cümlelerin  hangisinde  </w:t>
      </w:r>
      <w:r w:rsidRPr="00272A37">
        <w:rPr>
          <w:rFonts w:ascii="Comic Sans MS" w:hAnsi="Comic Sans MS" w:cs="Comic Sans MS"/>
          <w:color w:val="000000"/>
        </w:rPr>
        <w:t>“düşmek”</w:t>
      </w:r>
      <w:r w:rsidRPr="00272A37">
        <w:rPr>
          <w:rFonts w:ascii="Comic Sans MS" w:hAnsi="Comic Sans MS" w:cs="Comic Sans MS"/>
          <w:b/>
          <w:bCs/>
          <w:color w:val="000000"/>
        </w:rPr>
        <w:t xml:space="preserve">  kelimesi sözlük anlamında kullanılmıştır?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A) Dağlara ilk kar düştü.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</w:r>
      <w:r>
        <w:rPr>
          <w:rFonts w:ascii="Comic Sans MS" w:hAnsi="Comic Sans MS" w:cs="Comic Sans MS"/>
          <w:color w:val="000000"/>
        </w:rPr>
        <w:t xml:space="preserve">          </w:t>
      </w:r>
      <w:r w:rsidRPr="00272A37">
        <w:rPr>
          <w:rFonts w:ascii="Comic Sans MS" w:hAnsi="Comic Sans MS" w:cs="Comic Sans MS"/>
          <w:color w:val="000000"/>
        </w:rPr>
        <w:t>B) Şekeri düştü, diye çok üzüldüler.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  <w:r w:rsidRPr="00272A37">
        <w:rPr>
          <w:rFonts w:ascii="Comic Sans MS" w:hAnsi="Comic Sans MS" w:cs="Comic Sans MS"/>
          <w:color w:val="000000"/>
        </w:rPr>
        <w:tab/>
        <w:t>C) Uçakta güzel bir yere düştük.</w:t>
      </w:r>
      <w:r w:rsidRPr="00272A37">
        <w:rPr>
          <w:rFonts w:ascii="Comic Sans MS" w:hAnsi="Comic Sans MS" w:cs="Comic Sans MS"/>
          <w:color w:val="000000"/>
        </w:rPr>
        <w:tab/>
      </w:r>
      <w:r w:rsidRPr="00272A37">
        <w:rPr>
          <w:rFonts w:ascii="Comic Sans MS" w:hAnsi="Comic Sans MS" w:cs="Comic Sans MS"/>
          <w:color w:val="000000"/>
        </w:rPr>
        <w:tab/>
        <w:t>D) Kadıncağız otobüste düşmüş.</w:t>
      </w:r>
    </w:p>
    <w:p w:rsidR="00086FB4" w:rsidRPr="00272A37" w:rsidRDefault="00086FB4" w:rsidP="004D4B40">
      <w:pPr>
        <w:rPr>
          <w:rFonts w:ascii="Comic Sans MS" w:hAnsi="Comic Sans MS" w:cs="Comic Sans MS"/>
          <w:color w:val="000000"/>
        </w:rPr>
      </w:pPr>
    </w:p>
    <w:p w:rsidR="00086FB4" w:rsidRDefault="00086FB4" w:rsidP="004D4B40"/>
    <w:p w:rsidR="00086FB4" w:rsidRDefault="00086FB4" w:rsidP="004D4B40"/>
    <w:p w:rsidR="00086FB4" w:rsidRPr="00272A37" w:rsidRDefault="00086FB4" w:rsidP="004D4B40"/>
    <w:p w:rsidR="00086FB4" w:rsidRDefault="00086FB4" w:rsidP="004D4B40"/>
    <w:p w:rsidR="00086FB4" w:rsidRDefault="00086FB4" w:rsidP="004D4B40"/>
    <w:p w:rsidR="00086FB4" w:rsidRPr="00782819" w:rsidRDefault="00086FB4" w:rsidP="004D4B40">
      <w:pPr>
        <w:tabs>
          <w:tab w:val="left" w:pos="8025"/>
        </w:tabs>
        <w:rPr>
          <w:rFonts w:ascii="Brush Script MT" w:hAnsi="Brush Script MT" w:cs="Brush Script MT"/>
        </w:rPr>
      </w:pPr>
      <w:r>
        <w:tab/>
      </w:r>
      <w:r w:rsidRPr="00782819">
        <w:rPr>
          <w:rFonts w:ascii="Brush Script MT" w:hAnsi="Brush Script MT" w:cs="Brush Script MT"/>
        </w:rPr>
        <w:t>Gökdeniz</w:t>
      </w:r>
    </w:p>
    <w:p w:rsidR="00086FB4" w:rsidRDefault="00086FB4"/>
    <w:sectPr w:rsidR="00086FB4" w:rsidSect="00F52959">
      <w:footerReference w:type="default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FB4" w:rsidRDefault="00086FB4" w:rsidP="00852828">
      <w:r>
        <w:separator/>
      </w:r>
    </w:p>
  </w:endnote>
  <w:endnote w:type="continuationSeparator" w:id="0">
    <w:p w:rsidR="00086FB4" w:rsidRDefault="00086FB4" w:rsidP="00852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B4" w:rsidRDefault="00086FB4" w:rsidP="00E4006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86FB4" w:rsidRDefault="00086FB4" w:rsidP="00C215A4">
    <w:pPr>
      <w:jc w:val="center"/>
      <w:rPr>
        <w:b/>
        <w:b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FB4" w:rsidRDefault="00086FB4" w:rsidP="00852828">
      <w:r>
        <w:separator/>
      </w:r>
    </w:p>
  </w:footnote>
  <w:footnote w:type="continuationSeparator" w:id="0">
    <w:p w:rsidR="00086FB4" w:rsidRDefault="00086FB4" w:rsidP="008528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B40"/>
    <w:rsid w:val="00086FB4"/>
    <w:rsid w:val="00154490"/>
    <w:rsid w:val="00272A37"/>
    <w:rsid w:val="004D4B40"/>
    <w:rsid w:val="00687058"/>
    <w:rsid w:val="00782819"/>
    <w:rsid w:val="007E690E"/>
    <w:rsid w:val="00835BF0"/>
    <w:rsid w:val="00852828"/>
    <w:rsid w:val="00C215A4"/>
    <w:rsid w:val="00E40060"/>
    <w:rsid w:val="00F52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B4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4B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4B40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4D4B40"/>
  </w:style>
  <w:style w:type="paragraph" w:styleId="Header">
    <w:name w:val="header"/>
    <w:basedOn w:val="Normal"/>
    <w:link w:val="HeaderChar"/>
    <w:uiPriority w:val="99"/>
    <w:rsid w:val="004D4B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4B40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462</Words>
  <Characters>2638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subject/>
  <dc:creator>GÖKDENİZ</dc:creator>
  <cp:keywords/>
  <dc:description/>
  <cp:lastModifiedBy>Edanur</cp:lastModifiedBy>
  <cp:revision>2</cp:revision>
  <dcterms:created xsi:type="dcterms:W3CDTF">2017-10-16T16:10:00Z</dcterms:created>
  <dcterms:modified xsi:type="dcterms:W3CDTF">2017-10-16T16:10:00Z</dcterms:modified>
</cp:coreProperties>
</file>