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68" w:rsidRDefault="00AA2268" w:rsidP="003167EB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41" w:rightFromText="141" w:vertAnchor="page" w:horzAnchor="margin" w:tblpX="-68" w:tblpY="631"/>
        <w:tblW w:w="1088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349"/>
        <w:gridCol w:w="4532"/>
      </w:tblGrid>
      <w:tr w:rsidR="00AA2268" w:rsidRPr="003862AD">
        <w:trPr>
          <w:trHeight w:val="675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68" w:rsidRPr="003862AD" w:rsidRDefault="00AA2268" w:rsidP="00E46F5F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2017-2018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BİLGİ BULUT  İLKOKULU 4/A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SINIFI</w:t>
            </w:r>
          </w:p>
          <w:p w:rsidR="00AA2268" w:rsidRPr="0085748A" w:rsidRDefault="00AA2268" w:rsidP="00E46F5F">
            <w:pPr>
              <w:jc w:val="center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MATEMATİK 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DERSİ 2.DÖNEM 1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.YAZILI SINAVI</w:t>
            </w:r>
          </w:p>
        </w:tc>
      </w:tr>
      <w:tr w:rsidR="00AA2268" w:rsidRPr="003862AD">
        <w:trPr>
          <w:trHeight w:val="404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68" w:rsidRPr="003862AD" w:rsidRDefault="00AA2268" w:rsidP="00E46F5F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ADI-SOYADI: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        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268" w:rsidRPr="003862AD" w:rsidRDefault="00AA2268" w:rsidP="00E46F5F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PUANI:</w:t>
            </w:r>
          </w:p>
        </w:tc>
      </w:tr>
      <w:tr w:rsidR="00AA2268" w:rsidRPr="003862AD">
        <w:trPr>
          <w:trHeight w:val="396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68" w:rsidRPr="003862AD" w:rsidRDefault="00AA2268" w:rsidP="00EC3885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22 Mart 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68" w:rsidRPr="003862AD" w:rsidRDefault="00AA2268" w:rsidP="00E46F5F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A2268" w:rsidRDefault="00AA2268" w:rsidP="00F46726">
      <w:pPr>
        <w:rPr>
          <w:rFonts w:ascii="Arial" w:hAnsi="Arial" w:cs="Arial"/>
          <w:b/>
          <w:bCs/>
          <w:sz w:val="10"/>
          <w:szCs w:val="10"/>
        </w:rPr>
      </w:pPr>
    </w:p>
    <w:p w:rsidR="00AA2268" w:rsidRDefault="00AA2268" w:rsidP="00F46726">
      <w:pPr>
        <w:rPr>
          <w:rFonts w:ascii="Arial" w:hAnsi="Arial" w:cs="Arial"/>
          <w:b/>
          <w:bCs/>
          <w:sz w:val="10"/>
          <w:szCs w:val="10"/>
        </w:rPr>
      </w:pPr>
    </w:p>
    <w:p w:rsidR="00AA2268" w:rsidRPr="005E443A" w:rsidRDefault="00AA2268" w:rsidP="00F46726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W w:w="109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5"/>
        <w:gridCol w:w="5670"/>
      </w:tblGrid>
      <w:tr w:rsidR="00AA2268">
        <w:trPr>
          <w:trHeight w:val="1195"/>
        </w:trPr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1) </w:t>
            </w:r>
            <w:r w:rsidRPr="00C25F11">
              <w:rPr>
                <w:lang w:eastAsia="en-US"/>
              </w:rPr>
              <w:t>704 x 5 işleminin sonucu aşağıdakilerden hangisidir eşittir?</w:t>
            </w:r>
          </w:p>
          <w:p w:rsidR="00AA2268" w:rsidRPr="00C25F11" w:rsidRDefault="00AA2268" w:rsidP="00C25F11">
            <w:pPr>
              <w:ind w:right="-1065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  A. </w:t>
            </w:r>
            <w:r w:rsidRPr="00C25F11">
              <w:rPr>
                <w:lang w:eastAsia="en-US"/>
              </w:rPr>
              <w:t xml:space="preserve">352         </w:t>
            </w:r>
          </w:p>
          <w:p w:rsidR="00AA2268" w:rsidRPr="00C25F11" w:rsidRDefault="00AA2268" w:rsidP="00C25F11">
            <w:pPr>
              <w:ind w:right="-1065"/>
              <w:rPr>
                <w:lang w:eastAsia="en-US"/>
              </w:rPr>
            </w:pPr>
            <w:r w:rsidRPr="00C25F11">
              <w:rPr>
                <w:lang w:eastAsia="en-US"/>
              </w:rPr>
              <w:t xml:space="preserve">  </w:t>
            </w: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3500       </w:t>
            </w:r>
          </w:p>
          <w:p w:rsidR="00AA2268" w:rsidRPr="00C25F11" w:rsidRDefault="00AA2268" w:rsidP="00C25F11">
            <w:pPr>
              <w:ind w:right="-1065"/>
              <w:rPr>
                <w:lang w:eastAsia="en-US"/>
              </w:rPr>
            </w:pPr>
            <w:r w:rsidRPr="00C25F11">
              <w:rPr>
                <w:lang w:eastAsia="en-US"/>
              </w:rPr>
              <w:t xml:space="preserve">  </w:t>
            </w: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3502         </w:t>
            </w:r>
          </w:p>
          <w:p w:rsidR="00AA2268" w:rsidRPr="00C25F11" w:rsidRDefault="00AA2268" w:rsidP="00C25F11">
            <w:pPr>
              <w:ind w:right="-1065"/>
              <w:rPr>
                <w:b/>
                <w:bCs/>
              </w:rPr>
            </w:pPr>
            <w:r w:rsidRPr="00C25F11">
              <w:rPr>
                <w:lang w:eastAsia="en-US"/>
              </w:rPr>
              <w:t xml:space="preserve">  </w:t>
            </w: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3520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7) </w:t>
            </w:r>
            <w:r w:rsidRPr="00C25F11">
              <w:rPr>
                <w:lang w:eastAsia="en-US"/>
              </w:rPr>
              <w:t>40 100 : 100 bölme işleminde bölüm aşağıdakilerden hangisine eşittir?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41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401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410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4010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A2268"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2) </w:t>
            </w:r>
            <w:r w:rsidRPr="00C25F11">
              <w:rPr>
                <w:lang w:eastAsia="en-US"/>
              </w:rPr>
              <w:t>102 x 100 işleminin sonucu aşağıdakilerden hangisine eşittir?</w:t>
            </w:r>
          </w:p>
          <w:p w:rsidR="00AA2268" w:rsidRPr="00C25F11" w:rsidRDefault="00AA2268" w:rsidP="00C25F11">
            <w:pPr>
              <w:spacing w:line="276" w:lineRule="auto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10 200 </w:t>
            </w:r>
          </w:p>
          <w:p w:rsidR="00AA2268" w:rsidRPr="00C25F11" w:rsidRDefault="00AA2268" w:rsidP="00C25F11">
            <w:pPr>
              <w:spacing w:line="276" w:lineRule="auto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10002 </w:t>
            </w:r>
          </w:p>
          <w:p w:rsidR="00AA2268" w:rsidRPr="00C25F11" w:rsidRDefault="00AA2268" w:rsidP="00C25F11">
            <w:pPr>
              <w:spacing w:line="276" w:lineRule="auto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10 020 </w:t>
            </w:r>
          </w:p>
          <w:p w:rsidR="00AA2268" w:rsidRPr="001646F7" w:rsidRDefault="00AA2268" w:rsidP="00C25F11">
            <w:pPr>
              <w:spacing w:line="276" w:lineRule="auto"/>
              <w:rPr>
                <w:noProof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1020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noProof/>
              </w:rPr>
              <w:pict>
                <v:rect id="_x0000_s1026" style="position:absolute;margin-left:201.85pt;margin-top:-1pt;width:69.1pt;height:43.5pt;z-index:251657216">
                  <v:textbox style="mso-next-textbox:#_x0000_s1026">
                    <w:txbxContent>
                      <w:p w:rsidR="00AA2268" w:rsidRDefault="00AA2268">
                        <w:r w:rsidRPr="00AE3F47">
                          <w:rPr>
                            <w:noProof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2" o:spid="_x0000_i1026" type="#_x0000_t75" style="width:54pt;height:34.5pt;visibility:visible">
                              <v:imagedata r:id="rId5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 w:rsidRPr="00C25F11">
              <w:rPr>
                <w:b/>
                <w:bCs/>
              </w:rPr>
              <w:t>8)</w:t>
            </w:r>
            <w:r w:rsidRPr="00C25F11">
              <w:rPr>
                <w:lang w:eastAsia="en-US"/>
              </w:rPr>
              <w:t xml:space="preserve"> Yandaki bölme işleminde, bölünen ile       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lang w:eastAsia="en-US"/>
              </w:rPr>
              <w:t xml:space="preserve"> bölen en yakın onluğa yuvarlandığında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lang w:eastAsia="en-US"/>
              </w:rPr>
              <w:t xml:space="preserve"> bölüm ile ilgili tahmininiz ne olur?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17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18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19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20</w:t>
            </w:r>
          </w:p>
        </w:tc>
      </w:tr>
      <w:tr w:rsidR="00AA2268"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3) </w:t>
            </w:r>
            <w:r w:rsidRPr="00C25F11">
              <w:rPr>
                <w:lang w:eastAsia="en-US"/>
              </w:rPr>
              <w:t>84 x 25 işleminin sonucu aşağıdakilerden hangisine eşittir?</w:t>
            </w:r>
          </w:p>
          <w:p w:rsidR="00AA2268" w:rsidRPr="00C25F11" w:rsidRDefault="00AA2268" w:rsidP="00DA5A84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210           </w:t>
            </w:r>
          </w:p>
          <w:p w:rsidR="00AA2268" w:rsidRPr="00C25F11" w:rsidRDefault="00AA2268" w:rsidP="00DA5A84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1200        </w:t>
            </w:r>
          </w:p>
          <w:p w:rsidR="00AA2268" w:rsidRPr="00C25F11" w:rsidRDefault="00AA2268" w:rsidP="00DA5A84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2000         </w:t>
            </w:r>
          </w:p>
          <w:p w:rsidR="00AA2268" w:rsidRPr="00C25F11" w:rsidRDefault="00AA2268" w:rsidP="00AC732B">
            <w:pPr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2100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>9)</w:t>
            </w:r>
            <w:r w:rsidRPr="00C25F11">
              <w:rPr>
                <w:lang w:eastAsia="en-US"/>
              </w:rPr>
              <w:t xml:space="preserve"> 156 havucu 12 tavşana eşit paylaştırırsanız her tavşana kaç havuç düşer?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13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14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15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16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A2268"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4) </w:t>
            </w:r>
            <w:r w:rsidRPr="00C25F11">
              <w:rPr>
                <w:lang w:eastAsia="en-US"/>
              </w:rPr>
              <w:t>Her birinde 93 şeker bulunan 65 paketin tümünde kaç şeker vardır?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5935        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5945      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6035         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6045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noProof/>
              </w:rPr>
              <w:pict>
                <v:rect id="_x0000_s1027" style="position:absolute;margin-left:153.2pt;margin-top:9.15pt;width:117.75pt;height:69pt;z-index:251658240;mso-position-horizontal-relative:text;mso-position-vertical-relative:text">
                  <v:textbox style="mso-next-textbox:#_x0000_s1027">
                    <w:txbxContent>
                      <w:p w:rsidR="00AA2268" w:rsidRDefault="00AA2268">
                        <w:r w:rsidRPr="00AE3F47">
                          <w:rPr>
                            <w:noProof/>
                          </w:rPr>
                          <w:pict>
                            <v:shape id="Resim 14" o:spid="_x0000_i1028" type="#_x0000_t75" style="width:112.5pt;height:69pt;visibility:visible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AA2268" w:rsidRPr="00C25F11" w:rsidRDefault="00AA2268" w:rsidP="00C25F11">
            <w:pPr>
              <w:ind w:right="-416"/>
              <w:rPr>
                <w:color w:val="000000"/>
              </w:rPr>
            </w:pPr>
            <w:r w:rsidRPr="00CF0161">
              <w:t>10)</w:t>
            </w:r>
            <w:r w:rsidRPr="00C25F11">
              <w:rPr>
                <w:lang w:eastAsia="en-US"/>
              </w:rPr>
              <w:t xml:space="preserve"> </w:t>
            </w:r>
            <w:r w:rsidRPr="00C25F11">
              <w:rPr>
                <w:color w:val="000000"/>
              </w:rPr>
              <w:t>Yukarıda verilenlere göre</w:t>
            </w:r>
            <w:r w:rsidRPr="00CF0161">
              <w:t xml:space="preserve">                                </w:t>
            </w:r>
          </w:p>
          <w:p w:rsidR="00AA2268" w:rsidRPr="00C25F11" w:rsidRDefault="00AA2268" w:rsidP="00CF0161">
            <w:pPr>
              <w:rPr>
                <w:color w:val="000000"/>
              </w:rPr>
            </w:pPr>
            <w:r w:rsidRPr="00C25F11">
              <w:rPr>
                <w:noProof/>
                <w:color w:val="000000"/>
              </w:rPr>
              <w:t xml:space="preserve"> </w:t>
            </w:r>
            <w:r w:rsidRPr="00C25F11">
              <w:rPr>
                <w:color w:val="000000"/>
              </w:rPr>
              <w:t xml:space="preserve">(K + M) </w:t>
            </w:r>
            <w:r w:rsidRPr="00C25F11">
              <w:rPr>
                <w:color w:val="000000"/>
                <w:u w:val="single"/>
              </w:rPr>
              <w:t>toplamı</w:t>
            </w:r>
            <w:r w:rsidRPr="00C25F11">
              <w:rPr>
                <w:color w:val="000000"/>
              </w:rPr>
              <w:t xml:space="preserve"> kaçtır?</w:t>
            </w:r>
          </w:p>
          <w:p w:rsidR="00AA2268" w:rsidRPr="00C25F11" w:rsidRDefault="00AA2268" w:rsidP="00CF0161">
            <w:pPr>
              <w:rPr>
                <w:b/>
                <w:bCs/>
                <w:color w:val="000000"/>
              </w:rPr>
            </w:pPr>
            <w:r w:rsidRPr="00C25F11">
              <w:rPr>
                <w:b/>
                <w:bCs/>
                <w:color w:val="000000"/>
              </w:rPr>
              <w:t>A.</w:t>
            </w:r>
            <w:r w:rsidRPr="00C25F11">
              <w:rPr>
                <w:color w:val="000000"/>
              </w:rPr>
              <w:t xml:space="preserve">120 </w:t>
            </w:r>
            <w:r w:rsidRPr="00C25F11">
              <w:rPr>
                <w:b/>
                <w:bCs/>
                <w:color w:val="000000"/>
              </w:rPr>
              <w:t xml:space="preserve">  </w:t>
            </w:r>
            <w:r w:rsidRPr="00C25F11">
              <w:rPr>
                <w:b/>
                <w:bCs/>
                <w:color w:val="000000"/>
              </w:rPr>
              <w:tab/>
            </w:r>
          </w:p>
          <w:p w:rsidR="00AA2268" w:rsidRPr="00C25F11" w:rsidRDefault="00AA2268" w:rsidP="00CF0161">
            <w:pPr>
              <w:rPr>
                <w:b/>
                <w:bCs/>
                <w:color w:val="000000"/>
              </w:rPr>
            </w:pPr>
            <w:r w:rsidRPr="00C25F11">
              <w:rPr>
                <w:b/>
                <w:bCs/>
                <w:color w:val="000000"/>
              </w:rPr>
              <w:t>B.</w:t>
            </w:r>
            <w:r w:rsidRPr="00C25F11">
              <w:rPr>
                <w:color w:val="000000"/>
              </w:rPr>
              <w:t>122</w:t>
            </w:r>
            <w:r w:rsidRPr="00C25F11">
              <w:rPr>
                <w:b/>
                <w:bCs/>
                <w:color w:val="000000"/>
              </w:rPr>
              <w:t xml:space="preserve">      </w:t>
            </w:r>
          </w:p>
          <w:p w:rsidR="00AA2268" w:rsidRPr="00C25F11" w:rsidRDefault="00AA2268" w:rsidP="00CF0161">
            <w:pPr>
              <w:rPr>
                <w:b/>
                <w:bCs/>
                <w:color w:val="000000"/>
              </w:rPr>
            </w:pPr>
            <w:r w:rsidRPr="00C25F11">
              <w:rPr>
                <w:b/>
                <w:bCs/>
                <w:color w:val="000000"/>
              </w:rPr>
              <w:t>C.</w:t>
            </w:r>
            <w:r w:rsidRPr="00C25F11">
              <w:rPr>
                <w:color w:val="000000"/>
              </w:rPr>
              <w:t>125</w:t>
            </w:r>
            <w:r w:rsidRPr="00C25F11">
              <w:rPr>
                <w:color w:val="000000"/>
              </w:rPr>
              <w:tab/>
            </w:r>
          </w:p>
          <w:p w:rsidR="00AA2268" w:rsidRPr="00C25F11" w:rsidRDefault="00AA2268" w:rsidP="00CF0161">
            <w:pPr>
              <w:rPr>
                <w:b/>
                <w:bCs/>
                <w:color w:val="000000"/>
              </w:rPr>
            </w:pPr>
            <w:r w:rsidRPr="00C25F11">
              <w:rPr>
                <w:b/>
                <w:bCs/>
                <w:color w:val="000000"/>
              </w:rPr>
              <w:t>D.</w:t>
            </w:r>
            <w:r w:rsidRPr="00C25F11">
              <w:rPr>
                <w:color w:val="000000"/>
              </w:rPr>
              <w:t>130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A2268"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noProof/>
              </w:rPr>
              <w:pict>
                <v:rect id="_x0000_s1028" style="position:absolute;margin-left:150.7pt;margin-top:4.95pt;width:68.25pt;height:51.7pt;z-index:251656192;mso-position-horizontal-relative:text;mso-position-vertical-relative:text">
                  <v:textbox style="mso-next-textbox:#_x0000_s1028">
                    <w:txbxContent>
                      <w:p w:rsidR="00AA2268" w:rsidRDefault="00AA2268">
                        <w:r w:rsidRPr="00AE3F47">
                          <w:rPr>
                            <w:noProof/>
                          </w:rPr>
                          <w:pict>
                            <v:shape id="Resim 1" o:spid="_x0000_i1030" type="#_x0000_t75" style="width:52.5pt;height:46.5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 xml:space="preserve">5) </w:t>
            </w:r>
            <w:r w:rsidRPr="00C25F11">
              <w:rPr>
                <w:lang w:eastAsia="en-US"/>
              </w:rPr>
              <w:t xml:space="preserve">Yandaki kalansız bölme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lang w:eastAsia="en-US"/>
              </w:rPr>
              <w:t xml:space="preserve">işleminde bölünen kaçtır?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515 </w:t>
            </w:r>
            <w:r w:rsidRPr="00C25F11">
              <w:rPr>
                <w:noProof/>
              </w:rPr>
              <w:t xml:space="preserve">        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525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535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545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>11)</w:t>
            </w:r>
            <w:r w:rsidRPr="00C25F11">
              <w:rPr>
                <w:lang w:eastAsia="en-US"/>
              </w:rPr>
              <w:t xml:space="preserve"> (33 + 57) : 15 işleminin sonucu kaçtır?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>3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4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5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6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A2268">
        <w:tc>
          <w:tcPr>
            <w:tcW w:w="5245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  <w:noProof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lang w:eastAsia="en-US"/>
              </w:rPr>
            </w:pPr>
            <w:r w:rsidRPr="00C25F11">
              <w:rPr>
                <w:b/>
                <w:bCs/>
                <w:noProof/>
              </w:rPr>
              <w:t>6)</w:t>
            </w:r>
            <w:r w:rsidRPr="00C25F11">
              <w:rPr>
                <w:rFonts w:ascii="HelveticaNeue" w:hAnsi="HelveticaNeue" w:cs="HelveticaNeue"/>
                <w:lang w:eastAsia="en-US"/>
              </w:rPr>
              <w:t xml:space="preserve"> 816 </w:t>
            </w:r>
            <w:r w:rsidRPr="00C25F11">
              <w:rPr>
                <w:rFonts w:ascii="Symbol" w:hAnsi="Symbol" w:cs="Symbol"/>
                <w:lang w:eastAsia="en-US"/>
              </w:rPr>
              <w:t></w:t>
            </w:r>
            <w:r w:rsidRPr="00C25F11">
              <w:rPr>
                <w:rFonts w:ascii="Symbol" w:hAnsi="Symbol" w:cs="Symbol"/>
                <w:lang w:eastAsia="en-US"/>
              </w:rPr>
              <w:t></w:t>
            </w:r>
            <w:r w:rsidRPr="00C25F11">
              <w:rPr>
                <w:rFonts w:ascii="HelveticaNeue" w:hAnsi="HelveticaNeue" w:cs="HelveticaNeue"/>
                <w:lang w:eastAsia="en-US"/>
              </w:rPr>
              <w:t>8 bölme işleminde bölüm aşağıdakilerden hangisine eşittir?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lang w:eastAsia="en-US"/>
              </w:rPr>
            </w:pPr>
            <w:r w:rsidRPr="00C25F11">
              <w:rPr>
                <w:rFonts w:ascii="HelveticaNeue-Bold" w:hAnsi="HelveticaNeue-Bold" w:cs="HelveticaNeue-Bold"/>
                <w:b/>
                <w:bCs/>
                <w:lang w:eastAsia="en-US"/>
              </w:rPr>
              <w:t xml:space="preserve">A. </w:t>
            </w:r>
            <w:r w:rsidRPr="00C25F11">
              <w:rPr>
                <w:rFonts w:ascii="HelveticaNeue" w:hAnsi="HelveticaNeue" w:cs="HelveticaNeue"/>
                <w:lang w:eastAsia="en-US"/>
              </w:rPr>
              <w:t xml:space="preserve">12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lang w:eastAsia="en-US"/>
              </w:rPr>
            </w:pPr>
            <w:r w:rsidRPr="00C25F11">
              <w:rPr>
                <w:rFonts w:ascii="HelveticaNeue-Bold" w:hAnsi="HelveticaNeue-Bold" w:cs="HelveticaNeue-Bold"/>
                <w:b/>
                <w:bCs/>
                <w:lang w:eastAsia="en-US"/>
              </w:rPr>
              <w:t xml:space="preserve">B. </w:t>
            </w:r>
            <w:r w:rsidRPr="00C25F11">
              <w:rPr>
                <w:rFonts w:ascii="HelveticaNeue" w:hAnsi="HelveticaNeue" w:cs="HelveticaNeue"/>
                <w:lang w:eastAsia="en-US"/>
              </w:rPr>
              <w:t xml:space="preserve">92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lang w:eastAsia="en-US"/>
              </w:rPr>
            </w:pPr>
            <w:r w:rsidRPr="00C25F11">
              <w:rPr>
                <w:rFonts w:ascii="HelveticaNeue-Bold" w:hAnsi="HelveticaNeue-Bold" w:cs="HelveticaNeue-Bold"/>
                <w:b/>
                <w:bCs/>
                <w:lang w:eastAsia="en-US"/>
              </w:rPr>
              <w:t xml:space="preserve">C. </w:t>
            </w:r>
            <w:r w:rsidRPr="00C25F11">
              <w:rPr>
                <w:rFonts w:ascii="HelveticaNeue" w:hAnsi="HelveticaNeue" w:cs="HelveticaNeue"/>
                <w:lang w:eastAsia="en-US"/>
              </w:rPr>
              <w:t xml:space="preserve">101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  <w:noProof/>
              </w:rPr>
            </w:pPr>
            <w:r w:rsidRPr="00C25F11">
              <w:rPr>
                <w:rFonts w:ascii="HelveticaNeue-Bold" w:hAnsi="HelveticaNeue-Bold" w:cs="HelveticaNeue-Bold"/>
                <w:b/>
                <w:bCs/>
                <w:lang w:eastAsia="en-US"/>
              </w:rPr>
              <w:t xml:space="preserve">D. </w:t>
            </w:r>
            <w:r w:rsidRPr="00C25F11">
              <w:rPr>
                <w:rFonts w:ascii="HelveticaNeue" w:hAnsi="HelveticaNeue" w:cs="HelveticaNeue"/>
                <w:lang w:eastAsia="en-US"/>
              </w:rPr>
              <w:t>102</w:t>
            </w:r>
          </w:p>
        </w:tc>
        <w:tc>
          <w:tcPr>
            <w:tcW w:w="5670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>12)</w:t>
            </w:r>
            <w:r w:rsidRPr="00C25F11">
              <w:rPr>
                <w:lang w:eastAsia="en-US"/>
              </w:rPr>
              <w:t xml:space="preserve"> (32 – 7) x 6 işleminin sonucu kaçtır?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>140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150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160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180</w:t>
            </w:r>
          </w:p>
        </w:tc>
      </w:tr>
    </w:tbl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p w:rsidR="00AA2268" w:rsidRDefault="00AA2268" w:rsidP="002D1C89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10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6"/>
        <w:gridCol w:w="5407"/>
      </w:tblGrid>
      <w:tr w:rsidR="00AA2268" w:rsidRPr="009A3EC0">
        <w:trPr>
          <w:trHeight w:val="1696"/>
        </w:trPr>
        <w:tc>
          <w:tcPr>
            <w:tcW w:w="5616" w:type="dxa"/>
          </w:tcPr>
          <w:p w:rsidR="00AA2268" w:rsidRPr="00C25F11" w:rsidRDefault="00AA2268" w:rsidP="00A77251">
            <w:pPr>
              <w:rPr>
                <w:b/>
                <w:bCs/>
              </w:rPr>
            </w:pPr>
            <w:r w:rsidRPr="00C25F11">
              <w:rPr>
                <w:b/>
                <w:bCs/>
              </w:rPr>
              <w:t>13)</w:t>
            </w:r>
            <w:r w:rsidRPr="00C25F11">
              <w:rPr>
                <w:lang w:eastAsia="en-US"/>
              </w:rPr>
              <w:t xml:space="preserve"> </w:t>
            </w:r>
            <w:r w:rsidRPr="009A3EC0">
              <w:t>Aşağıdaki kesirlerden kaç tanesi bileşik kesirdir?</w:t>
            </w:r>
          </w:p>
          <w:p w:rsidR="00AA2268" w:rsidRPr="009A3EC0" w:rsidRDefault="00AA2268" w:rsidP="00C25F11">
            <w:pPr>
              <w:tabs>
                <w:tab w:val="num" w:pos="360"/>
              </w:tabs>
              <w:ind w:left="180" w:hanging="180"/>
            </w:pPr>
            <w:r w:rsidRPr="009A3EC0">
              <w:t xml:space="preserve">                               </w:t>
            </w:r>
            <w:r w:rsidRPr="00C25F11">
              <w:rPr>
                <w:position w:val="-24"/>
              </w:rPr>
              <w:object w:dxaOrig="240" w:dyaOrig="620">
                <v:shape id="_x0000_i1031" type="#_x0000_t75" style="width:12pt;height:30.75pt" o:ole="">
                  <v:imagedata r:id="rId8" o:title=""/>
                </v:shape>
                <o:OLEObject Type="Embed" ProgID="Equation.3" ShapeID="_x0000_i1031" DrawAspect="Content" ObjectID="_1582894893" r:id="rId9"/>
              </w:object>
            </w:r>
            <w:r w:rsidRPr="009A3EC0">
              <w:t xml:space="preserve">, </w:t>
            </w:r>
            <w:r w:rsidRPr="00C25F11">
              <w:rPr>
                <w:position w:val="-24"/>
              </w:rPr>
              <w:object w:dxaOrig="240" w:dyaOrig="620">
                <v:shape id="_x0000_i1032" type="#_x0000_t75" style="width:12pt;height:30.75pt" o:ole="">
                  <v:imagedata r:id="rId10" o:title=""/>
                </v:shape>
                <o:OLEObject Type="Embed" ProgID="Equation.3" ShapeID="_x0000_i1032" DrawAspect="Content" ObjectID="_1582894894" r:id="rId11"/>
              </w:object>
            </w:r>
            <w:r w:rsidRPr="009A3EC0">
              <w:t xml:space="preserve">, </w:t>
            </w:r>
            <w:r w:rsidRPr="00C25F11">
              <w:rPr>
                <w:position w:val="-24"/>
              </w:rPr>
              <w:object w:dxaOrig="240" w:dyaOrig="620">
                <v:shape id="_x0000_i1033" type="#_x0000_t75" style="width:12pt;height:30.75pt" o:ole="">
                  <v:imagedata r:id="rId12" o:title=""/>
                </v:shape>
                <o:OLEObject Type="Embed" ProgID="Equation.3" ShapeID="_x0000_i1033" DrawAspect="Content" ObjectID="_1582894895" r:id="rId13"/>
              </w:object>
            </w:r>
            <w:r w:rsidRPr="009A3EC0">
              <w:t xml:space="preserve">, </w:t>
            </w:r>
            <w:r w:rsidRPr="00C25F11">
              <w:rPr>
                <w:position w:val="-24"/>
              </w:rPr>
              <w:object w:dxaOrig="740" w:dyaOrig="620">
                <v:shape id="_x0000_i1034" type="#_x0000_t75" style="width:36.75pt;height:30.75pt" o:ole="">
                  <v:imagedata r:id="rId14" o:title=""/>
                </v:shape>
                <o:OLEObject Type="Embed" ProgID="Equation.3" ShapeID="_x0000_i1034" DrawAspect="Content" ObjectID="_1582894896" r:id="rId15"/>
              </w:object>
            </w:r>
          </w:p>
          <w:p w:rsidR="00AA2268" w:rsidRPr="009A3EC0" w:rsidRDefault="00AA2268" w:rsidP="00C25F11">
            <w:pPr>
              <w:tabs>
                <w:tab w:val="num" w:pos="360"/>
              </w:tabs>
              <w:ind w:left="180" w:hanging="180"/>
            </w:pPr>
          </w:p>
          <w:p w:rsidR="00AA2268" w:rsidRPr="00C25F11" w:rsidRDefault="00AA2268" w:rsidP="009A3EC0">
            <w:pPr>
              <w:rPr>
                <w:sz w:val="22"/>
                <w:szCs w:val="22"/>
              </w:rPr>
            </w:pPr>
            <w:r w:rsidRPr="00C25F11">
              <w:rPr>
                <w:b/>
                <w:bCs/>
                <w:sz w:val="22"/>
                <w:szCs w:val="22"/>
              </w:rPr>
              <w:t xml:space="preserve">          A.</w:t>
            </w:r>
            <w:r w:rsidRPr="00C25F11">
              <w:rPr>
                <w:sz w:val="22"/>
                <w:szCs w:val="22"/>
              </w:rPr>
              <w:t xml:space="preserve"> 2</w:t>
            </w:r>
            <w:r w:rsidRPr="00C25F11">
              <w:rPr>
                <w:sz w:val="22"/>
                <w:szCs w:val="22"/>
              </w:rPr>
              <w:tab/>
              <w:t xml:space="preserve">      </w:t>
            </w:r>
            <w:r w:rsidRPr="00C25F11">
              <w:rPr>
                <w:b/>
                <w:bCs/>
                <w:sz w:val="22"/>
                <w:szCs w:val="22"/>
              </w:rPr>
              <w:t>B</w:t>
            </w:r>
            <w:r w:rsidRPr="00C25F11">
              <w:rPr>
                <w:sz w:val="22"/>
                <w:szCs w:val="22"/>
              </w:rPr>
              <w:t>. 3</w:t>
            </w:r>
            <w:r w:rsidRPr="00C25F11">
              <w:rPr>
                <w:sz w:val="22"/>
                <w:szCs w:val="22"/>
              </w:rPr>
              <w:tab/>
              <w:t xml:space="preserve">              </w:t>
            </w:r>
            <w:r w:rsidRPr="00C25F11">
              <w:rPr>
                <w:b/>
                <w:bCs/>
                <w:sz w:val="22"/>
                <w:szCs w:val="22"/>
              </w:rPr>
              <w:t>C.</w:t>
            </w:r>
            <w:r w:rsidRPr="00C25F11">
              <w:rPr>
                <w:sz w:val="22"/>
                <w:szCs w:val="22"/>
              </w:rPr>
              <w:t xml:space="preserve"> 4 </w:t>
            </w:r>
            <w:r w:rsidRPr="00C25F11">
              <w:rPr>
                <w:sz w:val="22"/>
                <w:szCs w:val="22"/>
              </w:rPr>
              <w:tab/>
              <w:t xml:space="preserve">         </w:t>
            </w:r>
            <w:r w:rsidRPr="00C25F11">
              <w:rPr>
                <w:b/>
                <w:bCs/>
                <w:sz w:val="22"/>
                <w:szCs w:val="22"/>
              </w:rPr>
              <w:t>D.</w:t>
            </w:r>
            <w:r w:rsidRPr="00C25F11">
              <w:rPr>
                <w:sz w:val="22"/>
                <w:szCs w:val="22"/>
              </w:rPr>
              <w:t xml:space="preserve"> 5</w:t>
            </w:r>
          </w:p>
        </w:tc>
        <w:tc>
          <w:tcPr>
            <w:tcW w:w="5407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>20)</w:t>
            </w:r>
            <w:r w:rsidRPr="00C25F11">
              <w:rPr>
                <w:lang w:eastAsia="en-US"/>
              </w:rPr>
              <w:t xml:space="preserve"> “On beş tam yüzde beş” ondalık kesri aşağıdakilerden hangisidir?</w:t>
            </w:r>
          </w:p>
          <w:p w:rsidR="00AA2268" w:rsidRPr="00C25F11" w:rsidRDefault="00AA2268" w:rsidP="00FE7EC3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15,05 </w:t>
            </w:r>
          </w:p>
          <w:p w:rsidR="00AA2268" w:rsidRPr="00C25F11" w:rsidRDefault="00AA2268" w:rsidP="00FE7EC3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15,55 </w:t>
            </w:r>
          </w:p>
          <w:p w:rsidR="00AA2268" w:rsidRPr="00C25F11" w:rsidRDefault="00AA2268" w:rsidP="00FE7EC3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15,5 </w:t>
            </w:r>
          </w:p>
          <w:p w:rsidR="00AA2268" w:rsidRPr="00C25F11" w:rsidRDefault="00AA2268" w:rsidP="00FE7EC3">
            <w:pPr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51,50</w:t>
            </w:r>
          </w:p>
        </w:tc>
      </w:tr>
      <w:tr w:rsidR="00AA2268" w:rsidRPr="009A3EC0">
        <w:tc>
          <w:tcPr>
            <w:tcW w:w="5616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</w:p>
          <w:p w:rsidR="00AA2268" w:rsidRPr="00C25F11" w:rsidRDefault="00AA2268" w:rsidP="00A77251">
            <w:pPr>
              <w:rPr>
                <w:b/>
                <w:bCs/>
              </w:rPr>
            </w:pPr>
            <w:r w:rsidRPr="00C25F11">
              <w:rPr>
                <w:b/>
                <w:bCs/>
              </w:rPr>
              <w:t>14)</w:t>
            </w:r>
            <w:r w:rsidRPr="00C25F11">
              <w:rPr>
                <w:lang w:eastAsia="en-US"/>
              </w:rPr>
              <w:t xml:space="preserve"> </w:t>
            </w:r>
            <w:r w:rsidRPr="009A3EC0">
              <w:t>Aşağıdaki kesirlerden hangisi birim kesirdir?</w:t>
            </w:r>
          </w:p>
          <w:p w:rsidR="00AA2268" w:rsidRPr="009A3EC0" w:rsidRDefault="00AA2268" w:rsidP="00C25F11">
            <w:pPr>
              <w:tabs>
                <w:tab w:val="num" w:pos="360"/>
              </w:tabs>
              <w:ind w:left="180" w:hanging="180"/>
            </w:pPr>
            <w:r w:rsidRPr="00C25F11">
              <w:rPr>
                <w:b/>
                <w:bCs/>
                <w:sz w:val="22"/>
                <w:szCs w:val="22"/>
              </w:rPr>
              <w:t xml:space="preserve">          A.</w:t>
            </w:r>
            <w:r w:rsidRPr="00C25F11">
              <w:rPr>
                <w:sz w:val="22"/>
                <w:szCs w:val="22"/>
              </w:rPr>
              <w:t xml:space="preserve"> </w:t>
            </w:r>
            <w:r w:rsidRPr="00C25F11">
              <w:rPr>
                <w:position w:val="-24"/>
              </w:rPr>
              <w:object w:dxaOrig="240" w:dyaOrig="620">
                <v:shape id="_x0000_i1035" type="#_x0000_t75" style="width:12pt;height:30.75pt" o:ole="">
                  <v:imagedata r:id="rId16" o:title=""/>
                </v:shape>
                <o:OLEObject Type="Embed" ProgID="Equation.3" ShapeID="_x0000_i1035" DrawAspect="Content" ObjectID="_1582894897" r:id="rId17"/>
              </w:object>
            </w:r>
            <w:r w:rsidRPr="009A3EC0">
              <w:tab/>
            </w:r>
            <w:r w:rsidRPr="00C25F11">
              <w:rPr>
                <w:b/>
                <w:bCs/>
                <w:sz w:val="22"/>
                <w:szCs w:val="22"/>
              </w:rPr>
              <w:t>B</w:t>
            </w:r>
            <w:r w:rsidRPr="00C25F11">
              <w:rPr>
                <w:sz w:val="22"/>
                <w:szCs w:val="22"/>
              </w:rPr>
              <w:t xml:space="preserve">. </w:t>
            </w:r>
            <w:r w:rsidRPr="00C25F11">
              <w:rPr>
                <w:position w:val="-24"/>
              </w:rPr>
              <w:object w:dxaOrig="320" w:dyaOrig="620">
                <v:shape id="_x0000_i1036" type="#_x0000_t75" style="width:15.75pt;height:30.75pt" o:ole="">
                  <v:imagedata r:id="rId18" o:title=""/>
                </v:shape>
                <o:OLEObject Type="Embed" ProgID="Equation.3" ShapeID="_x0000_i1036" DrawAspect="Content" ObjectID="_1582894898" r:id="rId19"/>
              </w:object>
            </w:r>
            <w:r w:rsidRPr="009A3EC0">
              <w:t xml:space="preserve">             </w:t>
            </w:r>
            <w:r w:rsidRPr="00C25F11">
              <w:rPr>
                <w:b/>
                <w:bCs/>
                <w:sz w:val="22"/>
                <w:szCs w:val="22"/>
              </w:rPr>
              <w:t>C.</w:t>
            </w:r>
            <w:r w:rsidRPr="00C25F11">
              <w:rPr>
                <w:sz w:val="22"/>
                <w:szCs w:val="22"/>
              </w:rPr>
              <w:t xml:space="preserve"> </w:t>
            </w:r>
            <w:r w:rsidRPr="00C25F11">
              <w:rPr>
                <w:position w:val="-24"/>
              </w:rPr>
              <w:object w:dxaOrig="360" w:dyaOrig="620">
                <v:shape id="_x0000_i1037" type="#_x0000_t75" style="width:18pt;height:30.75pt" o:ole="">
                  <v:imagedata r:id="rId20" o:title=""/>
                </v:shape>
                <o:OLEObject Type="Embed" ProgID="Equation.3" ShapeID="_x0000_i1037" DrawAspect="Content" ObjectID="_1582894899" r:id="rId21"/>
              </w:object>
            </w:r>
            <w:r w:rsidRPr="009A3EC0">
              <w:tab/>
            </w:r>
            <w:r>
              <w:t xml:space="preserve">       </w:t>
            </w:r>
            <w:r w:rsidRPr="00C25F11">
              <w:rPr>
                <w:b/>
                <w:bCs/>
                <w:sz w:val="22"/>
                <w:szCs w:val="22"/>
              </w:rPr>
              <w:t>D.</w:t>
            </w:r>
            <w:r w:rsidRPr="00C25F11">
              <w:rPr>
                <w:sz w:val="22"/>
                <w:szCs w:val="22"/>
              </w:rPr>
              <w:t xml:space="preserve"> </w:t>
            </w:r>
            <w:r w:rsidRPr="00C25F11">
              <w:rPr>
                <w:position w:val="-24"/>
              </w:rPr>
              <w:object w:dxaOrig="320" w:dyaOrig="620">
                <v:shape id="_x0000_i1038" type="#_x0000_t75" style="width:15.75pt;height:30.75pt" o:ole="">
                  <v:imagedata r:id="rId22" o:title=""/>
                </v:shape>
                <o:OLEObject Type="Embed" ProgID="Equation.3" ShapeID="_x0000_i1038" DrawAspect="Content" ObjectID="_1582894900" r:id="rId23"/>
              </w:object>
            </w:r>
          </w:p>
          <w:p w:rsidR="00AA2268" w:rsidRPr="00C25F11" w:rsidRDefault="00AA2268" w:rsidP="00CE7B83">
            <w:pPr>
              <w:rPr>
                <w:b/>
                <w:bCs/>
              </w:rPr>
            </w:pPr>
          </w:p>
        </w:tc>
        <w:tc>
          <w:tcPr>
            <w:tcW w:w="5407" w:type="dxa"/>
          </w:tcPr>
          <w:p w:rsidR="00AA2268" w:rsidRPr="00C25F11" w:rsidRDefault="00AA2268" w:rsidP="003E5668">
            <w:pPr>
              <w:rPr>
                <w:b/>
                <w:bCs/>
              </w:rPr>
            </w:pPr>
          </w:p>
          <w:p w:rsidR="00AA2268" w:rsidRPr="00C25F11" w:rsidRDefault="00AA2268" w:rsidP="003E5668">
            <w:pPr>
              <w:rPr>
                <w:b/>
                <w:bCs/>
              </w:rPr>
            </w:pPr>
            <w:r w:rsidRPr="00C25F11">
              <w:rPr>
                <w:b/>
                <w:bCs/>
              </w:rPr>
              <w:t xml:space="preserve">21) </w:t>
            </w:r>
            <w:r w:rsidRPr="003E5668">
              <w:t>“ 2, 05 ” sayısının okunuşu hangisidir?</w:t>
            </w:r>
            <w:r w:rsidRPr="00C25F11">
              <w:rPr>
                <w:b/>
                <w:bCs/>
                <w:i/>
                <w:iCs/>
              </w:rPr>
              <w:t xml:space="preserve">  </w:t>
            </w:r>
          </w:p>
          <w:p w:rsidR="00AA2268" w:rsidRPr="00C25F11" w:rsidRDefault="00AA2268" w:rsidP="00C25F11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İki yüz beş   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A2268" w:rsidRPr="00C25F11" w:rsidRDefault="00AA2268" w:rsidP="00C25F11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>İki tam yüzde beş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</w:p>
          <w:p w:rsidR="00AA2268" w:rsidRPr="00C25F11" w:rsidRDefault="00AA2268" w:rsidP="00C25F11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</w:rPr>
              <w:t xml:space="preserve">İki tam beş </w:t>
            </w:r>
            <w:r w:rsidRPr="00C25F11">
              <w:rPr>
                <w:rFonts w:ascii="Times New Roman" w:hAnsi="Times New Roman" w:cs="Times New Roman"/>
              </w:rPr>
              <w:tab/>
            </w:r>
            <w:r w:rsidRPr="00C25F11">
              <w:rPr>
                <w:rFonts w:ascii="Times New Roman" w:hAnsi="Times New Roman" w:cs="Times New Roman"/>
              </w:rPr>
              <w:tab/>
            </w:r>
          </w:p>
          <w:p w:rsidR="00AA2268" w:rsidRPr="00C25F11" w:rsidRDefault="00AA2268" w:rsidP="00C25F11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</w:rPr>
              <w:t>İki tam sıfır beş</w:t>
            </w:r>
          </w:p>
        </w:tc>
      </w:tr>
      <w:tr w:rsidR="00AA2268" w:rsidRPr="009A3EC0">
        <w:tc>
          <w:tcPr>
            <w:tcW w:w="5616" w:type="dxa"/>
          </w:tcPr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5F11">
              <w:rPr>
                <w:b/>
                <w:bCs/>
              </w:rPr>
              <w:t>15)</w:t>
            </w:r>
            <w:r w:rsidRPr="00C25F11">
              <w:rPr>
                <w:lang w:eastAsia="en-US"/>
              </w:rPr>
              <w:t xml:space="preserve"> </w:t>
            </w:r>
            <w:r w:rsidRPr="00C25F11">
              <w:rPr>
                <w:noProof/>
                <w:sz w:val="22"/>
                <w:szCs w:val="22"/>
              </w:rPr>
              <w:pict>
                <v:shape id="Resim 52" o:spid="_x0000_i1039" type="#_x0000_t75" style="width:253.5pt;height:62.25pt;visibility:visible">
                  <v:imagedata r:id="rId24" o:title=""/>
                </v:shape>
              </w:pict>
            </w:r>
          </w:p>
          <w:p w:rsidR="00AA2268" w:rsidRPr="00C25F11" w:rsidRDefault="00AA2268" w:rsidP="00AA0EC2">
            <w:pPr>
              <w:rPr>
                <w:b/>
                <w:bCs/>
              </w:rPr>
            </w:pPr>
          </w:p>
        </w:tc>
        <w:tc>
          <w:tcPr>
            <w:tcW w:w="5407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           </w:t>
            </w:r>
          </w:p>
          <w:p w:rsidR="00AA2268" w:rsidRPr="00C25F11" w:rsidRDefault="00AA2268" w:rsidP="00B942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22)  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>0,48 ondalık kesrinin kesir çizgisiyle yazılışı aşağıdakilerden hangisidir?</w:t>
            </w:r>
          </w:p>
          <w:p w:rsidR="00AA2268" w:rsidRPr="003E5668" w:rsidRDefault="00AA2268" w:rsidP="003E5668">
            <w:r w:rsidRPr="00C25F11">
              <w:rPr>
                <w:b/>
                <w:bCs/>
              </w:rPr>
              <w:t>A.</w:t>
            </w:r>
            <w:r>
              <w:t xml:space="preserve"> </w:t>
            </w:r>
            <w:r w:rsidRPr="009A3EC0">
              <w:t xml:space="preserve"> </w:t>
            </w:r>
            <w:r w:rsidRPr="00C25F11">
              <w:rPr>
                <w:b/>
                <w:bCs/>
                <w:position w:val="-24"/>
              </w:rPr>
              <w:object w:dxaOrig="560" w:dyaOrig="620">
                <v:shape id="_x0000_i1040" type="#_x0000_t75" style="width:27.75pt;height:30.75pt" o:ole="">
                  <v:imagedata r:id="rId25" o:title=""/>
                </v:shape>
                <o:OLEObject Type="Embed" ProgID="Msxml2.SAXXMLReader.5.0" ShapeID="_x0000_i1040" DrawAspect="Content" ObjectID="_1582894901" r:id="rId26"/>
              </w:object>
            </w:r>
            <w:r w:rsidRPr="00C25F11">
              <w:rPr>
                <w:b/>
                <w:bCs/>
              </w:rPr>
              <w:tab/>
              <w:t xml:space="preserve">B.  </w:t>
            </w:r>
            <w:r w:rsidRPr="00C25F11">
              <w:rPr>
                <w:b/>
                <w:bCs/>
                <w:position w:val="-24"/>
              </w:rPr>
              <w:pict>
                <v:shape id="_x0000_i1041" type="#_x0000_t75" style="width:21.75pt;height:30.75pt">
                  <v:imagedata r:id="rId27" o:title=""/>
                </v:shape>
              </w:pict>
            </w:r>
            <w:r w:rsidRPr="00C25F11">
              <w:rPr>
                <w:b/>
                <w:bCs/>
              </w:rPr>
              <w:t xml:space="preserve"> </w:t>
            </w:r>
            <w:r w:rsidRPr="009A3EC0">
              <w:t xml:space="preserve">  </w:t>
            </w:r>
            <w:r>
              <w:t xml:space="preserve">   </w:t>
            </w:r>
            <w:r w:rsidRPr="00C25F11">
              <w:rPr>
                <w:b/>
                <w:bCs/>
              </w:rPr>
              <w:t xml:space="preserve">C. </w:t>
            </w:r>
            <w:r w:rsidRPr="00C25F11">
              <w:rPr>
                <w:b/>
                <w:bCs/>
                <w:position w:val="-24"/>
              </w:rPr>
              <w:pict>
                <v:shape id="_x0000_i1042" type="#_x0000_t75" style="width:17.25pt;height:30.75pt">
                  <v:imagedata r:id="rId28" o:title=""/>
                </v:shape>
              </w:pict>
            </w:r>
            <w:r>
              <w:t xml:space="preserve">       </w:t>
            </w:r>
            <w:r w:rsidRPr="00C25F11">
              <w:rPr>
                <w:b/>
                <w:bCs/>
              </w:rPr>
              <w:t>D.</w:t>
            </w:r>
            <w:r w:rsidRPr="009A3EC0">
              <w:t xml:space="preserve"> </w:t>
            </w:r>
            <w:r w:rsidRPr="00C25F11">
              <w:rPr>
                <w:b/>
                <w:bCs/>
                <w:position w:val="-24"/>
              </w:rPr>
              <w:pict>
                <v:shape id="_x0000_i1043" type="#_x0000_t75" style="width:17.25pt;height:30.75pt">
                  <v:imagedata r:id="rId29" o:title=""/>
                </v:shape>
              </w:pict>
            </w:r>
          </w:p>
        </w:tc>
      </w:tr>
      <w:tr w:rsidR="00AA2268" w:rsidRPr="009A3EC0">
        <w:tc>
          <w:tcPr>
            <w:tcW w:w="5616" w:type="dxa"/>
          </w:tcPr>
          <w:p w:rsidR="00AA2268" w:rsidRPr="00C25F11" w:rsidRDefault="00AA2268" w:rsidP="00AE651D">
            <w:pPr>
              <w:rPr>
                <w:b/>
                <w:bCs/>
              </w:rPr>
            </w:pPr>
            <w:r w:rsidRPr="00C25F11">
              <w:rPr>
                <w:b/>
                <w:bCs/>
              </w:rPr>
              <w:t xml:space="preserve">16) </w:t>
            </w:r>
          </w:p>
          <w:p w:rsidR="00AA2268" w:rsidRPr="00C25F11" w:rsidRDefault="00AA2268" w:rsidP="00AE651D">
            <w:pPr>
              <w:rPr>
                <w:b/>
                <w:bCs/>
              </w:rPr>
            </w:pPr>
            <w:r w:rsidRPr="00C25F11">
              <w:rPr>
                <w:b/>
                <w:bCs/>
                <w:noProof/>
                <w:sz w:val="22"/>
                <w:szCs w:val="22"/>
              </w:rPr>
              <w:pict>
                <v:shape id="Resim 61" o:spid="_x0000_i1044" type="#_x0000_t75" style="width:265.5pt;height:82.5pt;visibility:visible">
                  <v:imagedata r:id="rId30" o:title=""/>
                </v:shape>
              </w:pict>
            </w:r>
          </w:p>
        </w:tc>
        <w:tc>
          <w:tcPr>
            <w:tcW w:w="5407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</w:p>
          <w:p w:rsidR="00AA2268" w:rsidRPr="00C25F11" w:rsidRDefault="00AA2268" w:rsidP="00B942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23)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>0,5 ondalık kesrinin kesir çizgisiyle yazılışı aşağıdakilerden hangisidir?</w:t>
            </w:r>
          </w:p>
          <w:p w:rsidR="00AA2268" w:rsidRPr="00C25F11" w:rsidRDefault="00AA2268" w:rsidP="00B9424B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2268" w:rsidRPr="00C25F11" w:rsidRDefault="00AA2268" w:rsidP="00B942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i1045" type="#_x0000_t75" style="width:21.75pt;height:30.75pt">
                  <v:imagedata r:id="rId31" o:title=""/>
                </v:shape>
              </w:pic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i1046" type="#_x0000_t75" style="width:15.75pt;height:30.75pt">
                  <v:imagedata r:id="rId32" o:title=""/>
                </v:shape>
              </w:pic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  <w:r w:rsidRPr="00C25F1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i1047" type="#_x0000_t75" style="width:27.75pt;height:30.75pt">
                  <v:imagedata r:id="rId33" o:title=""/>
                </v:shape>
              </w:pic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2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  <w:r w:rsidRPr="00C25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F11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>
                <v:shape id="_x0000_i1048" type="#_x0000_t75" style="width:17.25pt;height:30.75pt">
                  <v:imagedata r:id="rId34" o:title=""/>
                </v:shape>
              </w:pict>
            </w:r>
          </w:p>
          <w:p w:rsidR="00AA2268" w:rsidRPr="00C25F11" w:rsidRDefault="00AA2268" w:rsidP="00FE3DFD">
            <w:pPr>
              <w:rPr>
                <w:lang w:eastAsia="en-US"/>
              </w:rPr>
            </w:pPr>
          </w:p>
        </w:tc>
      </w:tr>
      <w:tr w:rsidR="00AA2268" w:rsidRPr="009A3EC0">
        <w:trPr>
          <w:trHeight w:val="1856"/>
        </w:trPr>
        <w:tc>
          <w:tcPr>
            <w:tcW w:w="5616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</w:p>
          <w:p w:rsidR="00AA2268" w:rsidRPr="009A3EC0" w:rsidRDefault="00AA2268" w:rsidP="00AE651D">
            <w:r w:rsidRPr="00C25F11">
              <w:rPr>
                <w:b/>
                <w:bCs/>
              </w:rPr>
              <w:t>17)</w:t>
            </w:r>
            <w:r w:rsidRPr="00C25F11">
              <w:rPr>
                <w:lang w:eastAsia="en-US"/>
              </w:rPr>
              <w:t xml:space="preserve"> </w:t>
            </w:r>
            <w:r w:rsidRPr="009A3EC0">
              <w:t>Aşağıdaki sıralamalardan hangisi yanlıştır?</w:t>
            </w:r>
          </w:p>
          <w:p w:rsidR="00AA2268" w:rsidRPr="009A3EC0" w:rsidRDefault="00AA2268" w:rsidP="00C25F11">
            <w:pPr>
              <w:tabs>
                <w:tab w:val="num" w:pos="360"/>
              </w:tabs>
              <w:ind w:left="180" w:hanging="180"/>
            </w:pPr>
            <w:r w:rsidRPr="00C25F11">
              <w:rPr>
                <w:b/>
                <w:bCs/>
              </w:rPr>
              <w:t xml:space="preserve">         A.</w:t>
            </w:r>
            <w:r>
              <w:t xml:space="preserve"> </w:t>
            </w:r>
            <w:r w:rsidRPr="009A3EC0">
              <w:t xml:space="preserve"> </w:t>
            </w:r>
            <w:r w:rsidRPr="00C25F11">
              <w:rPr>
                <w:position w:val="-24"/>
              </w:rPr>
              <w:object w:dxaOrig="1120" w:dyaOrig="620">
                <v:shape id="_x0000_i1049" type="#_x0000_t75" style="width:56.25pt;height:30.75pt" o:ole="">
                  <v:imagedata r:id="rId35" o:title=""/>
                </v:shape>
                <o:OLEObject Type="Embed" ProgID="Equation.3" ShapeID="_x0000_i1049" DrawAspect="Content" ObjectID="_1582894902" r:id="rId36"/>
              </w:object>
            </w:r>
            <w:r w:rsidRPr="009A3EC0">
              <w:tab/>
            </w:r>
            <w:r w:rsidRPr="009A3EC0">
              <w:tab/>
            </w:r>
            <w:r>
              <w:t xml:space="preserve">    </w:t>
            </w:r>
            <w:r w:rsidRPr="00C25F11">
              <w:rPr>
                <w:b/>
                <w:bCs/>
              </w:rPr>
              <w:t>B.</w:t>
            </w:r>
            <w:r>
              <w:t xml:space="preserve"> </w:t>
            </w:r>
            <w:r w:rsidRPr="00C25F11">
              <w:rPr>
                <w:position w:val="-24"/>
              </w:rPr>
              <w:object w:dxaOrig="1020" w:dyaOrig="620">
                <v:shape id="_x0000_i1050" type="#_x0000_t75" style="width:51pt;height:30.75pt" o:ole="">
                  <v:imagedata r:id="rId37" o:title=""/>
                </v:shape>
                <o:OLEObject Type="Embed" ProgID="Equation.3" ShapeID="_x0000_i1050" DrawAspect="Content" ObjectID="_1582894903" r:id="rId38"/>
              </w:object>
            </w:r>
            <w:r w:rsidRPr="009A3EC0">
              <w:t xml:space="preserve">                   </w:t>
            </w:r>
          </w:p>
          <w:p w:rsidR="00AA2268" w:rsidRPr="003E5668" w:rsidRDefault="00AA2268" w:rsidP="00C25F11">
            <w:pPr>
              <w:tabs>
                <w:tab w:val="num" w:pos="360"/>
              </w:tabs>
              <w:ind w:left="180" w:hanging="180"/>
            </w:pPr>
            <w:r w:rsidRPr="00C25F11">
              <w:rPr>
                <w:b/>
                <w:bCs/>
              </w:rPr>
              <w:t xml:space="preserve">         C.</w:t>
            </w:r>
            <w:r>
              <w:t xml:space="preserve">  </w:t>
            </w:r>
            <w:r w:rsidRPr="00C25F11">
              <w:rPr>
                <w:position w:val="-24"/>
              </w:rPr>
              <w:object w:dxaOrig="999" w:dyaOrig="620">
                <v:shape id="_x0000_i1051" type="#_x0000_t75" style="width:50.25pt;height:30.75pt" o:ole="">
                  <v:imagedata r:id="rId39" o:title=""/>
                </v:shape>
                <o:OLEObject Type="Embed" ProgID="Equation.3" ShapeID="_x0000_i1051" DrawAspect="Content" ObjectID="_1582894904" r:id="rId40"/>
              </w:object>
            </w:r>
            <w:r>
              <w:tab/>
            </w:r>
            <w:r>
              <w:tab/>
              <w:t xml:space="preserve">    </w:t>
            </w:r>
            <w:r w:rsidRPr="00C25F11">
              <w:rPr>
                <w:b/>
                <w:bCs/>
              </w:rPr>
              <w:t>D.</w:t>
            </w:r>
            <w:r>
              <w:t xml:space="preserve"> </w:t>
            </w:r>
            <w:r w:rsidRPr="009A3EC0">
              <w:t xml:space="preserve"> </w:t>
            </w:r>
            <w:r w:rsidRPr="00C25F11">
              <w:rPr>
                <w:position w:val="-24"/>
              </w:rPr>
              <w:object w:dxaOrig="999" w:dyaOrig="620">
                <v:shape id="_x0000_i1052" type="#_x0000_t75" style="width:50.25pt;height:30.75pt" o:ole="">
                  <v:imagedata r:id="rId41" o:title=""/>
                </v:shape>
                <o:OLEObject Type="Embed" ProgID="Equation.3" ShapeID="_x0000_i1052" DrawAspect="Content" ObjectID="_1582894905" r:id="rId42"/>
              </w:object>
            </w:r>
          </w:p>
        </w:tc>
        <w:tc>
          <w:tcPr>
            <w:tcW w:w="5407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</w:rPr>
              <w:t>24)</w:t>
            </w:r>
            <w:r w:rsidRPr="00C25F11">
              <w:rPr>
                <w:lang w:eastAsia="en-US"/>
              </w:rPr>
              <w:t xml:space="preserve"> Aşağıdakilerden hangisi 7,6’dan büyüktür?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</w:t>
            </w:r>
            <w:r w:rsidRPr="00C25F11">
              <w:rPr>
                <w:lang w:eastAsia="en-US"/>
              </w:rPr>
              <w:t xml:space="preserve">5,7 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</w:t>
            </w:r>
            <w:r w:rsidRPr="00C25F11">
              <w:rPr>
                <w:lang w:eastAsia="en-US"/>
              </w:rPr>
              <w:t xml:space="preserve">7,56 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</w:t>
            </w:r>
            <w:r w:rsidRPr="00C25F11">
              <w:rPr>
                <w:lang w:eastAsia="en-US"/>
              </w:rPr>
              <w:t xml:space="preserve">7,59 </w:t>
            </w: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D. </w:t>
            </w:r>
            <w:r w:rsidRPr="00C25F11">
              <w:rPr>
                <w:lang w:eastAsia="en-US"/>
              </w:rPr>
              <w:t>7,61</w:t>
            </w:r>
          </w:p>
          <w:p w:rsidR="00AA2268" w:rsidRPr="00C25F11" w:rsidRDefault="00AA2268" w:rsidP="00FE3DFD">
            <w:pPr>
              <w:rPr>
                <w:lang w:eastAsia="en-US"/>
              </w:rPr>
            </w:pPr>
          </w:p>
        </w:tc>
      </w:tr>
      <w:tr w:rsidR="00AA2268" w:rsidRPr="009A3EC0">
        <w:tc>
          <w:tcPr>
            <w:tcW w:w="5616" w:type="dxa"/>
          </w:tcPr>
          <w:p w:rsidR="00AA2268" w:rsidRPr="00C25F11" w:rsidRDefault="00AA2268" w:rsidP="00C25F11">
            <w:pPr>
              <w:tabs>
                <w:tab w:val="num" w:pos="360"/>
              </w:tabs>
              <w:rPr>
                <w:lang w:eastAsia="en-US"/>
              </w:rPr>
            </w:pPr>
            <w:r w:rsidRPr="00C25F11">
              <w:rPr>
                <w:b/>
                <w:bCs/>
              </w:rPr>
              <w:t>18)</w:t>
            </w:r>
            <w:r w:rsidRPr="00C25F11">
              <w:rPr>
                <w:lang w:eastAsia="en-US"/>
              </w:rPr>
              <w:t xml:space="preserve">    </w:t>
            </w:r>
            <w:r w:rsidRPr="00C25F11">
              <w:rPr>
                <w:b/>
                <w:bCs/>
                <w:position w:val="-24"/>
              </w:rPr>
              <w:object w:dxaOrig="300" w:dyaOrig="620">
                <v:shape id="_x0000_i1053" type="#_x0000_t75" style="width:15pt;height:30.75pt" o:ole="">
                  <v:imagedata r:id="rId43" o:title=""/>
                </v:shape>
                <o:OLEObject Type="Embed" ProgID="Equation.3" ShapeID="_x0000_i1053" DrawAspect="Content" ObjectID="_1582894906" r:id="rId44"/>
              </w:object>
            </w:r>
            <w:r w:rsidRPr="009A3EC0">
              <w:t>’i  56 olan elmaların  yarısı kaçtır?</w:t>
            </w:r>
          </w:p>
          <w:p w:rsidR="00AA2268" w:rsidRPr="00C25F11" w:rsidRDefault="00AA2268" w:rsidP="00C25F11">
            <w:pPr>
              <w:pStyle w:val="ListParagraph"/>
              <w:numPr>
                <w:ilvl w:val="0"/>
                <w:numId w:val="15"/>
              </w:numPr>
              <w:tabs>
                <w:tab w:val="num" w:pos="360"/>
              </w:tabs>
              <w:rPr>
                <w:sz w:val="22"/>
                <w:szCs w:val="22"/>
              </w:rPr>
            </w:pPr>
            <w:r w:rsidRPr="00C25F11">
              <w:rPr>
                <w:sz w:val="22"/>
                <w:szCs w:val="22"/>
              </w:rPr>
              <w:t>28</w:t>
            </w:r>
            <w:r w:rsidRPr="00C25F11">
              <w:rPr>
                <w:sz w:val="22"/>
                <w:szCs w:val="22"/>
              </w:rPr>
              <w:tab/>
            </w:r>
          </w:p>
          <w:p w:rsidR="00AA2268" w:rsidRPr="00C25F11" w:rsidRDefault="00AA2268" w:rsidP="00C25F11">
            <w:pPr>
              <w:pStyle w:val="ListParagraph"/>
              <w:numPr>
                <w:ilvl w:val="0"/>
                <w:numId w:val="15"/>
              </w:numPr>
              <w:tabs>
                <w:tab w:val="num" w:pos="360"/>
              </w:tabs>
              <w:rPr>
                <w:sz w:val="22"/>
                <w:szCs w:val="22"/>
              </w:rPr>
            </w:pPr>
            <w:r w:rsidRPr="00C25F11">
              <w:rPr>
                <w:sz w:val="22"/>
                <w:szCs w:val="22"/>
              </w:rPr>
              <w:t>154</w:t>
            </w:r>
            <w:r w:rsidRPr="00C25F11">
              <w:rPr>
                <w:sz w:val="22"/>
                <w:szCs w:val="22"/>
              </w:rPr>
              <w:tab/>
            </w:r>
            <w:r w:rsidRPr="00C25F11">
              <w:rPr>
                <w:sz w:val="22"/>
                <w:szCs w:val="22"/>
              </w:rPr>
              <w:tab/>
            </w:r>
          </w:p>
          <w:p w:rsidR="00AA2268" w:rsidRPr="00C25F11" w:rsidRDefault="00AA2268" w:rsidP="00C25F11">
            <w:pPr>
              <w:pStyle w:val="ListParagraph"/>
              <w:numPr>
                <w:ilvl w:val="0"/>
                <w:numId w:val="15"/>
              </w:numPr>
              <w:tabs>
                <w:tab w:val="num" w:pos="360"/>
              </w:tabs>
              <w:rPr>
                <w:sz w:val="22"/>
                <w:szCs w:val="22"/>
              </w:rPr>
            </w:pPr>
            <w:r w:rsidRPr="00C25F11">
              <w:rPr>
                <w:sz w:val="22"/>
                <w:szCs w:val="22"/>
              </w:rPr>
              <w:t>308</w:t>
            </w:r>
            <w:r w:rsidRPr="00C25F11">
              <w:rPr>
                <w:sz w:val="22"/>
                <w:szCs w:val="22"/>
              </w:rPr>
              <w:tab/>
            </w:r>
            <w:r w:rsidRPr="00C25F11">
              <w:rPr>
                <w:sz w:val="22"/>
                <w:szCs w:val="22"/>
              </w:rPr>
              <w:tab/>
            </w:r>
          </w:p>
          <w:p w:rsidR="00AA2268" w:rsidRPr="00C25F11" w:rsidRDefault="00AA2268" w:rsidP="00C25F11">
            <w:pPr>
              <w:pStyle w:val="ListParagraph"/>
              <w:numPr>
                <w:ilvl w:val="0"/>
                <w:numId w:val="15"/>
              </w:numPr>
              <w:tabs>
                <w:tab w:val="num" w:pos="360"/>
              </w:tabs>
              <w:rPr>
                <w:sz w:val="22"/>
                <w:szCs w:val="22"/>
              </w:rPr>
            </w:pPr>
            <w:r w:rsidRPr="00C25F11">
              <w:rPr>
                <w:sz w:val="22"/>
                <w:szCs w:val="22"/>
              </w:rPr>
              <w:t xml:space="preserve">400  </w:t>
            </w:r>
          </w:p>
        </w:tc>
        <w:tc>
          <w:tcPr>
            <w:tcW w:w="5407" w:type="dxa"/>
          </w:tcPr>
          <w:p w:rsidR="00AA2268" w:rsidRPr="00C25F11" w:rsidRDefault="00AA2268" w:rsidP="002D1C89">
            <w:pPr>
              <w:rPr>
                <w:b/>
                <w:bCs/>
              </w:rPr>
            </w:pPr>
          </w:p>
          <w:p w:rsidR="00AA2268" w:rsidRPr="00C25F11" w:rsidRDefault="00AA2268" w:rsidP="00C25F1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C25F11">
              <w:rPr>
                <w:b/>
                <w:bCs/>
              </w:rPr>
              <w:t>25)</w:t>
            </w:r>
            <w:r w:rsidRPr="00C25F11">
              <w:rPr>
                <w:lang w:eastAsia="en-US"/>
              </w:rPr>
              <w:t xml:space="preserve"> Aşağıdaki sıralamalardan hangisi </w:t>
            </w:r>
            <w:r w:rsidRPr="00C25F11">
              <w:rPr>
                <w:b/>
                <w:bCs/>
                <w:lang w:eastAsia="en-US"/>
              </w:rPr>
              <w:t>yanlıştır?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A.   </w:t>
            </w:r>
            <w:r w:rsidRPr="00C25F11">
              <w:rPr>
                <w:lang w:eastAsia="en-US"/>
              </w:rPr>
              <w:t xml:space="preserve">0,58 &lt; 0,6 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B.    </w:t>
            </w:r>
            <w:r w:rsidRPr="00C25F11">
              <w:rPr>
                <w:lang w:eastAsia="en-US"/>
              </w:rPr>
              <w:t xml:space="preserve">2,9 &lt; 3,1 </w:t>
            </w:r>
          </w:p>
          <w:p w:rsidR="00AA2268" w:rsidRPr="00C25F11" w:rsidRDefault="00AA2268" w:rsidP="00484E27">
            <w:pPr>
              <w:rPr>
                <w:lang w:eastAsia="en-US"/>
              </w:rPr>
            </w:pPr>
            <w:r w:rsidRPr="00C25F11">
              <w:rPr>
                <w:b/>
                <w:bCs/>
                <w:lang w:eastAsia="en-US"/>
              </w:rPr>
              <w:t xml:space="preserve">C.  </w:t>
            </w:r>
            <w:r w:rsidRPr="00C25F11">
              <w:rPr>
                <w:lang w:eastAsia="en-US"/>
              </w:rPr>
              <w:t xml:space="preserve">7,38 &lt; 7,29 </w:t>
            </w:r>
          </w:p>
          <w:p w:rsidR="00AA2268" w:rsidRPr="00C25F11" w:rsidRDefault="00AA2268" w:rsidP="00484E27">
            <w:pPr>
              <w:rPr>
                <w:b/>
                <w:bCs/>
              </w:rPr>
            </w:pPr>
            <w:r w:rsidRPr="00C25F11">
              <w:rPr>
                <w:b/>
                <w:bCs/>
                <w:lang w:eastAsia="en-US"/>
              </w:rPr>
              <w:t xml:space="preserve">D.  </w:t>
            </w:r>
            <w:r w:rsidRPr="00C25F11">
              <w:rPr>
                <w:lang w:eastAsia="en-US"/>
              </w:rPr>
              <w:t>1,79 &lt; 2,01</w:t>
            </w:r>
          </w:p>
        </w:tc>
      </w:tr>
      <w:tr w:rsidR="00AA2268" w:rsidRPr="009A3EC0">
        <w:tc>
          <w:tcPr>
            <w:tcW w:w="5616" w:type="dxa"/>
          </w:tcPr>
          <w:p w:rsidR="00AA2268" w:rsidRPr="00C25F11" w:rsidRDefault="00AA2268" w:rsidP="00A70F4A">
            <w:pPr>
              <w:rPr>
                <w:b/>
                <w:bCs/>
              </w:rPr>
            </w:pPr>
            <w:r w:rsidRPr="00C25F11">
              <w:rPr>
                <w:b/>
                <w:bCs/>
              </w:rPr>
              <w:t xml:space="preserve">19)  </w:t>
            </w:r>
            <w:r w:rsidRPr="001A539A">
              <w:t xml:space="preserve">624 sayısının </w:t>
            </w:r>
            <w:r w:rsidRPr="00C25F11">
              <w:rPr>
                <w:position w:val="-24"/>
              </w:rPr>
              <w:object w:dxaOrig="240" w:dyaOrig="620">
                <v:shape id="_x0000_i1054" type="#_x0000_t75" style="width:12pt;height:30.75pt" o:ole="">
                  <v:imagedata r:id="rId45" o:title=""/>
                </v:shape>
                <o:OLEObject Type="Embed" ProgID="Equation.3" ShapeID="_x0000_i1054" DrawAspect="Content" ObjectID="_1582894907" r:id="rId46"/>
              </w:object>
            </w:r>
            <w:r w:rsidRPr="001A539A">
              <w:t>’i kaçtır?</w:t>
            </w:r>
          </w:p>
          <w:p w:rsidR="00AA2268" w:rsidRPr="00C25F11" w:rsidRDefault="00AA2268" w:rsidP="00C25F11">
            <w:pPr>
              <w:pStyle w:val="ListParagraph"/>
              <w:numPr>
                <w:ilvl w:val="0"/>
                <w:numId w:val="16"/>
              </w:numPr>
              <w:tabs>
                <w:tab w:val="num" w:pos="360"/>
              </w:tabs>
              <w:rPr>
                <w:sz w:val="22"/>
                <w:szCs w:val="22"/>
              </w:rPr>
            </w:pPr>
            <w:r w:rsidRPr="00C25F11">
              <w:rPr>
                <w:sz w:val="22"/>
                <w:szCs w:val="22"/>
              </w:rPr>
              <w:t>70</w:t>
            </w:r>
            <w:r w:rsidRPr="00C25F11">
              <w:rPr>
                <w:sz w:val="22"/>
                <w:szCs w:val="22"/>
              </w:rPr>
              <w:tab/>
              <w:t xml:space="preserve">         </w:t>
            </w:r>
            <w:r w:rsidRPr="00C25F11">
              <w:rPr>
                <w:b/>
                <w:bCs/>
                <w:sz w:val="22"/>
                <w:szCs w:val="22"/>
              </w:rPr>
              <w:t>B.</w:t>
            </w:r>
            <w:r w:rsidRPr="00C25F11">
              <w:rPr>
                <w:sz w:val="22"/>
                <w:szCs w:val="22"/>
              </w:rPr>
              <w:t xml:space="preserve"> 104</w:t>
            </w:r>
            <w:r w:rsidRPr="00C25F11">
              <w:rPr>
                <w:sz w:val="22"/>
                <w:szCs w:val="22"/>
              </w:rPr>
              <w:tab/>
            </w:r>
            <w:r w:rsidRPr="00C25F11">
              <w:rPr>
                <w:sz w:val="22"/>
                <w:szCs w:val="22"/>
              </w:rPr>
              <w:tab/>
            </w:r>
            <w:r w:rsidRPr="00C25F11">
              <w:rPr>
                <w:b/>
                <w:bCs/>
                <w:sz w:val="22"/>
                <w:szCs w:val="22"/>
              </w:rPr>
              <w:t>C.</w:t>
            </w:r>
            <w:r w:rsidRPr="00C25F11">
              <w:rPr>
                <w:sz w:val="22"/>
                <w:szCs w:val="22"/>
              </w:rPr>
              <w:t xml:space="preserve"> 212</w:t>
            </w:r>
            <w:r w:rsidRPr="00C25F11">
              <w:rPr>
                <w:sz w:val="22"/>
                <w:szCs w:val="22"/>
              </w:rPr>
              <w:tab/>
            </w:r>
            <w:r w:rsidRPr="00C25F11">
              <w:rPr>
                <w:sz w:val="22"/>
                <w:szCs w:val="22"/>
              </w:rPr>
              <w:tab/>
              <w:t xml:space="preserve"> D. 520</w:t>
            </w:r>
          </w:p>
        </w:tc>
        <w:tc>
          <w:tcPr>
            <w:tcW w:w="5407" w:type="dxa"/>
          </w:tcPr>
          <w:p w:rsidR="00AA2268" w:rsidRPr="00C25F11" w:rsidRDefault="00AA2268" w:rsidP="005C0F38">
            <w:pPr>
              <w:rPr>
                <w:b/>
                <w:bCs/>
              </w:rPr>
            </w:pPr>
          </w:p>
          <w:p w:rsidR="00AA2268" w:rsidRPr="00C25F11" w:rsidRDefault="00AA2268" w:rsidP="005C0F38">
            <w:pPr>
              <w:rPr>
                <w:i/>
                <w:iCs/>
              </w:rPr>
            </w:pPr>
            <w:r w:rsidRPr="00C25F11">
              <w:rPr>
                <w:b/>
                <w:bCs/>
              </w:rPr>
              <w:t xml:space="preserve">       </w:t>
            </w:r>
            <w:r w:rsidRPr="00C25F11">
              <w:rPr>
                <w:i/>
                <w:iCs/>
              </w:rPr>
              <w:t>25 soru x 4 puan =100 puan BAŞARILAR…</w:t>
            </w:r>
          </w:p>
        </w:tc>
      </w:tr>
    </w:tbl>
    <w:tbl>
      <w:tblPr>
        <w:tblpPr w:leftFromText="141" w:rightFromText="141" w:vertAnchor="text" w:horzAnchor="margin" w:tblpXSpec="right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22"/>
      </w:tblGrid>
      <w:tr w:rsidR="00AA2268" w:rsidRPr="009A3EC0">
        <w:tc>
          <w:tcPr>
            <w:tcW w:w="9322" w:type="dxa"/>
          </w:tcPr>
          <w:p w:rsidR="00AA2268" w:rsidRPr="00C25F11" w:rsidRDefault="00AA2268" w:rsidP="00C25F11">
            <w:pPr>
              <w:rPr>
                <w:b/>
                <w:bCs/>
              </w:rPr>
            </w:pPr>
            <w:r>
              <w:rPr>
                <w:noProof/>
              </w:rPr>
              <w:pict>
                <v:roundrect id="_x0000_s1029" style="position:absolute;margin-left:182.75pt;margin-top:7.35pt;width:274.5pt;height:24.75pt;z-index:251659264;mso-position-horizontal-relative:text;mso-position-vertical-relative:text" arcsize="10923f">
                  <v:textbox style="mso-next-textbox:#_x0000_s1029">
                    <w:txbxContent>
                      <w:p w:rsidR="00AA2268" w:rsidRPr="005C0F38" w:rsidRDefault="00AA2268" w:rsidP="0048244C">
                        <w:r>
                          <w:rPr>
                            <w:i/>
                            <w:iCs/>
                          </w:rPr>
                          <w:t>p</w:t>
                        </w:r>
                        <w:r w:rsidRPr="005C0F38">
                          <w:rPr>
                            <w:i/>
                            <w:iCs/>
                          </w:rPr>
                          <w:t>ay – büyüktür</w:t>
                        </w:r>
                        <w:r>
                          <w:rPr>
                            <w:i/>
                            <w:iCs/>
                          </w:rPr>
                          <w:t xml:space="preserve"> </w:t>
                        </w:r>
                        <w:r w:rsidRPr="005C0F38">
                          <w:rPr>
                            <w:i/>
                            <w:iCs/>
                          </w:rPr>
                          <w:t xml:space="preserve">– basit - çarpanlar - </w:t>
                        </w:r>
                        <w:r w:rsidRPr="005C0F38">
                          <w:rPr>
                            <w:i/>
                            <w:iCs/>
                            <w:noProof/>
                          </w:rPr>
                          <w:t>ondalık sayının</w:t>
                        </w:r>
                        <w:r w:rsidRPr="005C0F38">
                          <w:t xml:space="preserve">     </w:t>
                        </w:r>
                      </w:p>
                    </w:txbxContent>
                  </v:textbox>
                </v:roundrect>
              </w:pict>
            </w:r>
          </w:p>
          <w:p w:rsidR="00AA2268" w:rsidRPr="00C25F11" w:rsidRDefault="00AA2268" w:rsidP="00C25F11">
            <w:r w:rsidRPr="00C25F11">
              <w:rPr>
                <w:b/>
                <w:bCs/>
              </w:rPr>
              <w:t>Boşluklara uygun olanları  yazınız.</w:t>
            </w:r>
          </w:p>
          <w:p w:rsidR="00AA2268" w:rsidRPr="00C25F11" w:rsidRDefault="00AA2268" w:rsidP="00C25F11">
            <w:pPr>
              <w:rPr>
                <w:b/>
                <w:bCs/>
              </w:rPr>
            </w:pP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  <w:r w:rsidRPr="00C25F11">
              <w:rPr>
                <w:b/>
                <w:bCs/>
              </w:rPr>
              <w:t xml:space="preserve">        a</w:t>
            </w:r>
            <w:r w:rsidRPr="00C25F11">
              <w:rPr>
                <w:b/>
                <w:bCs/>
                <w:sz w:val="22"/>
                <w:szCs w:val="22"/>
              </w:rPr>
              <w:t>)</w:t>
            </w:r>
            <w:r w:rsidRPr="00C25F11">
              <w:rPr>
                <w:sz w:val="22"/>
                <w:szCs w:val="22"/>
              </w:rPr>
              <w:t xml:space="preserve">  </w:t>
            </w:r>
            <w:r w:rsidRPr="00C25F11">
              <w:rPr>
                <w:color w:val="000000"/>
                <w:sz w:val="22"/>
                <w:szCs w:val="22"/>
              </w:rPr>
              <w:t>Paydaları eşit olan kesirlerde, payı büyük olan kesir daha ………………………... .</w:t>
            </w: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  <w:r w:rsidRPr="00C25F11">
              <w:rPr>
                <w:b/>
                <w:bCs/>
                <w:sz w:val="22"/>
                <w:szCs w:val="22"/>
              </w:rPr>
              <w:t xml:space="preserve">        b)</w:t>
            </w:r>
            <w:r w:rsidRPr="00C25F11">
              <w:rPr>
                <w:sz w:val="22"/>
                <w:szCs w:val="22"/>
              </w:rPr>
              <w:t xml:space="preserve">  ……………………bütünden kaç eş parça alındığını gösterir.</w:t>
            </w: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  <w:r w:rsidRPr="00C25F11">
              <w:rPr>
                <w:b/>
                <w:bCs/>
                <w:sz w:val="22"/>
                <w:szCs w:val="22"/>
              </w:rPr>
              <w:t xml:space="preserve">        c)</w:t>
            </w:r>
            <w:r w:rsidRPr="00C25F11">
              <w:rPr>
                <w:sz w:val="22"/>
                <w:szCs w:val="22"/>
              </w:rPr>
              <w:t xml:space="preserve">  Payı paydasından küçük olan kesirlere ………………….. kesir denir.</w:t>
            </w: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</w:p>
          <w:p w:rsidR="00AA2268" w:rsidRPr="00C25F11" w:rsidRDefault="00AA2268" w:rsidP="00C25F11">
            <w:pPr>
              <w:rPr>
                <w:sz w:val="22"/>
                <w:szCs w:val="22"/>
              </w:rPr>
            </w:pPr>
            <w:r w:rsidRPr="00C25F11">
              <w:rPr>
                <w:b/>
                <w:bCs/>
                <w:sz w:val="22"/>
                <w:szCs w:val="22"/>
              </w:rPr>
              <w:t xml:space="preserve">        ç)</w:t>
            </w:r>
            <w:r w:rsidRPr="00C25F11">
              <w:rPr>
                <w:sz w:val="22"/>
                <w:szCs w:val="22"/>
              </w:rPr>
              <w:t xml:space="preserve">  Çarpma işleminde ………………………  yer değiştirdiğinde çarpım değişmez.</w:t>
            </w:r>
          </w:p>
          <w:p w:rsidR="00AA2268" w:rsidRPr="00C25F11" w:rsidRDefault="00AA2268" w:rsidP="00C25F11">
            <w:pPr>
              <w:rPr>
                <w:color w:val="000000"/>
                <w:sz w:val="22"/>
                <w:szCs w:val="22"/>
              </w:rPr>
            </w:pPr>
          </w:p>
          <w:p w:rsidR="00AA2268" w:rsidRPr="00C25F11" w:rsidRDefault="00AA2268" w:rsidP="00C25F11">
            <w:pPr>
              <w:rPr>
                <w:b/>
                <w:bCs/>
              </w:rPr>
            </w:pPr>
            <w:r w:rsidRPr="00C25F11">
              <w:rPr>
                <w:b/>
                <w:bCs/>
                <w:color w:val="000000"/>
                <w:sz w:val="22"/>
                <w:szCs w:val="22"/>
              </w:rPr>
              <w:t xml:space="preserve">        d)</w:t>
            </w:r>
            <w:r w:rsidRPr="00C25F11">
              <w:rPr>
                <w:color w:val="000000"/>
                <w:sz w:val="22"/>
                <w:szCs w:val="22"/>
              </w:rPr>
              <w:t xml:space="preserve">  </w:t>
            </w:r>
            <w:r w:rsidRPr="00C25F11">
              <w:rPr>
                <w:noProof/>
                <w:sz w:val="22"/>
                <w:szCs w:val="22"/>
              </w:rPr>
              <w:t>Onda birler basamağı …………………………… ilk basamağıdır.</w:t>
            </w:r>
            <w:r w:rsidRPr="009A3EC0">
              <w:rPr>
                <w:noProof/>
              </w:rPr>
              <w:t xml:space="preserve">      </w:t>
            </w:r>
          </w:p>
        </w:tc>
      </w:tr>
    </w:tbl>
    <w:p w:rsidR="00AA2268" w:rsidRPr="005C0F38" w:rsidRDefault="00AA2268" w:rsidP="002D1C89">
      <w:pPr>
        <w:rPr>
          <w:b/>
          <w:bCs/>
        </w:rPr>
      </w:pPr>
      <w:r>
        <w:rPr>
          <w:b/>
          <w:bCs/>
          <w:u w:val="single"/>
        </w:rPr>
        <w:t>Yedek</w:t>
      </w:r>
      <w:r w:rsidRPr="003E5668">
        <w:rPr>
          <w:b/>
          <w:bCs/>
          <w:u w:val="single"/>
        </w:rPr>
        <w:t>:</w:t>
      </w:r>
      <w:r w:rsidRPr="005C0F38">
        <w:rPr>
          <w:b/>
          <w:bCs/>
        </w:rPr>
        <w:t xml:space="preserve"> </w:t>
      </w:r>
    </w:p>
    <w:p w:rsidR="00AA2268" w:rsidRDefault="00AA2268" w:rsidP="00E839A7"/>
    <w:sectPr w:rsidR="00AA2268" w:rsidSect="00AF0994">
      <w:pgSz w:w="11906" w:h="16838"/>
      <w:pgMar w:top="737" w:right="680" w:bottom="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4514D2"/>
    <w:multiLevelType w:val="hybridMultilevel"/>
    <w:tmpl w:val="17D01002"/>
    <w:lvl w:ilvl="0" w:tplc="99A8264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756703"/>
    <w:multiLevelType w:val="hybridMultilevel"/>
    <w:tmpl w:val="588A2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C663D2"/>
    <w:multiLevelType w:val="hybridMultilevel"/>
    <w:tmpl w:val="F946AFF8"/>
    <w:lvl w:ilvl="0" w:tplc="6CA80106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172BE"/>
    <w:multiLevelType w:val="hybridMultilevel"/>
    <w:tmpl w:val="1A102132"/>
    <w:lvl w:ilvl="0" w:tplc="AA029768">
      <w:start w:val="20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B2F81"/>
    <w:multiLevelType w:val="hybridMultilevel"/>
    <w:tmpl w:val="84A8819A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87EA8"/>
    <w:multiLevelType w:val="hybridMultilevel"/>
    <w:tmpl w:val="96E69ED4"/>
    <w:lvl w:ilvl="0" w:tplc="A70C0A6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55B13"/>
    <w:multiLevelType w:val="hybridMultilevel"/>
    <w:tmpl w:val="5F2CA1CC"/>
    <w:lvl w:ilvl="0" w:tplc="94E47676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63231A"/>
    <w:multiLevelType w:val="hybridMultilevel"/>
    <w:tmpl w:val="AA3AE43A"/>
    <w:lvl w:ilvl="0" w:tplc="6EF057AA">
      <w:start w:val="20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6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2"/>
  </w:num>
  <w:num w:numId="14">
    <w:abstractNumId w:val="1"/>
  </w:num>
  <w:num w:numId="15">
    <w:abstractNumId w:val="14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9A7"/>
    <w:rsid w:val="00022C5D"/>
    <w:rsid w:val="000358AC"/>
    <w:rsid w:val="00060FAE"/>
    <w:rsid w:val="0007262D"/>
    <w:rsid w:val="000B1209"/>
    <w:rsid w:val="000C3EBB"/>
    <w:rsid w:val="000C6330"/>
    <w:rsid w:val="000D2364"/>
    <w:rsid w:val="000D40C1"/>
    <w:rsid w:val="000E1E44"/>
    <w:rsid w:val="000F1309"/>
    <w:rsid w:val="001045E7"/>
    <w:rsid w:val="00126F0D"/>
    <w:rsid w:val="0015206A"/>
    <w:rsid w:val="001646F7"/>
    <w:rsid w:val="00170806"/>
    <w:rsid w:val="00171638"/>
    <w:rsid w:val="00171B19"/>
    <w:rsid w:val="0017739E"/>
    <w:rsid w:val="001914A5"/>
    <w:rsid w:val="001A1C15"/>
    <w:rsid w:val="001A539A"/>
    <w:rsid w:val="001B00DC"/>
    <w:rsid w:val="001C4972"/>
    <w:rsid w:val="001C7B85"/>
    <w:rsid w:val="00204A10"/>
    <w:rsid w:val="002163D7"/>
    <w:rsid w:val="002203F4"/>
    <w:rsid w:val="00233AAF"/>
    <w:rsid w:val="00235C74"/>
    <w:rsid w:val="002616B7"/>
    <w:rsid w:val="0026767A"/>
    <w:rsid w:val="002907BA"/>
    <w:rsid w:val="0029649C"/>
    <w:rsid w:val="002A0286"/>
    <w:rsid w:val="002A1D05"/>
    <w:rsid w:val="002D1C89"/>
    <w:rsid w:val="002E3642"/>
    <w:rsid w:val="002F6DE6"/>
    <w:rsid w:val="003167EB"/>
    <w:rsid w:val="00322B37"/>
    <w:rsid w:val="00353266"/>
    <w:rsid w:val="0036401A"/>
    <w:rsid w:val="0036504A"/>
    <w:rsid w:val="003862AD"/>
    <w:rsid w:val="00395BA2"/>
    <w:rsid w:val="003E12A2"/>
    <w:rsid w:val="003E3187"/>
    <w:rsid w:val="003E5668"/>
    <w:rsid w:val="00445D75"/>
    <w:rsid w:val="0045198A"/>
    <w:rsid w:val="00470257"/>
    <w:rsid w:val="0048244C"/>
    <w:rsid w:val="00483D44"/>
    <w:rsid w:val="00484E27"/>
    <w:rsid w:val="00494779"/>
    <w:rsid w:val="004A1B1C"/>
    <w:rsid w:val="004D145B"/>
    <w:rsid w:val="004D184F"/>
    <w:rsid w:val="004D2C52"/>
    <w:rsid w:val="004E454E"/>
    <w:rsid w:val="004E4786"/>
    <w:rsid w:val="004E7EA0"/>
    <w:rsid w:val="004F3EBC"/>
    <w:rsid w:val="004F42CF"/>
    <w:rsid w:val="00553620"/>
    <w:rsid w:val="00566179"/>
    <w:rsid w:val="00574BDD"/>
    <w:rsid w:val="005B2240"/>
    <w:rsid w:val="005B2D41"/>
    <w:rsid w:val="005B7D63"/>
    <w:rsid w:val="005C0F38"/>
    <w:rsid w:val="005C7274"/>
    <w:rsid w:val="005D197C"/>
    <w:rsid w:val="005E443A"/>
    <w:rsid w:val="0060637C"/>
    <w:rsid w:val="00624F62"/>
    <w:rsid w:val="00671D74"/>
    <w:rsid w:val="00675CE9"/>
    <w:rsid w:val="00676BB1"/>
    <w:rsid w:val="006D680C"/>
    <w:rsid w:val="006F26C8"/>
    <w:rsid w:val="00715F37"/>
    <w:rsid w:val="0071799D"/>
    <w:rsid w:val="007518A4"/>
    <w:rsid w:val="00760631"/>
    <w:rsid w:val="007615CC"/>
    <w:rsid w:val="00765C55"/>
    <w:rsid w:val="007B571E"/>
    <w:rsid w:val="007B57CB"/>
    <w:rsid w:val="007C1F28"/>
    <w:rsid w:val="007D628A"/>
    <w:rsid w:val="007F12D0"/>
    <w:rsid w:val="0080629A"/>
    <w:rsid w:val="00840B88"/>
    <w:rsid w:val="00851BDE"/>
    <w:rsid w:val="008549E0"/>
    <w:rsid w:val="0085748A"/>
    <w:rsid w:val="00867124"/>
    <w:rsid w:val="0089012E"/>
    <w:rsid w:val="00896AC2"/>
    <w:rsid w:val="00897826"/>
    <w:rsid w:val="008B0681"/>
    <w:rsid w:val="008B7153"/>
    <w:rsid w:val="008C2076"/>
    <w:rsid w:val="008D43D5"/>
    <w:rsid w:val="00901C6D"/>
    <w:rsid w:val="00907942"/>
    <w:rsid w:val="00926103"/>
    <w:rsid w:val="009400F5"/>
    <w:rsid w:val="0096609C"/>
    <w:rsid w:val="00977059"/>
    <w:rsid w:val="009A3EC0"/>
    <w:rsid w:val="009B33CD"/>
    <w:rsid w:val="009D342F"/>
    <w:rsid w:val="009D60E0"/>
    <w:rsid w:val="009F0ACF"/>
    <w:rsid w:val="009F6F1E"/>
    <w:rsid w:val="009F7202"/>
    <w:rsid w:val="00A03E17"/>
    <w:rsid w:val="00A04CA9"/>
    <w:rsid w:val="00A264A0"/>
    <w:rsid w:val="00A40065"/>
    <w:rsid w:val="00A419AA"/>
    <w:rsid w:val="00A70F4A"/>
    <w:rsid w:val="00A73D93"/>
    <w:rsid w:val="00A77251"/>
    <w:rsid w:val="00A97383"/>
    <w:rsid w:val="00AA0EC2"/>
    <w:rsid w:val="00AA2268"/>
    <w:rsid w:val="00AA590C"/>
    <w:rsid w:val="00AB70A0"/>
    <w:rsid w:val="00AC732B"/>
    <w:rsid w:val="00AE3F47"/>
    <w:rsid w:val="00AE651D"/>
    <w:rsid w:val="00AF0994"/>
    <w:rsid w:val="00B02039"/>
    <w:rsid w:val="00B04D51"/>
    <w:rsid w:val="00B218F0"/>
    <w:rsid w:val="00B44EB4"/>
    <w:rsid w:val="00B70976"/>
    <w:rsid w:val="00B80BC1"/>
    <w:rsid w:val="00B9116A"/>
    <w:rsid w:val="00B9424B"/>
    <w:rsid w:val="00B96752"/>
    <w:rsid w:val="00BA5076"/>
    <w:rsid w:val="00BA7408"/>
    <w:rsid w:val="00BD3596"/>
    <w:rsid w:val="00BF4C34"/>
    <w:rsid w:val="00C043E8"/>
    <w:rsid w:val="00C13F6D"/>
    <w:rsid w:val="00C25F11"/>
    <w:rsid w:val="00C347C1"/>
    <w:rsid w:val="00C44F6F"/>
    <w:rsid w:val="00C67D62"/>
    <w:rsid w:val="00C873FE"/>
    <w:rsid w:val="00CA2526"/>
    <w:rsid w:val="00CA6DB6"/>
    <w:rsid w:val="00CE7B83"/>
    <w:rsid w:val="00CF0161"/>
    <w:rsid w:val="00CF1034"/>
    <w:rsid w:val="00CF3119"/>
    <w:rsid w:val="00D110B4"/>
    <w:rsid w:val="00D43249"/>
    <w:rsid w:val="00DA5A84"/>
    <w:rsid w:val="00DB43BE"/>
    <w:rsid w:val="00DC466C"/>
    <w:rsid w:val="00E308A2"/>
    <w:rsid w:val="00E46F5F"/>
    <w:rsid w:val="00E54828"/>
    <w:rsid w:val="00E55D2C"/>
    <w:rsid w:val="00E839A7"/>
    <w:rsid w:val="00E86194"/>
    <w:rsid w:val="00EC3885"/>
    <w:rsid w:val="00ED79E2"/>
    <w:rsid w:val="00F125DB"/>
    <w:rsid w:val="00F14A1B"/>
    <w:rsid w:val="00F46726"/>
    <w:rsid w:val="00F5447E"/>
    <w:rsid w:val="00F74E1A"/>
    <w:rsid w:val="00F75CCD"/>
    <w:rsid w:val="00F85DAE"/>
    <w:rsid w:val="00F87907"/>
    <w:rsid w:val="00FE2FD8"/>
    <w:rsid w:val="00FE3DFD"/>
    <w:rsid w:val="00FE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839A7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E839A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39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9A7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FE2FD8"/>
    <w:pPr>
      <w:ind w:left="720"/>
    </w:pPr>
  </w:style>
  <w:style w:type="character" w:styleId="Hyperlink">
    <w:name w:val="Hyperlink"/>
    <w:basedOn w:val="DefaultParagraphFont"/>
    <w:uiPriority w:val="99"/>
    <w:rsid w:val="005C72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9" Type="http://schemas.openxmlformats.org/officeDocument/2006/relationships/image" Target="media/image24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7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6.wmf"/><Relationship Id="rId41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32" Type="http://schemas.openxmlformats.org/officeDocument/2006/relationships/image" Target="media/image19.wmf"/><Relationship Id="rId37" Type="http://schemas.openxmlformats.org/officeDocument/2006/relationships/image" Target="media/image23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7.wmf"/><Relationship Id="rId5" Type="http://schemas.openxmlformats.org/officeDocument/2006/relationships/image" Target="media/image1.e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0.bin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image" Target="media/image18.wmf"/><Relationship Id="rId44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image" Target="media/image17.emf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518</Words>
  <Characters>2957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YILI BİLGİ BULUT  İLKOKULU 4/A SINIFI</dc:title>
  <dc:subject/>
  <dc:creator>38</dc:creator>
  <cp:keywords/>
  <dc:description/>
  <cp:lastModifiedBy>Edanur</cp:lastModifiedBy>
  <cp:revision>2</cp:revision>
  <cp:lastPrinted>2018-03-17T17:15:00Z</cp:lastPrinted>
  <dcterms:created xsi:type="dcterms:W3CDTF">2018-03-18T14:15:00Z</dcterms:created>
  <dcterms:modified xsi:type="dcterms:W3CDTF">2018-03-18T14:15:00Z</dcterms:modified>
</cp:coreProperties>
</file>