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1.15pt;margin-top:-48.8pt;width:562.55pt;height:27pt;z-index:251650048" strokecolor="white">
            <v:textbox style="mso-next-textbox:#_x0000_s1026">
              <w:txbxContent>
                <w:p w:rsidR="00300622" w:rsidRPr="00F318CC" w:rsidRDefault="00300622" w:rsidP="00A53545">
                  <w:pPr>
                    <w:rPr>
                      <w:b/>
                      <w:bCs/>
                    </w:rPr>
                  </w:pPr>
                  <w:r w:rsidRPr="00F318CC">
                    <w:rPr>
                      <w:b/>
                      <w:bCs/>
                      <w:sz w:val="28"/>
                      <w:szCs w:val="28"/>
                    </w:rPr>
                    <w:t>Adı Soyadı:</w:t>
                  </w:r>
                  <w:r w:rsidRPr="00F318CC">
                    <w:rPr>
                      <w:b/>
                      <w:bCs/>
                    </w:rPr>
                    <w:tab/>
                    <w:t xml:space="preserve">……………………………………….               </w:t>
                  </w:r>
                  <w:r w:rsidRPr="00F318CC">
                    <w:rPr>
                      <w:b/>
                      <w:bCs/>
                      <w:sz w:val="28"/>
                      <w:szCs w:val="28"/>
                    </w:rPr>
                    <w:t>Okul No:</w:t>
                  </w:r>
                  <w:r w:rsidRPr="00F318CC">
                    <w:rPr>
                      <w:b/>
                      <w:bCs/>
                    </w:rPr>
                    <w:t>…………..</w:t>
                  </w:r>
                  <w:r w:rsidRPr="00F318CC">
                    <w:rPr>
                      <w:b/>
                      <w:bCs/>
                      <w:sz w:val="28"/>
                      <w:szCs w:val="28"/>
                    </w:rPr>
                    <w:t xml:space="preserve">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</w:t>
                  </w:r>
                  <w:r w:rsidRPr="00F318CC">
                    <w:rPr>
                      <w:b/>
                      <w:bCs/>
                      <w:sz w:val="28"/>
                      <w:szCs w:val="28"/>
                    </w:rPr>
                    <w:t>Puan:</w:t>
                  </w:r>
                  <w:r w:rsidRPr="00F318CC">
                    <w:rPr>
                      <w:b/>
                      <w:bCs/>
                    </w:rPr>
                    <w:t>………..</w:t>
                  </w:r>
                  <w:r w:rsidRPr="00F318CC">
                    <w:rPr>
                      <w:b/>
                      <w:bCs/>
                    </w:rPr>
                    <w:tab/>
                  </w:r>
                  <w:r w:rsidRPr="00F318CC">
                    <w:rPr>
                      <w:b/>
                      <w:bCs/>
                    </w:rPr>
                    <w:tab/>
                  </w:r>
                  <w:r w:rsidRPr="00F318CC">
                    <w:rPr>
                      <w:b/>
                      <w:bCs/>
                    </w:rPr>
                    <w:tab/>
                  </w:r>
                  <w:r w:rsidRPr="00F318CC">
                    <w:rPr>
                      <w:b/>
                      <w:bCs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21.15pt;margin-top:-28.95pt;width:535.5pt;height:45.4pt;z-index:251651072" strokecolor="white">
            <v:textbox style="mso-next-textbox:#_x0000_s1027">
              <w:txbxContent>
                <w:p w:rsidR="00300622" w:rsidRDefault="00300622" w:rsidP="003D13B1">
                  <w:pPr>
                    <w:rPr>
                      <w:i/>
                      <w:iCs/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SIDIKA İLKOKULU 4/I SINIFI 2015/2016  </w:t>
                  </w:r>
                  <w:r w:rsidRPr="00F318CC">
                    <w:rPr>
                      <w:i/>
                      <w:iCs/>
                      <w:sz w:val="32"/>
                      <w:szCs w:val="32"/>
                      <w:u w:val="single"/>
                    </w:rPr>
                    <w:t xml:space="preserve">İNSAN HAKLARI </w:t>
                  </w:r>
                  <w:r>
                    <w:rPr>
                      <w:i/>
                      <w:iCs/>
                      <w:sz w:val="32"/>
                      <w:szCs w:val="32"/>
                      <w:u w:val="single"/>
                    </w:rPr>
                    <w:t xml:space="preserve">         </w:t>
                  </w:r>
                </w:p>
                <w:p w:rsidR="00300622" w:rsidRPr="00832905" w:rsidRDefault="00300622" w:rsidP="003D13B1">
                  <w:pPr>
                    <w:rPr>
                      <w:sz w:val="32"/>
                      <w:szCs w:val="32"/>
                    </w:rPr>
                  </w:pPr>
                  <w:r>
                    <w:rPr>
                      <w:i/>
                      <w:iCs/>
                      <w:sz w:val="32"/>
                      <w:szCs w:val="32"/>
                      <w:u w:val="single"/>
                    </w:rPr>
                    <w:t xml:space="preserve">               </w:t>
                  </w:r>
                  <w:r w:rsidRPr="00F318CC">
                    <w:rPr>
                      <w:i/>
                      <w:iCs/>
                      <w:sz w:val="32"/>
                      <w:szCs w:val="32"/>
                      <w:u w:val="single"/>
                    </w:rPr>
                    <w:t xml:space="preserve">YURTTAŞLIK ve DEMOKRASİ </w:t>
                  </w:r>
                  <w:r w:rsidRPr="00832905">
                    <w:rPr>
                      <w:sz w:val="32"/>
                      <w:szCs w:val="32"/>
                    </w:rPr>
                    <w:t>DERSİ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832905">
                    <w:rPr>
                      <w:sz w:val="32"/>
                      <w:szCs w:val="32"/>
                    </w:rPr>
                    <w:t>I</w:t>
                  </w:r>
                  <w:r>
                    <w:rPr>
                      <w:sz w:val="32"/>
                      <w:szCs w:val="32"/>
                    </w:rPr>
                    <w:t>I</w:t>
                  </w:r>
                  <w:r w:rsidRPr="00832905">
                    <w:rPr>
                      <w:sz w:val="32"/>
                      <w:szCs w:val="32"/>
                    </w:rPr>
                    <w:t xml:space="preserve">. DÖNEM </w:t>
                  </w:r>
                  <w:r>
                    <w:rPr>
                      <w:sz w:val="32"/>
                      <w:szCs w:val="32"/>
                    </w:rPr>
                    <w:t>I</w:t>
                  </w:r>
                  <w:r w:rsidRPr="00832905">
                    <w:rPr>
                      <w:sz w:val="32"/>
                      <w:szCs w:val="32"/>
                    </w:rPr>
                    <w:t>.SINAVI</w:t>
                  </w:r>
                </w:p>
              </w:txbxContent>
            </v:textbox>
            <w10:wrap type="square"/>
          </v:shape>
        </w:pict>
      </w:r>
    </w:p>
    <w:p w:rsidR="00300622" w:rsidRDefault="00300622" w:rsidP="00A53545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style="position:absolute;margin-left:267.65pt;margin-top:43.2pt;width:105.8pt;height:157.5pt;z-index:251662336;visibility:visible">
            <v:imagedata r:id="rId7" o:title=""/>
            <w10:wrap type="squar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9.85pt;margin-top:4.5pt;width:1.5pt;height:693pt;flip:x;z-index:251661312" o:connectortype="straight"/>
        </w:pic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8413CA">
        <w:rPr>
          <w:rFonts w:ascii="Times New Roman" w:hAnsi="Times New Roman" w:cs="Times New Roman"/>
          <w:sz w:val="26"/>
          <w:szCs w:val="26"/>
        </w:rPr>
        <w:t xml:space="preserve"> </w: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>Aşağıdaki cümleleri okuyunuz. Doğru ise cümlenin başına (D), yanlış ise (Y) yazınız.  (10 Puan)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(    ) Fakir insanlar, sağlık haklarından yararlanamazlar.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 (    ) Ödevlerimi yapmak benim sorumluluğumdur.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(    ) Gerekli şartları taşıyan herkes oy kullanabilir.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shape id="Resim 3" o:spid="_x0000_s1030" type="#_x0000_t75" style="position:absolute;margin-left:267.65pt;margin-top:10.85pt;width:112.15pt;height:173.25pt;z-index:251663360;visibility:visible">
            <v:imagedata r:id="rId8" o:title=""/>
            <w10:wrap type="square"/>
          </v:shape>
        </w:pict>
      </w:r>
      <w:r w:rsidRPr="008413CA">
        <w:rPr>
          <w:rFonts w:ascii="Times New Roman" w:hAnsi="Times New Roman" w:cs="Times New Roman"/>
          <w:sz w:val="26"/>
          <w:szCs w:val="26"/>
        </w:rPr>
        <w:t>(    ) Sınıf başkanı seçerken çalışkan öğrencilerin iki oy kullanma hakkı vardır.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(    ) Otoparklarda engelli araç sürücüleri için ayrılmış yerlere sadece engelliler park etmelidir.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8413CA">
        <w:rPr>
          <w:rFonts w:ascii="Times New Roman" w:hAnsi="Times New Roman" w:cs="Times New Roman"/>
          <w:sz w:val="26"/>
          <w:szCs w:val="26"/>
        </w:rPr>
        <w:t xml:space="preserve"> </w: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Aşağıdaki cümlelerde boş bırakan yerlere uygun kelimeleri yazınız. 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(10 puan)</w: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roundrect id="_x0000_s1031" style="position:absolute;margin-left:-21.15pt;margin-top:9.2pt;width:77.4pt;height:30pt;z-index:251652096" arcsize="10923f" strokeweight="2.5pt">
            <v:shadow color="#868686"/>
            <v:textbox style="mso-next-textbox:#_x0000_s1031">
              <w:txbxContent>
                <w:p w:rsidR="00300622" w:rsidRPr="003A49C0" w:rsidRDefault="00300622" w:rsidP="00A535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konuşarak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136.5pt;margin-top:9.2pt;width:74.65pt;height:30pt;z-index:251654144" arcsize="10923f" strokeweight="2.5pt">
            <v:shadow color="#868686"/>
            <v:textbox style="mso-next-textbox:#_x0000_s1032">
              <w:txbxContent>
                <w:p w:rsidR="00300622" w:rsidRPr="003A49C0" w:rsidRDefault="00300622" w:rsidP="00A535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eşit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62.25pt;margin-top:9.2pt;width:69pt;height:30pt;z-index:251653120" arcsize="10923f" strokeweight="2.5pt">
            <v:shadow color="#868686"/>
            <v:textbox style="mso-next-textbox:#_x0000_s1033">
              <w:txbxContent>
                <w:p w:rsidR="00300622" w:rsidRPr="003A49C0" w:rsidRDefault="00300622" w:rsidP="00A535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adil</w:t>
                  </w:r>
                </w:p>
              </w:txbxContent>
            </v:textbox>
          </v:roundrect>
        </w:pict>
      </w: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A53545">
      <w:pPr>
        <w:rPr>
          <w:sz w:val="26"/>
          <w:szCs w:val="26"/>
        </w:rPr>
      </w:pPr>
      <w:r>
        <w:rPr>
          <w:noProof/>
        </w:rPr>
        <w:pict>
          <v:roundrect id="_x0000_s1034" style="position:absolute;margin-left:107.25pt;margin-top:12.25pt;width:82.15pt;height:30pt;z-index:251656192" arcsize="10923f" strokeweight="2.5pt">
            <v:shadow color="#868686"/>
            <v:textbox style="mso-next-textbox:#_x0000_s1034">
              <w:txbxContent>
                <w:p w:rsidR="00300622" w:rsidRPr="003A49C0" w:rsidRDefault="00300622" w:rsidP="00A535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öncelik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31.5pt;margin-top:12.25pt;width:69pt;height:30pt;z-index:251655168" arcsize="10923f" strokeweight="2.5pt">
            <v:shadow color="#868686"/>
            <v:textbox style="mso-next-textbox:#_x0000_s1035">
              <w:txbxContent>
                <w:p w:rsidR="00300622" w:rsidRPr="003A49C0" w:rsidRDefault="00300622" w:rsidP="00A5354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hakkı</w:t>
                  </w:r>
                </w:p>
              </w:txbxContent>
            </v:textbox>
          </v:roundrect>
        </w:pict>
      </w:r>
    </w:p>
    <w:p w:rsidR="00300622" w:rsidRPr="008413CA" w:rsidRDefault="00300622" w:rsidP="00A53545">
      <w:pPr>
        <w:jc w:val="both"/>
        <w:rPr>
          <w:color w:val="000000"/>
          <w:sz w:val="26"/>
          <w:szCs w:val="26"/>
        </w:rPr>
      </w:pPr>
    </w:p>
    <w:p w:rsidR="00300622" w:rsidRPr="008413CA" w:rsidRDefault="00300622" w:rsidP="00A53545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A53545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noProof/>
          <w:color w:val="000000"/>
          <w:sz w:val="26"/>
          <w:szCs w:val="26"/>
        </w:rPr>
        <w:t>Her insanın eğitim görme …………………………. vardır.</w:t>
      </w:r>
    </w:p>
    <w:p w:rsidR="00300622" w:rsidRPr="008413CA" w:rsidRDefault="00300622" w:rsidP="00C23CC2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A53545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Yasalar önünde kadın ve erkekler her zaman ............................. olmalıdır.</w:t>
      </w:r>
    </w:p>
    <w:p w:rsidR="00300622" w:rsidRPr="008413CA" w:rsidRDefault="00300622" w:rsidP="00C23CC2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A53545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Hastanelerde acil durumu olanlara ........................................ verilmelidir.</w:t>
      </w:r>
    </w:p>
    <w:p w:rsidR="00300622" w:rsidRPr="008413CA" w:rsidRDefault="00300622" w:rsidP="00C23CC2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A53545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color w:val="000000"/>
          <w:sz w:val="26"/>
          <w:szCs w:val="26"/>
        </w:rPr>
        <w:t>Çevremizde çıkan sorunları ……………………….. çözmeliyiz.</w:t>
      </w:r>
    </w:p>
    <w:p w:rsidR="00300622" w:rsidRPr="008413CA" w:rsidRDefault="00300622" w:rsidP="00C23CC2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A53545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A53545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color w:val="000000"/>
          <w:sz w:val="26"/>
          <w:szCs w:val="26"/>
        </w:rPr>
        <w:t>Tüm insanlara karşı her zaman eşit ve ………………..……..davranmalıyız.</w:t>
      </w:r>
    </w:p>
    <w:p w:rsidR="00300622" w:rsidRPr="008413CA" w:rsidRDefault="00300622" w:rsidP="00C60854">
      <w:pPr>
        <w:pStyle w:val="ListParagraph"/>
        <w:rPr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00622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00622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00622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</w:rPr>
        <w:t>C. Görsellerin hangi kavramlarla ilgili olduklarını oklarla eşleştiriniz.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(10</w:t>
      </w: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Puan</w:t>
      </w:r>
      <w:r w:rsidRPr="008413CA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</w:rPr>
        <w:pict>
          <v:roundrect id="_x0000_s1036" style="position:absolute;margin-left:10.75pt;margin-top:14.3pt;width:125.75pt;height:31.5pt;z-index:251657216" arcsize="10923f" strokeweight="2.5pt">
            <v:shadow color="#868686"/>
            <v:textbox style="mso-next-textbox:#_x0000_s1036">
              <w:txbxContent>
                <w:p w:rsidR="00300622" w:rsidRPr="003A49C0" w:rsidRDefault="00300622" w:rsidP="00CC2D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Sağlık Hakkı</w:t>
                  </w:r>
                </w:p>
              </w:txbxContent>
            </v:textbox>
          </v:roundrect>
        </w:pict>
      </w: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</w:rPr>
        <w:pict>
          <v:roundrect id="_x0000_s1037" style="position:absolute;margin-left:17.4pt;margin-top:3.55pt;width:113.85pt;height:48.75pt;z-index:251658240" arcsize="10923f" strokeweight="2.5pt">
            <v:shadow color="#868686"/>
            <v:textbox style="mso-next-textbox:#_x0000_s1037">
              <w:txbxContent>
                <w:p w:rsidR="00300622" w:rsidRPr="003A49C0" w:rsidRDefault="00300622" w:rsidP="004E749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Oy Kullanma Hakkı</w:t>
                  </w:r>
                </w:p>
                <w:p w:rsidR="00300622" w:rsidRPr="003A49C0" w:rsidRDefault="00300622" w:rsidP="004E7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</w:rPr>
        <w:pict>
          <v:roundrect id="_x0000_s1038" style="position:absolute;margin-left:16.65pt;margin-top:.65pt;width:113.85pt;height:52.55pt;z-index:251659264" arcsize="10923f" strokeweight="2.5pt">
            <v:shadow color="#868686"/>
            <v:textbox style="mso-next-textbox:#_x0000_s1038">
              <w:txbxContent>
                <w:p w:rsidR="00300622" w:rsidRDefault="00300622" w:rsidP="004E749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Kadın Erkek</w:t>
                  </w:r>
                </w:p>
                <w:p w:rsidR="00300622" w:rsidRPr="003A49C0" w:rsidRDefault="00300622" w:rsidP="004E749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Eşitliği</w:t>
                  </w:r>
                </w:p>
                <w:p w:rsidR="00300622" w:rsidRPr="003A49C0" w:rsidRDefault="00300622" w:rsidP="004E7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</w:rPr>
        <w:pict>
          <v:roundrect id="_x0000_s1039" style="position:absolute;margin-left:16.65pt;margin-top:9.9pt;width:113.85pt;height:30pt;z-index:251660288" arcsize="10923f" strokeweight="2.5pt">
            <v:shadow color="#868686"/>
            <v:textbox style="mso-next-textbox:#_x0000_s1039">
              <w:txbxContent>
                <w:p w:rsidR="00300622" w:rsidRPr="003A49C0" w:rsidRDefault="00300622" w:rsidP="004E749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Özgürlük</w:t>
                  </w:r>
                </w:p>
                <w:p w:rsidR="00300622" w:rsidRPr="003A49C0" w:rsidRDefault="00300622" w:rsidP="004E7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</w:rPr>
        <w:t>D.Aşağıdaki doğru cevapları işaretleyiniz. (Her soru 5puan)</w:t>
      </w: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Aşağıdakilerden hangisi ilkokul dördüncü sınıf öğrencisinin evde alabileceği sorumluluklardan biri </w:t>
      </w:r>
      <w:r w:rsidRPr="008413CA">
        <w:rPr>
          <w:rFonts w:ascii="Times New Roman" w:hAnsi="Times New Roman" w:cs="Times New Roman"/>
          <w:b/>
          <w:bCs/>
          <w:sz w:val="26"/>
          <w:szCs w:val="26"/>
          <w:u w:val="single"/>
        </w:rPr>
        <w:t>olamaz?</w: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br/>
        <w:t>a)</w:t>
      </w:r>
      <w:r w:rsidRPr="008413CA">
        <w:rPr>
          <w:rFonts w:ascii="Times New Roman" w:hAnsi="Times New Roman" w:cs="Times New Roman"/>
          <w:sz w:val="26"/>
          <w:szCs w:val="26"/>
        </w:rPr>
        <w:t xml:space="preserve"> Her sabah yatağını düzeltmek.</w:t>
      </w:r>
      <w:r w:rsidRPr="008413CA">
        <w:rPr>
          <w:rFonts w:ascii="Times New Roman" w:hAnsi="Times New Roman" w:cs="Times New Roman"/>
          <w:sz w:val="26"/>
          <w:szCs w:val="26"/>
        </w:rPr>
        <w:br/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8413CA">
        <w:rPr>
          <w:rFonts w:ascii="Times New Roman" w:hAnsi="Times New Roman" w:cs="Times New Roman"/>
          <w:sz w:val="26"/>
          <w:szCs w:val="26"/>
        </w:rPr>
        <w:t xml:space="preserve"> Okul dönüşü, okul kıyafetlerini düzgün bir şekilde dolaba asmak.</w:t>
      </w:r>
      <w:r w:rsidRPr="008413CA">
        <w:rPr>
          <w:rFonts w:ascii="Times New Roman" w:hAnsi="Times New Roman" w:cs="Times New Roman"/>
          <w:sz w:val="26"/>
          <w:szCs w:val="26"/>
        </w:rPr>
        <w:br/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8413CA">
        <w:rPr>
          <w:rFonts w:ascii="Times New Roman" w:hAnsi="Times New Roman" w:cs="Times New Roman"/>
          <w:sz w:val="26"/>
          <w:szCs w:val="26"/>
        </w:rPr>
        <w:t xml:space="preserve"> Yemek için masanın hazırlanması ve toplanmasına yardım etmek.</w:t>
      </w:r>
      <w:r w:rsidRPr="008413CA">
        <w:rPr>
          <w:rFonts w:ascii="Times New Roman" w:hAnsi="Times New Roman" w:cs="Times New Roman"/>
          <w:sz w:val="26"/>
          <w:szCs w:val="26"/>
        </w:rPr>
        <w:br/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8413CA">
        <w:rPr>
          <w:rFonts w:ascii="Times New Roman" w:hAnsi="Times New Roman" w:cs="Times New Roman"/>
          <w:sz w:val="26"/>
          <w:szCs w:val="26"/>
        </w:rPr>
        <w:t xml:space="preserve"> Evin alışverişlerini yapmak.</w:t>
      </w:r>
    </w:p>
    <w:p w:rsidR="00300622" w:rsidRPr="008413CA" w:rsidRDefault="00300622" w:rsidP="00C60854">
      <w:pPr>
        <w:pStyle w:val="NoSpacing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Bir işyerinde çalışan işçi ay sonunda neyi hak eder? </w:t>
      </w: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8413CA">
        <w:rPr>
          <w:rFonts w:ascii="Times New Roman" w:hAnsi="Times New Roman" w:cs="Times New Roman"/>
          <w:sz w:val="26"/>
          <w:szCs w:val="26"/>
        </w:rPr>
        <w:t xml:space="preserve"> Yaşama hakkı             </w:t>
      </w: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8413CA">
        <w:rPr>
          <w:rFonts w:ascii="Times New Roman" w:hAnsi="Times New Roman" w:cs="Times New Roman"/>
          <w:sz w:val="26"/>
          <w:szCs w:val="26"/>
        </w:rPr>
        <w:t xml:space="preserve"> Sağlık hakkı          </w:t>
      </w: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8413CA">
        <w:rPr>
          <w:rFonts w:ascii="Times New Roman" w:hAnsi="Times New Roman" w:cs="Times New Roman"/>
          <w:sz w:val="26"/>
          <w:szCs w:val="26"/>
        </w:rPr>
        <w:t xml:space="preserve"> Eğitim hakkı         </w:t>
      </w: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8413CA">
        <w:rPr>
          <w:rFonts w:ascii="Times New Roman" w:hAnsi="Times New Roman" w:cs="Times New Roman"/>
          <w:sz w:val="26"/>
          <w:szCs w:val="26"/>
        </w:rPr>
        <w:t xml:space="preserve"> Emeğine karşılık maaş hakkı</w:t>
      </w: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shape id="Resim 5" o:spid="_x0000_s1040" type="#_x0000_t75" style="position:absolute;margin-left:282.65pt;margin-top:-48.8pt;width:219.75pt;height:129pt;z-index:251664384;visibility:visible">
            <v:imagedata r:id="rId9" o:title=""/>
            <w10:wrap type="square"/>
          </v:shape>
        </w:pict>
      </w:r>
    </w:p>
    <w:p w:rsidR="00300622" w:rsidRDefault="00300622" w:rsidP="003D7507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shape id="_x0000_s1041" type="#_x0000_t32" style="position:absolute;margin-left:245.8pt;margin-top:-11.85pt;width:1.5pt;height:726.4pt;flip:x;z-index:251665408" o:connectortype="straight"/>
        </w:pic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3. Okula kayıt yaptıran her öğrencinin bir kısım hakları vardır. Aşağıdakilerden hangisi bu haklardan biri </w:t>
      </w:r>
      <w:r w:rsidRPr="008413CA">
        <w:rPr>
          <w:rFonts w:ascii="Times New Roman" w:hAnsi="Times New Roman" w:cs="Times New Roman"/>
          <w:b/>
          <w:bCs/>
          <w:sz w:val="26"/>
          <w:szCs w:val="26"/>
          <w:u w:val="single"/>
        </w:rPr>
        <w:t>olamaz?</w:t>
      </w:r>
      <w:r w:rsidRPr="008413CA">
        <w:rPr>
          <w:rFonts w:ascii="Times New Roman" w:hAnsi="Times New Roman" w:cs="Times New Roman"/>
          <w:sz w:val="26"/>
          <w:szCs w:val="26"/>
        </w:rPr>
        <w:br/>
        <w:t>a) Okul kütüphanesinden yararlanmak</w:t>
      </w:r>
      <w:r w:rsidRPr="008413CA">
        <w:rPr>
          <w:rFonts w:ascii="Times New Roman" w:hAnsi="Times New Roman" w:cs="Times New Roman"/>
          <w:sz w:val="26"/>
          <w:szCs w:val="26"/>
        </w:rPr>
        <w:br/>
        <w:t>b) Eğitim imkânlarından yararlanmak</w:t>
      </w:r>
      <w:r w:rsidRPr="008413CA">
        <w:rPr>
          <w:rFonts w:ascii="Times New Roman" w:hAnsi="Times New Roman" w:cs="Times New Roman"/>
          <w:sz w:val="26"/>
          <w:szCs w:val="26"/>
        </w:rPr>
        <w:br/>
        <w:t>c) Okula istediği zaman gelmek</w:t>
      </w:r>
      <w:r w:rsidRPr="008413CA">
        <w:rPr>
          <w:rFonts w:ascii="Times New Roman" w:hAnsi="Times New Roman" w:cs="Times New Roman"/>
          <w:sz w:val="26"/>
          <w:szCs w:val="26"/>
        </w:rPr>
        <w:br/>
        <w:t>d) Okul bahçesinden yararlanmak</w:t>
      </w:r>
    </w:p>
    <w:p w:rsidR="00300622" w:rsidRPr="008413CA" w:rsidRDefault="00300622" w:rsidP="003D7507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537F6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4. İnsan  hak ve özgürlüklerinin  güvencesi aşağıdakilerden hangisindedir?</w:t>
      </w:r>
      <w:r w:rsidRPr="008413CA">
        <w:rPr>
          <w:rFonts w:ascii="Times New Roman" w:hAnsi="Times New Roman" w:cs="Times New Roman"/>
          <w:sz w:val="26"/>
          <w:szCs w:val="26"/>
        </w:rPr>
        <w:br/>
        <w:t>a) TBMM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>b) Devlet</w:t>
      </w:r>
    </w:p>
    <w:p w:rsidR="00300622" w:rsidRPr="008413CA" w:rsidRDefault="00300622" w:rsidP="00537F6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c) Okul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>d) Aile</w:t>
      </w:r>
    </w:p>
    <w:p w:rsidR="00300622" w:rsidRPr="008413CA" w:rsidRDefault="00300622" w:rsidP="00537F6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F713FB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5. Çocuk Hakları Sözleşmesi’nin kabul edilmesinin asıl amacı aşağıdakilerden hangisidir?</w:t>
      </w:r>
    </w:p>
    <w:p w:rsidR="00300622" w:rsidRPr="008413CA" w:rsidRDefault="00300622" w:rsidP="00F713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a) Dünya çocuklarının haklarını koruma altına almak </w:t>
      </w:r>
    </w:p>
    <w:p w:rsidR="00300622" w:rsidRPr="008413CA" w:rsidRDefault="00300622" w:rsidP="00F713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b) Barışı sağlamak</w:t>
      </w:r>
    </w:p>
    <w:p w:rsidR="00300622" w:rsidRPr="008413CA" w:rsidRDefault="00300622" w:rsidP="00537F6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c) Çocukların okumasını sağlamak                   d) Suç işleyenleri cezalandırmak</w:t>
      </w:r>
    </w:p>
    <w:p w:rsidR="00300622" w:rsidRPr="008413CA" w:rsidRDefault="00300622" w:rsidP="00537F6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394A32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6. Aşağıdakilerden hangisi düşünme özelliği olan </w:t>
      </w:r>
      <w:r w:rsidRPr="008413C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akıllı </w: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>bir varlıktır?</w:t>
      </w:r>
    </w:p>
    <w:p w:rsidR="00300622" w:rsidRPr="008413CA" w:rsidRDefault="00300622" w:rsidP="00394A3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a) Maymun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>b) İnsan</w:t>
      </w:r>
    </w:p>
    <w:p w:rsidR="00300622" w:rsidRPr="008413CA" w:rsidRDefault="00300622" w:rsidP="00394A3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c) Tilki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>d) Kaplan</w:t>
      </w:r>
    </w:p>
    <w:p w:rsidR="00300622" w:rsidRPr="008413CA" w:rsidRDefault="00300622" w:rsidP="00394A3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7.</w:t>
      </w:r>
      <w:r w:rsidRPr="008413CA">
        <w:rPr>
          <w:b/>
          <w:bCs/>
          <w:color w:val="000000"/>
          <w:sz w:val="26"/>
          <w:szCs w:val="26"/>
        </w:rPr>
        <w:t xml:space="preserve"> </w:t>
      </w: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Akıl ve vicdan sahibi bir insan aşağıdakilerden hangisini </w:t>
      </w: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yapmaz?</w:t>
      </w: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color w:val="000000"/>
          <w:sz w:val="26"/>
          <w:szCs w:val="26"/>
        </w:rPr>
        <w:t>a) İyi</w:t>
      </w:r>
      <w:r w:rsidRPr="008413CA">
        <w:rPr>
          <w:rFonts w:ascii="Times New Roman" w:hAnsi="Times New Roman" w:cs="Times New Roman"/>
          <w:sz w:val="26"/>
          <w:szCs w:val="26"/>
        </w:rPr>
        <w:t xml:space="preserve"> işler 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Pr="008413CA">
        <w:rPr>
          <w:rFonts w:ascii="Times New Roman" w:hAnsi="Times New Roman" w:cs="Times New Roman"/>
          <w:color w:val="000000"/>
          <w:sz w:val="26"/>
          <w:szCs w:val="26"/>
        </w:rPr>
        <w:t xml:space="preserve">Güzel </w:t>
      </w:r>
      <w:r w:rsidRPr="008413CA">
        <w:rPr>
          <w:rFonts w:ascii="Times New Roman" w:hAnsi="Times New Roman" w:cs="Times New Roman"/>
          <w:sz w:val="26"/>
          <w:szCs w:val="26"/>
        </w:rPr>
        <w:t xml:space="preserve">davranışlar                          </w:t>
      </w: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c) </w:t>
      </w:r>
      <w:r w:rsidRPr="008413CA">
        <w:rPr>
          <w:rFonts w:ascii="Times New Roman" w:hAnsi="Times New Roman" w:cs="Times New Roman"/>
          <w:color w:val="000000"/>
          <w:sz w:val="26"/>
          <w:szCs w:val="26"/>
        </w:rPr>
        <w:t>Faydalı işler</w:t>
      </w:r>
      <w:r w:rsidRPr="008413C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>d)</w:t>
      </w:r>
      <w:r w:rsidRPr="008413CA">
        <w:rPr>
          <w:rFonts w:ascii="Times New Roman" w:hAnsi="Times New Roman" w:cs="Times New Roman"/>
          <w:color w:val="000000"/>
          <w:sz w:val="26"/>
          <w:szCs w:val="26"/>
        </w:rPr>
        <w:t xml:space="preserve"> Kötü işler</w:t>
      </w: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Aşağıdaki seçeneklerden hangisi ailemize karşı sorumluluklarımızdan birisidir? </w:t>
      </w: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a) Yerlere çöp atmamalıyız.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 xml:space="preserve">       </w:t>
      </w: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b)  Kantinde sıraya girerek alışveriş yapmalıyız.                  </w:t>
      </w: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c) Akşam yemeğini hazırlarken masanın kurulmasına yardım etmeliyiz.       </w:t>
      </w:r>
    </w:p>
    <w:p w:rsidR="00300622" w:rsidRPr="008413CA" w:rsidRDefault="00300622" w:rsidP="00DA328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d) Otobüste yaşlılara yer vermeliyiz.</w:t>
      </w:r>
    </w:p>
    <w:p w:rsidR="00300622" w:rsidRPr="008413CA" w:rsidRDefault="00300622" w:rsidP="00537F6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bookmarkStart w:id="0" w:name="_GoBack"/>
      <w:bookmarkEnd w:id="0"/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Default="00300622" w:rsidP="00190C12">
      <w:pPr>
        <w:jc w:val="center"/>
        <w:rPr>
          <w:b/>
          <w:bCs/>
          <w:sz w:val="22"/>
          <w:szCs w:val="22"/>
        </w:rPr>
      </w:pPr>
      <w:hyperlink r:id="rId10" w:history="1">
        <w:r>
          <w:rPr>
            <w:rStyle w:val="Hyperlink"/>
            <w:b/>
            <w:bCs/>
            <w:sz w:val="22"/>
            <w:szCs w:val="22"/>
          </w:rPr>
          <w:t>www.sorubak.com</w:t>
        </w:r>
      </w:hyperlink>
      <w:r>
        <w:rPr>
          <w:b/>
          <w:bCs/>
          <w:sz w:val="22"/>
          <w:szCs w:val="22"/>
        </w:rPr>
        <w:t xml:space="preserve"> </w:t>
      </w: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Pr="008413CA" w:rsidRDefault="00300622" w:rsidP="007103A5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9.Yukarıdaki şemada insanı insan yapan değerler verilmiştir. Buna göre “?” ile gösterilen yere hangisi </w:t>
      </w:r>
      <w:r w:rsidRPr="008413CA">
        <w:rPr>
          <w:rFonts w:ascii="Times New Roman" w:hAnsi="Times New Roman" w:cs="Times New Roman"/>
          <w:b/>
          <w:bCs/>
          <w:sz w:val="26"/>
          <w:szCs w:val="26"/>
          <w:u w:val="single"/>
        </w:rPr>
        <w:t>yazılamaz?</w:t>
      </w:r>
    </w:p>
    <w:p w:rsidR="00300622" w:rsidRPr="008413CA" w:rsidRDefault="00300622" w:rsidP="007103A5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a) Bencillik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>b) Hoşgörü</w:t>
      </w:r>
    </w:p>
    <w:p w:rsidR="00300622" w:rsidRPr="008413CA" w:rsidRDefault="00300622" w:rsidP="007103A5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c) Yardımlaşma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>d) Barış</w:t>
      </w:r>
    </w:p>
    <w:p w:rsidR="00300622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300622" w:rsidRPr="008413CA" w:rsidRDefault="00300622" w:rsidP="009944F3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10. Atalarımız Kurtuluş Savaşı’nda düşmanlarla neden ve hangi insani hak için savaşmıştır?</w:t>
      </w:r>
    </w:p>
    <w:p w:rsidR="00300622" w:rsidRPr="008413CA" w:rsidRDefault="00300622" w:rsidP="009944F3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a) Para için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 xml:space="preserve">b) Dinlenmek için </w:t>
      </w:r>
    </w:p>
    <w:p w:rsidR="00300622" w:rsidRPr="008413CA" w:rsidRDefault="00300622" w:rsidP="009944F3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c) Özgürlük için</w:t>
      </w:r>
      <w:r w:rsidRPr="008413CA">
        <w:rPr>
          <w:rFonts w:ascii="Times New Roman" w:hAnsi="Times New Roman" w:cs="Times New Roman"/>
          <w:sz w:val="26"/>
          <w:szCs w:val="26"/>
        </w:rPr>
        <w:tab/>
        <w:t>d) Eğlence için</w:t>
      </w:r>
    </w:p>
    <w:p w:rsidR="00300622" w:rsidRPr="008413CA" w:rsidRDefault="00300622" w:rsidP="009944F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11. İnsan aşağıda verilenlerden hangisini </w:t>
      </w:r>
      <w:hyperlink r:id="rId11" w:history="1">
        <w:r w:rsidRPr="008413CA">
          <w:rPr>
            <w:rStyle w:val="Hyperlink"/>
            <w:rFonts w:ascii="Times New Roman" w:hAnsi="Times New Roman" w:cs="Times New Roman"/>
            <w:b/>
            <w:bCs/>
            <w:color w:val="000000"/>
            <w:sz w:val="26"/>
            <w:szCs w:val="26"/>
          </w:rPr>
          <w:t>akıl</w:t>
        </w:r>
      </w:hyperlink>
      <w:r w:rsidRPr="008413CA">
        <w:rPr>
          <w:rFonts w:ascii="Times New Roman" w:hAnsi="Times New Roman" w:cs="Times New Roman"/>
          <w:b/>
          <w:bCs/>
          <w:sz w:val="26"/>
          <w:szCs w:val="26"/>
        </w:rPr>
        <w:t xml:space="preserve"> sayesinde yapabilir, bulabilir? 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a) Soluk alıp verme        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b) Doğru ile yanlışı ayırt etme 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c) Soğuk havada titreme</w:t>
      </w:r>
      <w:r w:rsidRPr="008413CA">
        <w:rPr>
          <w:rFonts w:ascii="Times New Roman" w:hAnsi="Times New Roman" w:cs="Times New Roman"/>
          <w:sz w:val="26"/>
          <w:szCs w:val="26"/>
        </w:rPr>
        <w:tab/>
        <w:t xml:space="preserve">         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d) Sıcakta terleme           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8413CA">
        <w:rPr>
          <w:rFonts w:ascii="Times New Roman" w:hAnsi="Times New Roman" w:cs="Times New Roman"/>
          <w:b/>
          <w:bCs/>
          <w:sz w:val="26"/>
          <w:szCs w:val="26"/>
        </w:rPr>
        <w:t>12. “Annesinden dayak yediği için çocuğun kolları morarmış.” Çocuğun hangi hakkı gözetilmemiştir?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 xml:space="preserve">a) Eziyet görmeme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8413CA">
        <w:rPr>
          <w:rFonts w:ascii="Times New Roman" w:hAnsi="Times New Roman" w:cs="Times New Roman"/>
          <w:sz w:val="26"/>
          <w:szCs w:val="26"/>
        </w:rPr>
        <w:tab/>
        <w:t>b) Eğitim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8413CA">
        <w:rPr>
          <w:rFonts w:ascii="Times New Roman" w:hAnsi="Times New Roman" w:cs="Times New Roman"/>
          <w:sz w:val="26"/>
          <w:szCs w:val="26"/>
        </w:rPr>
        <w:t>c) Oy kullanma</w:t>
      </w:r>
      <w:r w:rsidRPr="008413CA">
        <w:rPr>
          <w:rFonts w:ascii="Times New Roman" w:hAnsi="Times New Roman" w:cs="Times New Roman"/>
          <w:sz w:val="26"/>
          <w:szCs w:val="26"/>
        </w:rPr>
        <w:tab/>
      </w:r>
      <w:r w:rsidRPr="008413CA">
        <w:rPr>
          <w:rFonts w:ascii="Times New Roman" w:hAnsi="Times New Roman" w:cs="Times New Roman"/>
          <w:sz w:val="26"/>
          <w:szCs w:val="26"/>
        </w:rPr>
        <w:tab/>
        <w:t xml:space="preserve">d) Yaşama 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00622" w:rsidRPr="008413CA" w:rsidRDefault="00300622" w:rsidP="00D84DAD">
      <w:pPr>
        <w:rPr>
          <w:sz w:val="26"/>
          <w:szCs w:val="26"/>
        </w:rPr>
      </w:pPr>
      <w:r w:rsidRPr="008413CA">
        <w:rPr>
          <w:b/>
          <w:bCs/>
          <w:sz w:val="26"/>
          <w:szCs w:val="26"/>
        </w:rPr>
        <w:t>13. Bakıma muhtaç çocuklar ülkemizde hangi kurum tarafından korunmaya alınmaktadır?</w:t>
      </w:r>
      <w:r>
        <w:rPr>
          <w:sz w:val="26"/>
          <w:szCs w:val="26"/>
        </w:rPr>
        <w:br/>
        <w:t>a) Yeşilay</w:t>
      </w:r>
      <w:r>
        <w:rPr>
          <w:sz w:val="26"/>
          <w:szCs w:val="26"/>
        </w:rPr>
        <w:br/>
        <w:t>b) Kızılay</w:t>
      </w:r>
      <w:r>
        <w:rPr>
          <w:sz w:val="26"/>
          <w:szCs w:val="26"/>
        </w:rPr>
        <w:br/>
        <w:t>c</w:t>
      </w:r>
      <w:r w:rsidRPr="008413CA">
        <w:rPr>
          <w:sz w:val="26"/>
          <w:szCs w:val="26"/>
        </w:rPr>
        <w:t xml:space="preserve">) Sosyal Hizmetler Çocuk </w:t>
      </w:r>
      <w:r>
        <w:rPr>
          <w:sz w:val="26"/>
          <w:szCs w:val="26"/>
        </w:rPr>
        <w:t>Esirgeme Kurumu</w:t>
      </w:r>
      <w:r>
        <w:rPr>
          <w:sz w:val="26"/>
          <w:szCs w:val="26"/>
        </w:rPr>
        <w:br/>
        <w:t>d</w:t>
      </w:r>
      <w:r w:rsidRPr="008413CA">
        <w:rPr>
          <w:sz w:val="26"/>
          <w:szCs w:val="26"/>
        </w:rPr>
        <w:t>) Yardım Sevenler Derneği</w:t>
      </w:r>
    </w:p>
    <w:p w:rsidR="00300622" w:rsidRPr="008413CA" w:rsidRDefault="00300622" w:rsidP="00E31F90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</w:p>
    <w:p w:rsidR="00300622" w:rsidRPr="008413CA" w:rsidRDefault="00300622" w:rsidP="00D84DAD">
      <w:pPr>
        <w:rPr>
          <w:sz w:val="26"/>
          <w:szCs w:val="26"/>
        </w:rPr>
      </w:pPr>
      <w:r w:rsidRPr="008413CA">
        <w:rPr>
          <w:sz w:val="26"/>
          <w:szCs w:val="26"/>
        </w:rPr>
        <w:t>14.</w:t>
      </w:r>
      <w:r w:rsidRPr="008413CA">
        <w:rPr>
          <w:b/>
          <w:bCs/>
          <w:sz w:val="26"/>
          <w:szCs w:val="26"/>
        </w:rPr>
        <w:t xml:space="preserve"> Aşağıdakilerden hangisi sorumluluğu tanımlar?</w:t>
      </w:r>
      <w:r w:rsidRPr="008413CA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 xml:space="preserve">                               a</w:t>
      </w:r>
      <w:r w:rsidRPr="008413CA">
        <w:rPr>
          <w:sz w:val="26"/>
          <w:szCs w:val="26"/>
        </w:rPr>
        <w:t>)Bir kişinin kendi davranışlarının sonuçlarını</w:t>
      </w:r>
      <w:r>
        <w:rPr>
          <w:sz w:val="26"/>
          <w:szCs w:val="26"/>
        </w:rPr>
        <w:t xml:space="preserve">                                    </w:t>
      </w:r>
      <w:r w:rsidRPr="008413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Pr="008413CA">
        <w:rPr>
          <w:sz w:val="26"/>
          <w:szCs w:val="26"/>
        </w:rPr>
        <w:t xml:space="preserve">üstlenmesidir.              </w:t>
      </w:r>
    </w:p>
    <w:p w:rsidR="00300622" w:rsidRPr="008413CA" w:rsidRDefault="00300622" w:rsidP="00D84DAD">
      <w:pPr>
        <w:rPr>
          <w:sz w:val="26"/>
          <w:szCs w:val="26"/>
        </w:rPr>
      </w:pPr>
      <w:r>
        <w:rPr>
          <w:sz w:val="26"/>
          <w:szCs w:val="26"/>
        </w:rPr>
        <w:t>b</w:t>
      </w:r>
      <w:r w:rsidRPr="008413CA">
        <w:rPr>
          <w:sz w:val="26"/>
          <w:szCs w:val="26"/>
        </w:rPr>
        <w:t xml:space="preserve">) Boş yere konuşmaktır.                           </w:t>
      </w:r>
      <w:r>
        <w:rPr>
          <w:sz w:val="26"/>
          <w:szCs w:val="26"/>
        </w:rPr>
        <w:t xml:space="preserve">                               c</w:t>
      </w:r>
      <w:r w:rsidRPr="008413CA">
        <w:rPr>
          <w:sz w:val="26"/>
          <w:szCs w:val="26"/>
        </w:rPr>
        <w:t xml:space="preserve">) Herhangi bir işe karışmamaktır.                </w:t>
      </w:r>
      <w:r>
        <w:rPr>
          <w:sz w:val="26"/>
          <w:szCs w:val="26"/>
        </w:rPr>
        <w:t xml:space="preserve">                               d</w:t>
      </w:r>
      <w:r w:rsidRPr="008413CA">
        <w:rPr>
          <w:sz w:val="26"/>
          <w:szCs w:val="26"/>
        </w:rPr>
        <w:t>) Her şeyi ben bilirim, ben yaparım demektir.</w:t>
      </w:r>
    </w:p>
    <w:p w:rsidR="00300622" w:rsidRPr="008413CA" w:rsidRDefault="00300622" w:rsidP="00D84DAD">
      <w:pPr>
        <w:rPr>
          <w:rFonts w:ascii="Arial" w:hAnsi="Arial" w:cs="Arial"/>
          <w:b/>
          <w:bCs/>
          <w:sz w:val="26"/>
          <w:szCs w:val="26"/>
        </w:rPr>
      </w:pPr>
    </w:p>
    <w:p w:rsidR="00300622" w:rsidRPr="008413CA" w:rsidRDefault="00300622" w:rsidP="00537F6A">
      <w:pPr>
        <w:pStyle w:val="NoSpacing"/>
        <w:rPr>
          <w:rFonts w:ascii="Times New Roman" w:hAnsi="Times New Roman" w:cs="Times New Roman"/>
          <w:sz w:val="26"/>
          <w:szCs w:val="26"/>
        </w:rPr>
      </w:pPr>
    </w:p>
    <w:sectPr w:rsidR="00300622" w:rsidRPr="008413CA" w:rsidSect="00F318CC">
      <w:type w:val="continuous"/>
      <w:pgSz w:w="11906" w:h="16838"/>
      <w:pgMar w:top="1276" w:right="737" w:bottom="567" w:left="73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622" w:rsidRDefault="00300622" w:rsidP="00E9101E">
      <w:r>
        <w:separator/>
      </w:r>
    </w:p>
  </w:endnote>
  <w:endnote w:type="continuationSeparator" w:id="1">
    <w:p w:rsidR="00300622" w:rsidRDefault="00300622" w:rsidP="00E91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622" w:rsidRDefault="00300622" w:rsidP="00E9101E">
      <w:r>
        <w:separator/>
      </w:r>
    </w:p>
  </w:footnote>
  <w:footnote w:type="continuationSeparator" w:id="1">
    <w:p w:rsidR="00300622" w:rsidRDefault="00300622" w:rsidP="00E910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84908"/>
    <w:multiLevelType w:val="hybridMultilevel"/>
    <w:tmpl w:val="E6C019D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82F"/>
    <w:rsid w:val="000E011F"/>
    <w:rsid w:val="000F0D92"/>
    <w:rsid w:val="00103D89"/>
    <w:rsid w:val="00190C12"/>
    <w:rsid w:val="001A5765"/>
    <w:rsid w:val="001D352A"/>
    <w:rsid w:val="0020245F"/>
    <w:rsid w:val="00214600"/>
    <w:rsid w:val="00215065"/>
    <w:rsid w:val="002C3ED2"/>
    <w:rsid w:val="002F2E33"/>
    <w:rsid w:val="00300622"/>
    <w:rsid w:val="00335E0D"/>
    <w:rsid w:val="003722FC"/>
    <w:rsid w:val="00387888"/>
    <w:rsid w:val="00394A32"/>
    <w:rsid w:val="003A49C0"/>
    <w:rsid w:val="003C151E"/>
    <w:rsid w:val="003D13B1"/>
    <w:rsid w:val="003D7507"/>
    <w:rsid w:val="0040037F"/>
    <w:rsid w:val="004A6955"/>
    <w:rsid w:val="004E7499"/>
    <w:rsid w:val="00505242"/>
    <w:rsid w:val="00537F6A"/>
    <w:rsid w:val="0056482F"/>
    <w:rsid w:val="005841CC"/>
    <w:rsid w:val="00584D3F"/>
    <w:rsid w:val="005E6FF9"/>
    <w:rsid w:val="006520D6"/>
    <w:rsid w:val="006522AA"/>
    <w:rsid w:val="00667398"/>
    <w:rsid w:val="006A3001"/>
    <w:rsid w:val="006B21E1"/>
    <w:rsid w:val="006E5B15"/>
    <w:rsid w:val="006F419B"/>
    <w:rsid w:val="007103A5"/>
    <w:rsid w:val="007221A5"/>
    <w:rsid w:val="0079650C"/>
    <w:rsid w:val="007E2477"/>
    <w:rsid w:val="00832905"/>
    <w:rsid w:val="00833FCF"/>
    <w:rsid w:val="008413CA"/>
    <w:rsid w:val="00856F8C"/>
    <w:rsid w:val="00895104"/>
    <w:rsid w:val="008B3A09"/>
    <w:rsid w:val="008D2C05"/>
    <w:rsid w:val="00965FDC"/>
    <w:rsid w:val="00981897"/>
    <w:rsid w:val="0098426A"/>
    <w:rsid w:val="00984F9F"/>
    <w:rsid w:val="009944F3"/>
    <w:rsid w:val="009A13B6"/>
    <w:rsid w:val="009A6253"/>
    <w:rsid w:val="009E54DF"/>
    <w:rsid w:val="00A17B6F"/>
    <w:rsid w:val="00A53545"/>
    <w:rsid w:val="00A91DCA"/>
    <w:rsid w:val="00AB3E63"/>
    <w:rsid w:val="00AB649A"/>
    <w:rsid w:val="00AE1BA8"/>
    <w:rsid w:val="00C167B7"/>
    <w:rsid w:val="00C23CC2"/>
    <w:rsid w:val="00C47B63"/>
    <w:rsid w:val="00C52233"/>
    <w:rsid w:val="00C60854"/>
    <w:rsid w:val="00C7004D"/>
    <w:rsid w:val="00C73502"/>
    <w:rsid w:val="00CC2DFE"/>
    <w:rsid w:val="00CF13AB"/>
    <w:rsid w:val="00D04F6F"/>
    <w:rsid w:val="00D06D1B"/>
    <w:rsid w:val="00D40091"/>
    <w:rsid w:val="00D5263F"/>
    <w:rsid w:val="00D82541"/>
    <w:rsid w:val="00D84DAD"/>
    <w:rsid w:val="00DA3287"/>
    <w:rsid w:val="00E11ABF"/>
    <w:rsid w:val="00E31F90"/>
    <w:rsid w:val="00E9101E"/>
    <w:rsid w:val="00EA5FD8"/>
    <w:rsid w:val="00EB7DBA"/>
    <w:rsid w:val="00EC00CD"/>
    <w:rsid w:val="00EF291D"/>
    <w:rsid w:val="00F318CC"/>
    <w:rsid w:val="00F71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82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6482F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C6085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E74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7499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31F9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E910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101E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E910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101E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7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ersimiz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622</Words>
  <Characters>3547</Characters>
  <Application>Microsoft Office Outlook</Application>
  <DocSecurity>0</DocSecurity>
  <Lines>0</Lines>
  <Paragraphs>0</Paragraphs>
  <ScaleCrop>false</ScaleCrop>
  <Company>MyCompany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Customer</dc:creator>
  <cp:keywords>www.sorubak.com</cp:keywords>
  <dc:description/>
  <cp:lastModifiedBy>edanur</cp:lastModifiedBy>
  <cp:revision>3</cp:revision>
  <cp:lastPrinted>2016-04-02T08:47:00Z</cp:lastPrinted>
  <dcterms:created xsi:type="dcterms:W3CDTF">2016-04-03T16:29:00Z</dcterms:created>
  <dcterms:modified xsi:type="dcterms:W3CDTF">2016-04-09T16:22:00Z</dcterms:modified>
</cp:coreProperties>
</file>