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DD7" w:rsidRDefault="00582DD7" w:rsidP="00F62289">
      <w:pPr>
        <w:spacing w:after="0"/>
      </w:pPr>
      <w:r>
        <w:t>……………EĞİTİM ÖĞRETİM ……….. İLKOKULU  1.DÖNEM 4.SINIFLAR 1.YAZILI</w:t>
      </w:r>
    </w:p>
    <w:p w:rsidR="00582DD7" w:rsidRDefault="00582DD7" w:rsidP="00F62289">
      <w:pPr>
        <w:spacing w:after="0"/>
      </w:pPr>
    </w:p>
    <w:p w:rsidR="00582DD7" w:rsidRDefault="00582DD7" w:rsidP="00F62289">
      <w:pPr>
        <w:spacing w:after="0"/>
      </w:pPr>
      <w:r>
        <w:t>Name Surname:</w:t>
      </w:r>
    </w:p>
    <w:p w:rsidR="00582DD7" w:rsidRDefault="00582DD7" w:rsidP="00F62289">
      <w:pPr>
        <w:spacing w:after="0"/>
      </w:pPr>
      <w:r>
        <w:t>Class Number:4/…….-……..</w:t>
      </w:r>
    </w:p>
    <w:p w:rsidR="00582DD7" w:rsidRPr="00442B1C" w:rsidRDefault="00582DD7" w:rsidP="00F62289">
      <w:pPr>
        <w:spacing w:after="0"/>
        <w:rPr>
          <w:b/>
          <w:bCs/>
        </w:rPr>
      </w:pPr>
      <w:r w:rsidRPr="00442B1C">
        <w:rPr>
          <w:b/>
          <w:bCs/>
        </w:rPr>
        <w:t>A)Aşağıdaki bayrakların altına İngilizcelerini yazınız.</w:t>
      </w:r>
      <w:r>
        <w:rPr>
          <w:b/>
          <w:bCs/>
        </w:rPr>
        <w:t>(5x3)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1842"/>
        <w:gridCol w:w="1842"/>
        <w:gridCol w:w="1843"/>
        <w:gridCol w:w="1843"/>
      </w:tblGrid>
      <w:tr w:rsidR="00582DD7" w:rsidRPr="006561CF">
        <w:tc>
          <w:tcPr>
            <w:tcW w:w="1842" w:type="dxa"/>
          </w:tcPr>
          <w:p w:rsidR="00582DD7" w:rsidRPr="006561CF" w:rsidRDefault="00582DD7" w:rsidP="006561CF">
            <w:pPr>
              <w:pStyle w:val="Heading2"/>
              <w:spacing w:line="240" w:lineRule="auto"/>
              <w:rPr>
                <w:b w:val="0"/>
                <w:bCs w:val="0"/>
                <w:color w:val="auto"/>
              </w:rPr>
            </w:pPr>
            <w:r w:rsidRPr="006561CF">
              <w:rPr>
                <w:b w:val="0"/>
                <w:bCs w:val="0"/>
                <w:color w:val="auto"/>
              </w:rPr>
              <w:t>Japan</w:t>
            </w:r>
          </w:p>
        </w:tc>
        <w:tc>
          <w:tcPr>
            <w:tcW w:w="1842" w:type="dxa"/>
          </w:tcPr>
          <w:p w:rsidR="00582DD7" w:rsidRPr="006561CF" w:rsidRDefault="00582DD7" w:rsidP="006561CF">
            <w:pPr>
              <w:pStyle w:val="Heading2"/>
              <w:spacing w:line="240" w:lineRule="auto"/>
              <w:rPr>
                <w:b w:val="0"/>
                <w:bCs w:val="0"/>
                <w:color w:val="auto"/>
              </w:rPr>
            </w:pPr>
            <w:r w:rsidRPr="006561CF">
              <w:rPr>
                <w:b w:val="0"/>
                <w:bCs w:val="0"/>
                <w:color w:val="auto"/>
              </w:rPr>
              <w:t>Turkey</w:t>
            </w:r>
          </w:p>
        </w:tc>
        <w:tc>
          <w:tcPr>
            <w:tcW w:w="1842" w:type="dxa"/>
          </w:tcPr>
          <w:p w:rsidR="00582DD7" w:rsidRPr="006561CF" w:rsidRDefault="00582DD7" w:rsidP="006561CF">
            <w:pPr>
              <w:pStyle w:val="Heading2"/>
              <w:spacing w:line="240" w:lineRule="auto"/>
              <w:rPr>
                <w:b w:val="0"/>
                <w:bCs w:val="0"/>
                <w:color w:val="auto"/>
              </w:rPr>
            </w:pPr>
            <w:r w:rsidRPr="006561CF">
              <w:rPr>
                <w:b w:val="0"/>
                <w:bCs w:val="0"/>
                <w:color w:val="auto"/>
              </w:rPr>
              <w:t>The USA</w:t>
            </w:r>
          </w:p>
        </w:tc>
        <w:tc>
          <w:tcPr>
            <w:tcW w:w="1843" w:type="dxa"/>
          </w:tcPr>
          <w:p w:rsidR="00582DD7" w:rsidRPr="006561CF" w:rsidRDefault="00582DD7" w:rsidP="006561CF">
            <w:pPr>
              <w:pStyle w:val="Heading2"/>
              <w:spacing w:line="240" w:lineRule="auto"/>
              <w:rPr>
                <w:b w:val="0"/>
                <w:bCs w:val="0"/>
                <w:color w:val="auto"/>
              </w:rPr>
            </w:pPr>
            <w:r w:rsidRPr="006561CF">
              <w:rPr>
                <w:b w:val="0"/>
                <w:bCs w:val="0"/>
                <w:color w:val="auto"/>
              </w:rPr>
              <w:t>Spain</w:t>
            </w:r>
          </w:p>
        </w:tc>
        <w:tc>
          <w:tcPr>
            <w:tcW w:w="1843" w:type="dxa"/>
          </w:tcPr>
          <w:p w:rsidR="00582DD7" w:rsidRPr="006561CF" w:rsidRDefault="00582DD7" w:rsidP="006561CF">
            <w:pPr>
              <w:pStyle w:val="Heading2"/>
              <w:spacing w:line="240" w:lineRule="auto"/>
              <w:rPr>
                <w:b w:val="0"/>
                <w:bCs w:val="0"/>
                <w:color w:val="auto"/>
              </w:rPr>
            </w:pPr>
            <w:r w:rsidRPr="006561CF">
              <w:rPr>
                <w:b w:val="0"/>
                <w:bCs w:val="0"/>
                <w:color w:val="auto"/>
              </w:rPr>
              <w:t>Saudi Arabia</w:t>
            </w:r>
          </w:p>
        </w:tc>
      </w:tr>
    </w:tbl>
    <w:p w:rsidR="00582DD7" w:rsidRDefault="00582DD7" w:rsidP="00F62289">
      <w:pPr>
        <w:pStyle w:val="Heading2"/>
        <w:rPr>
          <w:rFonts w:cs="Times New Roman"/>
          <w:color w:val="auto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s1026" type="#_x0000_t75" alt="american flag ile ilgili görsel sonucu" style="position:absolute;margin-left:-13.85pt;margin-top:17pt;width:169.25pt;height:89.2pt;z-index:251644928;visibility:visible;mso-position-horizontal-relative:text;mso-position-vertical-relative:text">
            <v:imagedata r:id="rId5" o:title=""/>
          </v:shape>
        </w:pict>
      </w:r>
      <w:r>
        <w:rPr>
          <w:noProof/>
          <w:lang w:eastAsia="tr-TR"/>
        </w:rPr>
        <w:pict>
          <v:shape id="Resim 4" o:spid="_x0000_s1027" type="#_x0000_t75" alt="japan flag ile ilgili görsel sonucu" style="position:absolute;margin-left:174.4pt;margin-top:17.25pt;width:144.75pt;height:96.5pt;z-index:251645952;visibility:visible;mso-position-horizontal-relative:text;mso-position-vertical-relative:text">
            <v:imagedata r:id="rId6" o:title=""/>
          </v:shape>
        </w:pict>
      </w:r>
      <w:r>
        <w:rPr>
          <w:noProof/>
          <w:lang w:eastAsia="tr-TR"/>
        </w:rPr>
        <w:pict>
          <v:shape id="Resim 2" o:spid="_x0000_s1028" type="#_x0000_t75" style="position:absolute;margin-left:354.35pt;margin-top:9.8pt;width:135.75pt;height:91.15pt;z-index:251643904;visibility:visible;mso-position-horizontal-relative:text;mso-position-vertical-relative:text">
            <v:imagedata r:id="rId7" o:title=""/>
          </v:shape>
        </w:pict>
      </w:r>
    </w:p>
    <w:p w:rsidR="00582DD7" w:rsidRPr="004176C9" w:rsidRDefault="00582DD7" w:rsidP="004176C9"/>
    <w:p w:rsidR="00582DD7" w:rsidRPr="004176C9" w:rsidRDefault="00582DD7" w:rsidP="004176C9"/>
    <w:p w:rsidR="00582DD7" w:rsidRPr="004176C9" w:rsidRDefault="00582DD7" w:rsidP="004176C9"/>
    <w:p w:rsidR="00582DD7" w:rsidRPr="004176C9" w:rsidRDefault="00582DD7" w:rsidP="004176C9">
      <w:r>
        <w:rPr>
          <w:noProof/>
          <w:lang w:eastAsia="tr-TR"/>
        </w:rPr>
        <w:pict>
          <v:shape id="Resim 6" o:spid="_x0000_s1029" type="#_x0000_t75" alt="spain flag ile ilgili görsel sonucu" style="position:absolute;margin-left:279.4pt;margin-top:24.4pt;width:153.75pt;height:102.45pt;z-index:251646976;visibility:visible">
            <v:imagedata r:id="rId8" o:title=""/>
          </v:shape>
        </w:pict>
      </w:r>
      <w:r>
        <w:rPr>
          <w:noProof/>
          <w:lang w:eastAsia="tr-TR"/>
        </w:rPr>
        <w:pict>
          <v:shape id="Resim 30" o:spid="_x0000_s1030" type="#_x0000_t75" alt="SAUDİ ARABİA FLAG ile ilgili görsel sonucu" style="position:absolute;margin-left:35.65pt;margin-top:19.65pt;width:153.75pt;height:103pt;z-index:251670528;visibility:visible">
            <v:imagedata r:id="rId9" o:title=""/>
          </v:shape>
        </w:pict>
      </w:r>
    </w:p>
    <w:p w:rsidR="00582DD7" w:rsidRPr="004176C9" w:rsidRDefault="00582DD7" w:rsidP="004176C9"/>
    <w:p w:rsidR="00582DD7" w:rsidRPr="004176C9" w:rsidRDefault="00582DD7" w:rsidP="004176C9"/>
    <w:p w:rsidR="00582DD7" w:rsidRPr="004176C9" w:rsidRDefault="00582DD7" w:rsidP="004176C9"/>
    <w:p w:rsidR="00582DD7" w:rsidRDefault="00582DD7" w:rsidP="004176C9"/>
    <w:p w:rsidR="00582DD7" w:rsidRDefault="00582DD7" w:rsidP="004176C9">
      <w:pPr>
        <w:spacing w:after="0"/>
      </w:pPr>
    </w:p>
    <w:p w:rsidR="00582DD7" w:rsidRDefault="00582DD7" w:rsidP="004176C9">
      <w:pPr>
        <w:spacing w:after="0"/>
      </w:pPr>
    </w:p>
    <w:p w:rsidR="00582DD7" w:rsidRDefault="00582DD7" w:rsidP="004176C9">
      <w:pPr>
        <w:spacing w:after="0"/>
      </w:pPr>
      <w:r>
        <w:t>B)Aşağıdaki ülkelerle milletleri eşleştirin.(10x1)</w:t>
      </w:r>
    </w:p>
    <w:p w:rsidR="00582DD7" w:rsidRDefault="00582DD7" w:rsidP="004176C9">
      <w:pPr>
        <w:tabs>
          <w:tab w:val="left" w:pos="2415"/>
        </w:tabs>
        <w:spacing w:after="0"/>
      </w:pPr>
      <w:r>
        <w:t>(………..)Turkey</w:t>
      </w:r>
      <w:r>
        <w:tab/>
      </w:r>
      <w:r>
        <w:tab/>
      </w:r>
      <w:r>
        <w:tab/>
      </w:r>
      <w:r>
        <w:tab/>
        <w:t>a)British</w:t>
      </w:r>
    </w:p>
    <w:p w:rsidR="00582DD7" w:rsidRDefault="00582DD7" w:rsidP="004176C9">
      <w:pPr>
        <w:spacing w:after="0"/>
      </w:pPr>
      <w:r>
        <w:t>(………..)Spain</w:t>
      </w:r>
      <w:r>
        <w:tab/>
      </w:r>
      <w:r>
        <w:tab/>
      </w:r>
      <w:r>
        <w:tab/>
      </w:r>
      <w:r>
        <w:tab/>
      </w:r>
      <w:r>
        <w:tab/>
        <w:t>b)English</w:t>
      </w:r>
    </w:p>
    <w:p w:rsidR="00582DD7" w:rsidRDefault="00582DD7" w:rsidP="004176C9">
      <w:pPr>
        <w:spacing w:after="0"/>
      </w:pPr>
      <w:r>
        <w:t>(………..)The USA</w:t>
      </w:r>
      <w:r>
        <w:tab/>
      </w:r>
      <w:r>
        <w:tab/>
      </w:r>
      <w:r>
        <w:tab/>
      </w:r>
      <w:r>
        <w:tab/>
        <w:t>c)Chinese</w:t>
      </w:r>
    </w:p>
    <w:p w:rsidR="00582DD7" w:rsidRDefault="00582DD7" w:rsidP="004176C9">
      <w:pPr>
        <w:spacing w:after="0"/>
      </w:pPr>
      <w:r>
        <w:t>(………..)Egypt</w:t>
      </w:r>
      <w:r>
        <w:tab/>
      </w:r>
      <w:r>
        <w:tab/>
      </w:r>
      <w:r>
        <w:tab/>
      </w:r>
      <w:r>
        <w:tab/>
      </w:r>
      <w:r>
        <w:tab/>
        <w:t>d)Arabian</w:t>
      </w:r>
    </w:p>
    <w:p w:rsidR="00582DD7" w:rsidRDefault="00582DD7" w:rsidP="004176C9">
      <w:pPr>
        <w:spacing w:after="0"/>
      </w:pPr>
      <w:r>
        <w:t>(………..)Japan</w:t>
      </w:r>
      <w:r>
        <w:tab/>
      </w:r>
      <w:r>
        <w:tab/>
      </w:r>
      <w:r>
        <w:tab/>
      </w:r>
      <w:r>
        <w:tab/>
      </w:r>
      <w:r>
        <w:tab/>
        <w:t>e)German</w:t>
      </w:r>
    </w:p>
    <w:p w:rsidR="00582DD7" w:rsidRDefault="00582DD7" w:rsidP="004176C9">
      <w:pPr>
        <w:spacing w:after="0"/>
      </w:pPr>
      <w:r>
        <w:rPr>
          <w:noProof/>
          <w:lang w:eastAsia="tr-TR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Eğri Bağlayıcı 31" o:spid="_x0000_s1031" type="#_x0000_t38" style="position:absolute;margin-left:70.9pt;margin-top:8.9pt;width:140.25pt;height:78pt;flip:y;z-index:251671552;visibility:visible" adj="10800" strokeweight="3pt">
            <v:stroke endarrow="open"/>
            <v:shadow on="t" color="black" opacity="22937f" origin=",.5" offset="0,.63889mm"/>
          </v:shape>
        </w:pict>
      </w:r>
      <w:r>
        <w:t>(………..)Britain</w:t>
      </w:r>
      <w:r>
        <w:tab/>
      </w:r>
      <w:r>
        <w:tab/>
      </w:r>
      <w:r>
        <w:tab/>
      </w:r>
      <w:r>
        <w:tab/>
      </w:r>
      <w:r>
        <w:tab/>
        <w:t>f)Greek</w:t>
      </w:r>
    </w:p>
    <w:p w:rsidR="00582DD7" w:rsidRDefault="00582DD7" w:rsidP="004176C9">
      <w:pPr>
        <w:spacing w:after="0"/>
      </w:pPr>
      <w:r>
        <w:t>(………..)England</w:t>
      </w:r>
      <w:r>
        <w:tab/>
      </w:r>
      <w:r>
        <w:tab/>
      </w:r>
      <w:r>
        <w:tab/>
      </w:r>
      <w:r>
        <w:tab/>
      </w:r>
      <w:r>
        <w:tab/>
        <w:t>g)</w:t>
      </w:r>
      <w:r w:rsidRPr="00164372">
        <w:t xml:space="preserve"> </w:t>
      </w:r>
      <w:r>
        <w:t xml:space="preserve">Turkish </w:t>
      </w:r>
    </w:p>
    <w:p w:rsidR="00582DD7" w:rsidRDefault="00582DD7" w:rsidP="004176C9">
      <w:pPr>
        <w:spacing w:after="0"/>
      </w:pPr>
      <w:r>
        <w:t>(………..)China</w:t>
      </w:r>
      <w:r>
        <w:tab/>
      </w:r>
      <w:r>
        <w:tab/>
      </w:r>
      <w:r>
        <w:tab/>
      </w:r>
      <w:r>
        <w:tab/>
      </w:r>
      <w:r>
        <w:tab/>
        <w:t>h)</w:t>
      </w:r>
      <w:r w:rsidRPr="00164372">
        <w:t xml:space="preserve"> </w:t>
      </w:r>
      <w:r>
        <w:t>Spanish</w:t>
      </w:r>
    </w:p>
    <w:p w:rsidR="00582DD7" w:rsidRDefault="00582DD7" w:rsidP="004176C9">
      <w:pPr>
        <w:spacing w:after="0"/>
      </w:pPr>
      <w:r>
        <w:t>(………..)Saudi Arabia</w:t>
      </w:r>
      <w:r>
        <w:tab/>
      </w:r>
      <w:r>
        <w:tab/>
      </w:r>
      <w:r>
        <w:tab/>
      </w:r>
      <w:r>
        <w:tab/>
        <w:t xml:space="preserve">i) American </w:t>
      </w:r>
    </w:p>
    <w:p w:rsidR="00582DD7" w:rsidRDefault="00582DD7" w:rsidP="004176C9">
      <w:pPr>
        <w:spacing w:after="0"/>
      </w:pPr>
      <w:r>
        <w:t>(………..)Germany</w:t>
      </w:r>
      <w:r>
        <w:tab/>
      </w:r>
      <w:r>
        <w:tab/>
      </w:r>
      <w:r>
        <w:tab/>
      </w:r>
      <w:r>
        <w:tab/>
        <w:t>k)</w:t>
      </w:r>
      <w:r w:rsidRPr="00164372">
        <w:t xml:space="preserve"> </w:t>
      </w:r>
      <w:r>
        <w:t xml:space="preserve">Egyptian </w:t>
      </w:r>
    </w:p>
    <w:p w:rsidR="00582DD7" w:rsidRDefault="00582DD7" w:rsidP="004176C9">
      <w:pPr>
        <w:spacing w:after="0"/>
      </w:pPr>
      <w:r>
        <w:t>(…..</w:t>
      </w:r>
      <w:r w:rsidRPr="00164372">
        <w:rPr>
          <w:b/>
          <w:bCs/>
        </w:rPr>
        <w:t>F</w:t>
      </w:r>
      <w:r>
        <w:t>….)Greece</w:t>
      </w:r>
      <w:r>
        <w:tab/>
      </w:r>
      <w:r>
        <w:tab/>
      </w:r>
      <w:r>
        <w:tab/>
      </w:r>
      <w:r>
        <w:tab/>
      </w:r>
      <w:r>
        <w:tab/>
        <w:t>m)</w:t>
      </w:r>
      <w:r w:rsidRPr="00164372">
        <w:t xml:space="preserve"> </w:t>
      </w:r>
      <w:r>
        <w:t>Japanese</w:t>
      </w:r>
    </w:p>
    <w:p w:rsidR="00582DD7" w:rsidRDefault="00582DD7" w:rsidP="004176C9">
      <w:pPr>
        <w:spacing w:after="0"/>
      </w:pPr>
    </w:p>
    <w:p w:rsidR="00582DD7" w:rsidRDefault="00582DD7" w:rsidP="004176C9">
      <w:pPr>
        <w:spacing w:after="0"/>
        <w:sectPr w:rsidR="00582DD7" w:rsidSect="00F62289">
          <w:pgSz w:w="11906" w:h="16838"/>
          <w:pgMar w:top="426" w:right="1417" w:bottom="1417" w:left="1417" w:header="708" w:footer="708" w:gutter="0"/>
          <w:cols w:space="708"/>
          <w:docGrid w:linePitch="360"/>
        </w:sectPr>
      </w:pPr>
      <w:r>
        <w:t>C)Aşağıdaki soruların doğru şıkkını işaretleyin.(13x3)</w:t>
      </w:r>
    </w:p>
    <w:p w:rsidR="00582DD7" w:rsidRDefault="00582DD7" w:rsidP="004176C9">
      <w:pPr>
        <w:spacing w:after="0"/>
      </w:pPr>
    </w:p>
    <w:p w:rsidR="00582DD7" w:rsidRDefault="00582DD7" w:rsidP="004176C9">
      <w:pPr>
        <w:spacing w:after="0"/>
      </w:pPr>
      <w:r>
        <w:rPr>
          <w:noProof/>
          <w:lang w:eastAsia="tr-TR"/>
        </w:rPr>
        <w:pict>
          <v:shape id="Resim 7" o:spid="_x0000_s1032" type="#_x0000_t75" alt="birthday cake clipart ile ilgili görsel sonucu" style="position:absolute;margin-left:118.15pt;margin-top:8.6pt;width:93pt;height:90.75pt;z-index:251648000;visibility:visible">
            <v:imagedata r:id="rId10" o:title=""/>
          </v:shape>
        </w:pict>
      </w:r>
      <w:r>
        <w:t>1-How old are you?</w:t>
      </w:r>
    </w:p>
    <w:p w:rsidR="00582DD7" w:rsidRDefault="00582DD7" w:rsidP="004176C9">
      <w:pPr>
        <w:spacing w:after="0"/>
      </w:pPr>
    </w:p>
    <w:p w:rsidR="00582DD7" w:rsidRDefault="00582DD7" w:rsidP="004176C9">
      <w:pPr>
        <w:spacing w:after="0"/>
      </w:pPr>
      <w:r>
        <w:t xml:space="preserve">A) </w:t>
      </w:r>
      <w:r w:rsidRPr="004176C9">
        <w:t xml:space="preserve"> I’m </w:t>
      </w:r>
      <w:r>
        <w:t xml:space="preserve"> fine,thank, you?</w:t>
      </w:r>
    </w:p>
    <w:p w:rsidR="00582DD7" w:rsidRDefault="00582DD7" w:rsidP="004176C9">
      <w:pPr>
        <w:spacing w:after="0"/>
      </w:pPr>
      <w:r>
        <w:t>B) I’m five years old.</w:t>
      </w:r>
    </w:p>
    <w:p w:rsidR="00582DD7" w:rsidRDefault="00582DD7" w:rsidP="004176C9">
      <w:pPr>
        <w:spacing w:after="0"/>
      </w:pPr>
      <w:r>
        <w:t>C) My name is Ahmet.</w:t>
      </w:r>
    </w:p>
    <w:p w:rsidR="00582DD7" w:rsidRDefault="00582DD7" w:rsidP="004176C9">
      <w:pPr>
        <w:spacing w:after="0"/>
      </w:pPr>
      <w:r>
        <w:t>D) I’m from Turkey.</w:t>
      </w:r>
    </w:p>
    <w:p w:rsidR="00582DD7" w:rsidRDefault="00582DD7" w:rsidP="004176C9">
      <w:pPr>
        <w:spacing w:after="0"/>
      </w:pPr>
    </w:p>
    <w:p w:rsidR="00582DD7" w:rsidRDefault="00582DD7" w:rsidP="004176C9">
      <w:pPr>
        <w:spacing w:after="0"/>
      </w:pPr>
    </w:p>
    <w:p w:rsidR="00582DD7" w:rsidRDefault="00582DD7" w:rsidP="004176C9">
      <w:pPr>
        <w:spacing w:after="0"/>
      </w:pPr>
    </w:p>
    <w:p w:rsidR="00582DD7" w:rsidRDefault="00582DD7" w:rsidP="004176C9">
      <w:pPr>
        <w:spacing w:after="0"/>
      </w:pPr>
    </w:p>
    <w:p w:rsidR="00582DD7" w:rsidRDefault="00582DD7" w:rsidP="004176C9">
      <w:pPr>
        <w:spacing w:after="0"/>
      </w:pPr>
    </w:p>
    <w:p w:rsidR="00582DD7" w:rsidRDefault="00582DD7" w:rsidP="004176C9">
      <w:pPr>
        <w:spacing w:after="0"/>
      </w:pPr>
    </w:p>
    <w:p w:rsidR="00582DD7" w:rsidRDefault="00582DD7" w:rsidP="004176C9">
      <w:pPr>
        <w:spacing w:after="0"/>
      </w:pPr>
      <w:r>
        <w:rPr>
          <w:noProof/>
          <w:lang w:eastAsia="tr-TR"/>
        </w:rPr>
        <w:pict>
          <v:shape id="Resim 8" o:spid="_x0000_s1033" type="#_x0000_t75" style="position:absolute;margin-left:136.15pt;margin-top:1.75pt;width:126pt;height:78.75pt;z-index:251649024;visibility:visible">
            <v:imagedata r:id="rId11" o:title=""/>
          </v:shape>
        </w:pict>
      </w:r>
      <w:r>
        <w:t>2-Where are you from?</w:t>
      </w:r>
    </w:p>
    <w:p w:rsidR="00582DD7" w:rsidRDefault="00582DD7" w:rsidP="004176C9">
      <w:pPr>
        <w:spacing w:after="0"/>
      </w:pPr>
    </w:p>
    <w:p w:rsidR="00582DD7" w:rsidRDefault="00582DD7" w:rsidP="004176C9">
      <w:pPr>
        <w:pStyle w:val="ListParagraph"/>
        <w:numPr>
          <w:ilvl w:val="0"/>
          <w:numId w:val="4"/>
        </w:numPr>
        <w:spacing w:after="0"/>
      </w:pPr>
      <w:r>
        <w:t>I’m  Turkish</w:t>
      </w:r>
    </w:p>
    <w:p w:rsidR="00582DD7" w:rsidRDefault="00582DD7" w:rsidP="004176C9">
      <w:pPr>
        <w:pStyle w:val="ListParagraph"/>
        <w:numPr>
          <w:ilvl w:val="0"/>
          <w:numId w:val="4"/>
        </w:numPr>
        <w:spacing w:after="0"/>
      </w:pPr>
      <w:r>
        <w:t>I’m  8.</w:t>
      </w:r>
    </w:p>
    <w:p w:rsidR="00582DD7" w:rsidRDefault="00582DD7" w:rsidP="004176C9">
      <w:pPr>
        <w:pStyle w:val="ListParagraph"/>
        <w:numPr>
          <w:ilvl w:val="0"/>
          <w:numId w:val="4"/>
        </w:numPr>
        <w:spacing w:after="0"/>
      </w:pPr>
      <w:r>
        <w:t>I’m  from Paris.</w:t>
      </w:r>
    </w:p>
    <w:p w:rsidR="00582DD7" w:rsidRDefault="00582DD7" w:rsidP="004176C9">
      <w:pPr>
        <w:pStyle w:val="ListParagraph"/>
        <w:numPr>
          <w:ilvl w:val="0"/>
          <w:numId w:val="4"/>
        </w:numPr>
        <w:spacing w:after="0"/>
      </w:pPr>
      <w:r>
        <w:t>I’m  Kaan.</w:t>
      </w:r>
    </w:p>
    <w:p w:rsidR="00582DD7" w:rsidRDefault="00582DD7" w:rsidP="00A47748">
      <w:pPr>
        <w:spacing w:after="0"/>
      </w:pPr>
    </w:p>
    <w:p w:rsidR="00582DD7" w:rsidRDefault="00582DD7" w:rsidP="00A47748">
      <w:pPr>
        <w:spacing w:after="0"/>
      </w:pPr>
    </w:p>
    <w:p w:rsidR="00582DD7" w:rsidRDefault="00582DD7" w:rsidP="00A47748">
      <w:pPr>
        <w:spacing w:after="0"/>
      </w:pPr>
    </w:p>
    <w:p w:rsidR="00582DD7" w:rsidRDefault="00582DD7" w:rsidP="00A47748">
      <w:pPr>
        <w:spacing w:after="0"/>
      </w:pPr>
    </w:p>
    <w:p w:rsidR="00582DD7" w:rsidRDefault="00582DD7" w:rsidP="00A47748">
      <w:pPr>
        <w:spacing w:after="0"/>
      </w:pPr>
      <w:r>
        <w:rPr>
          <w:noProof/>
          <w:lang w:eastAsia="tr-TR"/>
        </w:rPr>
        <w:pict>
          <v:shape id="Resim 13" o:spid="_x0000_s1034" type="#_x0000_t75" alt="question mark  clipart ile ilgili görsel sonucu" style="position:absolute;margin-left:146.65pt;margin-top:6.45pt;width:60.75pt;height:60.75pt;z-index:251654144;visibility:visible">
            <v:imagedata r:id="rId12" o:title=""/>
          </v:shape>
        </w:pict>
      </w:r>
      <w:r>
        <w:rPr>
          <w:noProof/>
          <w:lang w:eastAsia="tr-TR"/>
        </w:rPr>
        <w:pict>
          <v:shape id="Resim 10" o:spid="_x0000_s1035" type="#_x0000_t75" alt="numbers 1-100 clipart ile ilgili görsel sonucu" style="position:absolute;margin-left:76.9pt;margin-top:11.9pt;width:59.25pt;height:56.15pt;z-index:251650048;visibility:visible">
            <v:imagedata r:id="rId13" o:title=""/>
          </v:shape>
        </w:pict>
      </w:r>
      <w:r>
        <w:rPr>
          <w:noProof/>
          <w:lang w:eastAsia="tr-TR"/>
        </w:rPr>
        <w:pict>
          <v:shape id="Resim 9" o:spid="_x0000_s1036" type="#_x0000_t75" alt="numbers 1-100 clipart ile ilgili görsel sonucu" style="position:absolute;margin-left:-13.1pt;margin-top:11.75pt;width:66.75pt;height:68.95pt;z-index:251651072;visibility:visible">
            <v:imagedata r:id="rId14" o:title=""/>
          </v:shape>
        </w:pict>
      </w:r>
      <w:r>
        <w:t>3-</w:t>
      </w:r>
    </w:p>
    <w:p w:rsidR="00582DD7" w:rsidRPr="004176C9" w:rsidRDefault="00582DD7" w:rsidP="004176C9">
      <w:pPr>
        <w:spacing w:after="0"/>
      </w:pPr>
      <w:r>
        <w:rPr>
          <w:noProof/>
          <w:lang w:eastAsia="tr-TR"/>
        </w:rPr>
        <w:pict>
          <v:shape id="Resim 12" o:spid="_x0000_s1037" type="#_x0000_t75" alt="equal clipart ile ilgili görsel sonucu" style="position:absolute;margin-left:116.65pt;margin-top:3pt;width:55.5pt;height:55.5pt;z-index:251653120;visibility:visible">
            <v:imagedata r:id="rId15" o:title=""/>
          </v:shape>
        </w:pict>
      </w:r>
      <w:r>
        <w:rPr>
          <w:noProof/>
          <w:lang w:eastAsia="tr-TR"/>
        </w:rPr>
        <w:pict>
          <v:shape id="Resim 11" o:spid="_x0000_s1038" type="#_x0000_t75" alt="Plus clipart ile ilgili görsel sonucu" style="position:absolute;margin-left:40.15pt;margin-top:10.5pt;width:48pt;height:47.8pt;z-index:251652096;visibility:visible">
            <v:imagedata r:id="rId16" o:title=""/>
          </v:shape>
        </w:pict>
      </w:r>
    </w:p>
    <w:p w:rsidR="00582DD7" w:rsidRPr="004176C9" w:rsidRDefault="00582DD7" w:rsidP="004176C9">
      <w:pPr>
        <w:spacing w:after="0"/>
      </w:pPr>
    </w:p>
    <w:p w:rsidR="00582DD7" w:rsidRDefault="00582DD7">
      <w:pPr>
        <w:spacing w:after="0"/>
      </w:pPr>
    </w:p>
    <w:p w:rsidR="00582DD7" w:rsidRDefault="00582DD7">
      <w:pPr>
        <w:spacing w:after="0"/>
      </w:pPr>
    </w:p>
    <w:p w:rsidR="00582DD7" w:rsidRDefault="00582DD7">
      <w:pPr>
        <w:spacing w:after="0"/>
      </w:pPr>
      <w:r>
        <w:t>A)Fifteen</w:t>
      </w:r>
      <w:r>
        <w:tab/>
      </w:r>
      <w:r>
        <w:tab/>
        <w:t>B)Thirteen</w:t>
      </w:r>
      <w:r>
        <w:tab/>
      </w:r>
    </w:p>
    <w:p w:rsidR="00582DD7" w:rsidRDefault="00582DD7">
      <w:pPr>
        <w:spacing w:after="0"/>
      </w:pPr>
      <w:r>
        <w:t>C)Thirty</w:t>
      </w:r>
      <w:r>
        <w:tab/>
      </w:r>
      <w:r>
        <w:tab/>
      </w:r>
      <w:r>
        <w:tab/>
        <w:t>C)Fourteen</w:t>
      </w:r>
    </w:p>
    <w:p w:rsidR="00582DD7" w:rsidRDefault="00582DD7">
      <w:pPr>
        <w:spacing w:after="0"/>
      </w:pPr>
    </w:p>
    <w:p w:rsidR="00582DD7" w:rsidRPr="00EB00CB" w:rsidRDefault="00582DD7">
      <w:pPr>
        <w:spacing w:after="0"/>
        <w:rPr>
          <w:b/>
          <w:bCs/>
        </w:rPr>
      </w:pPr>
      <w:r w:rsidRPr="00EB00CB">
        <w:rPr>
          <w:b/>
          <w:bCs/>
        </w:rPr>
        <w:t>4-Eksik  sayılar hangi şıkta sırasıyla doğru verilmiştir.</w:t>
      </w:r>
    </w:p>
    <w:p w:rsidR="00582DD7" w:rsidRDefault="00582DD7">
      <w:pPr>
        <w:spacing w:after="0"/>
      </w:pPr>
      <w:r>
        <w:t>20-……....</w:t>
      </w:r>
      <w:r>
        <w:tab/>
      </w:r>
      <w:r>
        <w:tab/>
        <w:t>60-…………..</w:t>
      </w:r>
    </w:p>
    <w:p w:rsidR="00582DD7" w:rsidRDefault="00582DD7">
      <w:pPr>
        <w:spacing w:after="0"/>
      </w:pPr>
      <w:r>
        <w:t>30-Thirty</w:t>
      </w:r>
      <w:r>
        <w:tab/>
      </w:r>
      <w:r>
        <w:tab/>
        <w:t>70-………………</w:t>
      </w:r>
    </w:p>
    <w:p w:rsidR="00582DD7" w:rsidRDefault="00582DD7">
      <w:pPr>
        <w:spacing w:after="0"/>
      </w:pPr>
      <w:r>
        <w:t>40-………..</w:t>
      </w:r>
      <w:r>
        <w:tab/>
      </w:r>
      <w:r>
        <w:tab/>
        <w:t>80-eighty</w:t>
      </w:r>
    </w:p>
    <w:p w:rsidR="00582DD7" w:rsidRDefault="00582DD7">
      <w:pPr>
        <w:spacing w:after="0"/>
      </w:pPr>
      <w:r>
        <w:t>50-Fifty</w:t>
      </w:r>
      <w:r>
        <w:tab/>
      </w:r>
      <w:r>
        <w:tab/>
      </w:r>
      <w:r>
        <w:tab/>
        <w:t>90-……………</w:t>
      </w:r>
    </w:p>
    <w:p w:rsidR="00582DD7" w:rsidRDefault="00582DD7">
      <w:pPr>
        <w:spacing w:after="0"/>
      </w:pPr>
    </w:p>
    <w:p w:rsidR="00582DD7" w:rsidRDefault="00582DD7">
      <w:pPr>
        <w:spacing w:after="0"/>
      </w:pPr>
      <w:r>
        <w:t>a)twoty-forty-sixteen-seven-ninety</w:t>
      </w:r>
    </w:p>
    <w:p w:rsidR="00582DD7" w:rsidRDefault="00582DD7">
      <w:pPr>
        <w:spacing w:after="0"/>
      </w:pPr>
      <w:r>
        <w:t>b)Twenty-forty-sixty-seventy-ninety</w:t>
      </w:r>
    </w:p>
    <w:p w:rsidR="00582DD7" w:rsidRDefault="00582DD7">
      <w:pPr>
        <w:spacing w:after="0"/>
      </w:pPr>
      <w:r>
        <w:t>c)twelve-forteen-sixteen-seventeen-ninety</w:t>
      </w:r>
    </w:p>
    <w:p w:rsidR="00582DD7" w:rsidRDefault="00582DD7">
      <w:pPr>
        <w:spacing w:after="0"/>
      </w:pPr>
      <w:r>
        <w:t>d)Two-four-six-seven-nine</w:t>
      </w:r>
    </w:p>
    <w:p w:rsidR="00582DD7" w:rsidRPr="00EB00CB" w:rsidRDefault="00582DD7">
      <w:pPr>
        <w:spacing w:after="0"/>
        <w:rPr>
          <w:b/>
          <w:bCs/>
        </w:rPr>
      </w:pPr>
    </w:p>
    <w:p w:rsidR="00582DD7" w:rsidRPr="00EB00CB" w:rsidRDefault="00582DD7">
      <w:pPr>
        <w:spacing w:after="0"/>
        <w:rPr>
          <w:b/>
          <w:bCs/>
        </w:rPr>
      </w:pPr>
      <w:r w:rsidRPr="00EB00CB">
        <w:rPr>
          <w:b/>
          <w:bCs/>
        </w:rPr>
        <w:t>5-How many pencils are there?</w:t>
      </w:r>
    </w:p>
    <w:p w:rsidR="00582DD7" w:rsidRDefault="00582DD7">
      <w:pPr>
        <w:spacing w:after="0"/>
      </w:pPr>
      <w:r>
        <w:rPr>
          <w:noProof/>
          <w:lang w:eastAsia="tr-TR"/>
        </w:rPr>
        <w:pict>
          <v:shape id="Resim 19" o:spid="_x0000_s1039" type="#_x0000_t75" alt="how many pencils  clipart ile ilgili görsel sonucu" style="position:absolute;margin-left:173.65pt;margin-top:1.55pt;width:50.45pt;height:71.25pt;z-index:251659264;visibility:visible">
            <v:imagedata r:id="rId17" o:title=""/>
          </v:shape>
        </w:pict>
      </w:r>
      <w:r>
        <w:rPr>
          <w:noProof/>
          <w:lang w:eastAsia="tr-TR"/>
        </w:rPr>
        <w:pict>
          <v:shape id="Resim 18" o:spid="_x0000_s1040" type="#_x0000_t75" alt="how many pencils  clipart ile ilgili görsel sonucu" style="position:absolute;margin-left:121.9pt;margin-top:1.55pt;width:50.45pt;height:71.25pt;z-index:251658240;visibility:visible">
            <v:imagedata r:id="rId17" o:title=""/>
          </v:shape>
        </w:pict>
      </w:r>
      <w:r>
        <w:rPr>
          <w:noProof/>
          <w:lang w:eastAsia="tr-TR"/>
        </w:rPr>
        <w:pict>
          <v:shape id="Resim 17" o:spid="_x0000_s1041" type="#_x0000_t75" alt="how many pencils  clipart ile ilgili görsel sonucu" style="position:absolute;margin-left:67.15pt;margin-top:1.55pt;width:50.45pt;height:71.25pt;z-index:251657216;visibility:visible">
            <v:imagedata r:id="rId17" o:title=""/>
          </v:shape>
        </w:pict>
      </w:r>
      <w:r>
        <w:rPr>
          <w:noProof/>
          <w:lang w:eastAsia="tr-TR"/>
        </w:rPr>
        <w:pict>
          <v:shape id="Resim 16" o:spid="_x0000_s1042" type="#_x0000_t75" alt="how many pencils  clipart ile ilgili görsel sonucu" style="position:absolute;margin-left:16.15pt;margin-top:1.3pt;width:50.45pt;height:71.25pt;z-index:251656192;visibility:visible">
            <v:imagedata r:id="rId17" o:title=""/>
          </v:shape>
        </w:pict>
      </w:r>
      <w:r>
        <w:rPr>
          <w:noProof/>
          <w:lang w:eastAsia="tr-TR"/>
        </w:rPr>
        <w:pict>
          <v:shape id="Resim 14" o:spid="_x0000_s1043" type="#_x0000_t75" alt="how many pencils  clipart ile ilgili görsel sonucu" style="position:absolute;margin-left:-38.6pt;margin-top:1.05pt;width:50.45pt;height:71.25pt;z-index:251655168;visibility:visible">
            <v:imagedata r:id="rId17" o:title=""/>
          </v:shape>
        </w:pict>
      </w:r>
    </w:p>
    <w:p w:rsidR="00582DD7" w:rsidRDefault="00582DD7">
      <w:pPr>
        <w:spacing w:after="0"/>
      </w:pPr>
    </w:p>
    <w:p w:rsidR="00582DD7" w:rsidRDefault="00582DD7">
      <w:pPr>
        <w:spacing w:after="0"/>
      </w:pPr>
      <w:r>
        <w:tab/>
      </w:r>
    </w:p>
    <w:p w:rsidR="00582DD7" w:rsidRDefault="00582DD7">
      <w:pPr>
        <w:spacing w:after="0"/>
      </w:pPr>
    </w:p>
    <w:p w:rsidR="00582DD7" w:rsidRDefault="00582DD7">
      <w:pPr>
        <w:spacing w:after="0"/>
      </w:pPr>
    </w:p>
    <w:p w:rsidR="00582DD7" w:rsidRDefault="00582DD7">
      <w:pPr>
        <w:spacing w:after="0"/>
      </w:pPr>
      <w:r>
        <w:t xml:space="preserve">a)sixty </w:t>
      </w:r>
      <w:r>
        <w:tab/>
      </w:r>
      <w:r>
        <w:tab/>
      </w:r>
      <w:r>
        <w:tab/>
        <w:t>b)sixty-two</w:t>
      </w:r>
      <w:r>
        <w:tab/>
      </w:r>
    </w:p>
    <w:p w:rsidR="00582DD7" w:rsidRDefault="00582DD7">
      <w:pPr>
        <w:spacing w:after="0"/>
      </w:pPr>
    </w:p>
    <w:p w:rsidR="00582DD7" w:rsidRDefault="00582DD7">
      <w:pPr>
        <w:spacing w:after="0"/>
      </w:pPr>
      <w:r>
        <w:t>c)fifty-nine</w:t>
      </w:r>
      <w:r>
        <w:tab/>
      </w:r>
      <w:r>
        <w:tab/>
        <w:t>d)sixty-one</w:t>
      </w:r>
    </w:p>
    <w:p w:rsidR="00582DD7" w:rsidRDefault="00582DD7">
      <w:pPr>
        <w:spacing w:after="0"/>
      </w:pPr>
    </w:p>
    <w:p w:rsidR="00582DD7" w:rsidRPr="00EB00CB" w:rsidRDefault="00582DD7">
      <w:pPr>
        <w:spacing w:after="0"/>
        <w:rPr>
          <w:b/>
          <w:bCs/>
        </w:rPr>
      </w:pPr>
      <w:r w:rsidRPr="00EB00CB">
        <w:rPr>
          <w:b/>
          <w:bCs/>
        </w:rPr>
        <w:t>6-Suudi Arabistan’da Yaşayan Ahmad, Jet’e nasıl teşekkür etmiştir.</w:t>
      </w:r>
    </w:p>
    <w:p w:rsidR="00582DD7" w:rsidRDefault="00582DD7">
      <w:pPr>
        <w:spacing w:after="0"/>
      </w:pPr>
    </w:p>
    <w:p w:rsidR="00582DD7" w:rsidRDefault="00582DD7">
      <w:pPr>
        <w:spacing w:after="0"/>
      </w:pPr>
      <w:r>
        <w:t>Ahmad: Can you give me a bag?</w:t>
      </w:r>
    </w:p>
    <w:p w:rsidR="00582DD7" w:rsidRDefault="00582DD7">
      <w:pPr>
        <w:spacing w:after="0"/>
      </w:pPr>
      <w:r>
        <w:t>Jet: Of course.</w:t>
      </w:r>
    </w:p>
    <w:p w:rsidR="00582DD7" w:rsidRDefault="00582DD7">
      <w:pPr>
        <w:spacing w:after="0"/>
      </w:pPr>
      <w:r>
        <w:t>Ahmad:……………………………..</w:t>
      </w:r>
    </w:p>
    <w:p w:rsidR="00582DD7" w:rsidRDefault="00582DD7">
      <w:pPr>
        <w:spacing w:after="0"/>
      </w:pPr>
      <w:r>
        <w:rPr>
          <w:noProof/>
          <w:lang w:eastAsia="tr-TR"/>
        </w:rPr>
        <w:pict>
          <v:shape id="Resim 20" o:spid="_x0000_s1044" type="#_x0000_t75" style="position:absolute;margin-left:91.9pt;margin-top:2.5pt;width:132.15pt;height:91.5pt;z-index:251660288;visibility:visible">
            <v:imagedata r:id="rId18" o:title=""/>
          </v:shape>
        </w:pict>
      </w:r>
    </w:p>
    <w:p w:rsidR="00582DD7" w:rsidRDefault="00582DD7">
      <w:pPr>
        <w:spacing w:after="0"/>
      </w:pPr>
      <w:r>
        <w:t>a)Arigato</w:t>
      </w:r>
    </w:p>
    <w:p w:rsidR="00582DD7" w:rsidRDefault="00582DD7">
      <w:pPr>
        <w:spacing w:after="0"/>
      </w:pPr>
      <w:r>
        <w:t>b)Shukran</w:t>
      </w:r>
    </w:p>
    <w:p w:rsidR="00582DD7" w:rsidRDefault="00582DD7">
      <w:pPr>
        <w:spacing w:after="0"/>
      </w:pPr>
      <w:r>
        <w:t>c)Teşekkür ederim</w:t>
      </w:r>
    </w:p>
    <w:p w:rsidR="00582DD7" w:rsidRDefault="00582DD7">
      <w:pPr>
        <w:spacing w:after="0"/>
      </w:pPr>
      <w:r>
        <w:t>d)Gracias</w:t>
      </w:r>
    </w:p>
    <w:p w:rsidR="00582DD7" w:rsidRDefault="00582DD7">
      <w:pPr>
        <w:spacing w:after="0"/>
      </w:pPr>
    </w:p>
    <w:p w:rsidR="00582DD7" w:rsidRDefault="00582DD7">
      <w:pPr>
        <w:spacing w:after="0"/>
      </w:pPr>
    </w:p>
    <w:p w:rsidR="00582DD7" w:rsidRPr="00EB00CB" w:rsidRDefault="00582DD7">
      <w:pPr>
        <w:spacing w:after="0"/>
        <w:rPr>
          <w:b/>
          <w:bCs/>
        </w:rPr>
      </w:pPr>
      <w:r>
        <w:rPr>
          <w:noProof/>
          <w:lang w:eastAsia="tr-TR"/>
        </w:rPr>
        <w:pict>
          <v:shape id="Resim 22" o:spid="_x0000_s1045" type="#_x0000_t75" alt="yes clipart ile ilgili görsel sonucu" style="position:absolute;margin-left:116.65pt;margin-top:18.9pt;width:84pt;height:72.45pt;z-index:251662336;visibility:visible">
            <v:imagedata r:id="rId19" o:title=""/>
          </v:shape>
        </w:pict>
      </w:r>
      <w:r>
        <w:t xml:space="preserve">7- </w:t>
      </w:r>
      <w:r w:rsidRPr="00EB00CB">
        <w:rPr>
          <w:b/>
          <w:bCs/>
        </w:rPr>
        <w:t>Yağmur : May I come in?</w:t>
      </w:r>
    </w:p>
    <w:p w:rsidR="00582DD7" w:rsidRDefault="00582DD7" w:rsidP="00442B1C">
      <w:pPr>
        <w:spacing w:after="0"/>
      </w:pPr>
      <w:r w:rsidRPr="00EB00CB">
        <w:rPr>
          <w:b/>
          <w:bCs/>
        </w:rPr>
        <w:t xml:space="preserve">    Yiğit:………………………..</w:t>
      </w:r>
      <w:r>
        <w:br/>
        <w:t>a)No</w:t>
      </w:r>
    </w:p>
    <w:p w:rsidR="00582DD7" w:rsidRDefault="00582DD7">
      <w:pPr>
        <w:spacing w:after="0"/>
      </w:pPr>
      <w:r>
        <w:t>b)Sorry,not right now</w:t>
      </w:r>
    </w:p>
    <w:p w:rsidR="00582DD7" w:rsidRDefault="00582DD7">
      <w:pPr>
        <w:spacing w:after="0"/>
      </w:pPr>
      <w:r>
        <w:t>c)Yes, you may</w:t>
      </w:r>
    </w:p>
    <w:p w:rsidR="00582DD7" w:rsidRDefault="00582DD7">
      <w:pPr>
        <w:spacing w:after="0"/>
      </w:pPr>
      <w:r>
        <w:t>d)No,you may not</w:t>
      </w:r>
    </w:p>
    <w:p w:rsidR="00582DD7" w:rsidRDefault="00582DD7">
      <w:pPr>
        <w:spacing w:after="0"/>
      </w:pPr>
    </w:p>
    <w:p w:rsidR="00582DD7" w:rsidRDefault="00582DD7">
      <w:pPr>
        <w:spacing w:after="0"/>
      </w:pPr>
    </w:p>
    <w:p w:rsidR="00582DD7" w:rsidRDefault="00582DD7">
      <w:pPr>
        <w:spacing w:after="0"/>
      </w:pPr>
    </w:p>
    <w:p w:rsidR="00582DD7" w:rsidRDefault="00582DD7">
      <w:pPr>
        <w:spacing w:after="0"/>
      </w:pPr>
      <w:r>
        <w:rPr>
          <w:noProof/>
          <w:lang w:eastAsia="tr-TR"/>
        </w:rPr>
        <w:pict>
          <v:shape id="Resim 21" o:spid="_x0000_s1046" type="#_x0000_t75" alt="no clipart ile ilgili görsel sonucu" style="position:absolute;margin-left:179.65pt;margin-top:10.95pt;width:78.75pt;height:78.75pt;z-index:251661312;visibility:visible">
            <v:imagedata r:id="rId20" o:title=""/>
          </v:shape>
        </w:pict>
      </w:r>
      <w:r>
        <w:t>9- Şahin: May I turn on the lights?</w:t>
      </w:r>
    </w:p>
    <w:p w:rsidR="00582DD7" w:rsidRDefault="00582DD7">
      <w:pPr>
        <w:spacing w:after="0"/>
      </w:pPr>
      <w:r>
        <w:t xml:space="preserve">   Süleyman:…………………………..</w:t>
      </w:r>
    </w:p>
    <w:p w:rsidR="00582DD7" w:rsidRDefault="00582DD7">
      <w:pPr>
        <w:spacing w:after="0"/>
      </w:pPr>
      <w:r>
        <w:t>a)Yes,you may</w:t>
      </w:r>
    </w:p>
    <w:p w:rsidR="00582DD7" w:rsidRDefault="00582DD7">
      <w:pPr>
        <w:spacing w:after="0"/>
      </w:pPr>
      <w:r>
        <w:t>b)Sorry,not right now</w:t>
      </w:r>
    </w:p>
    <w:p w:rsidR="00582DD7" w:rsidRDefault="00582DD7">
      <w:pPr>
        <w:spacing w:after="0"/>
      </w:pPr>
      <w:r>
        <w:t>c)Of course</w:t>
      </w:r>
    </w:p>
    <w:p w:rsidR="00582DD7" w:rsidRDefault="00582DD7">
      <w:pPr>
        <w:spacing w:after="0"/>
      </w:pPr>
      <w:r>
        <w:t>d)Ok</w:t>
      </w:r>
    </w:p>
    <w:p w:rsidR="00582DD7" w:rsidRDefault="00582DD7">
      <w:pPr>
        <w:spacing w:after="0"/>
      </w:pPr>
      <w:r>
        <w:rPr>
          <w:noProof/>
          <w:lang w:eastAsia="tr-TR"/>
        </w:rPr>
        <w:pict>
          <v:shape id="Resim 27" o:spid="_x0000_s1047" type="#_x0000_t75" alt="question mark  clipart ile ilgili görsel sonucu" style="position:absolute;margin-left:197.65pt;margin-top:9.65pt;width:60.75pt;height:60.75pt;z-index:251667456;visibility:visible">
            <v:imagedata r:id="rId12" o:title=""/>
          </v:shape>
        </w:pict>
      </w:r>
      <w:r>
        <w:rPr>
          <w:noProof/>
          <w:lang w:eastAsia="tr-TR"/>
        </w:rPr>
        <w:pict>
          <v:shape id="Resim 25" o:spid="_x0000_s1048" type="#_x0000_t75" alt="zero clipart ile ilgili görsel sonucu" style="position:absolute;margin-left:115.9pt;margin-top:9.85pt;width:50.25pt;height:67.3pt;z-index:251665408;visibility:visible">
            <v:imagedata r:id="rId21" o:title=""/>
          </v:shape>
        </w:pict>
      </w:r>
    </w:p>
    <w:p w:rsidR="00582DD7" w:rsidRDefault="00582DD7">
      <w:pPr>
        <w:spacing w:after="0"/>
      </w:pPr>
      <w:r>
        <w:rPr>
          <w:noProof/>
          <w:lang w:eastAsia="tr-TR"/>
        </w:rPr>
        <w:pict>
          <v:shape id="Resim 26" o:spid="_x0000_s1049" type="#_x0000_t75" alt="equal clipart ile ilgili görsel sonucu" style="position:absolute;margin-left:154.15pt;margin-top:4.7pt;width:55.5pt;height:55.5pt;z-index:251666432;visibility:visible">
            <v:imagedata r:id="rId15" o:title=""/>
          </v:shape>
        </w:pict>
      </w:r>
      <w:r>
        <w:rPr>
          <w:noProof/>
          <w:lang w:eastAsia="tr-TR"/>
        </w:rPr>
        <w:pict>
          <v:shape id="Resim 23" o:spid="_x0000_s1050" type="#_x0000_t75" alt="100 clipart ile ilgili görsel sonucu" style="position:absolute;margin-left:15.95pt;margin-top:1.1pt;width:50.3pt;height:65.25pt;z-index:251663360;visibility:visible">
            <v:imagedata r:id="rId22" o:title=""/>
          </v:shape>
        </w:pict>
      </w:r>
      <w:r>
        <w:t>10-</w:t>
      </w:r>
    </w:p>
    <w:p w:rsidR="00582DD7" w:rsidRDefault="00582DD7">
      <w:pPr>
        <w:spacing w:after="0"/>
      </w:pPr>
      <w:r>
        <w:rPr>
          <w:noProof/>
          <w:lang w:eastAsia="tr-TR"/>
        </w:rPr>
        <w:pict>
          <v:shape id="Resim 24" o:spid="_x0000_s1051" type="#_x0000_t75" alt="eksi clipart ile ilgili görsel sonucu" style="position:absolute;margin-left:71.65pt;margin-top:3.25pt;width:39.75pt;height:19.7pt;z-index:251664384;visibility:visible">
            <v:imagedata r:id="rId23" o:title=""/>
          </v:shape>
        </w:pict>
      </w:r>
    </w:p>
    <w:p w:rsidR="00582DD7" w:rsidRDefault="00582DD7">
      <w:pPr>
        <w:spacing w:after="0"/>
      </w:pPr>
    </w:p>
    <w:p w:rsidR="00582DD7" w:rsidRDefault="00582DD7">
      <w:pPr>
        <w:spacing w:after="0"/>
      </w:pPr>
    </w:p>
    <w:p w:rsidR="00582DD7" w:rsidRDefault="00582DD7">
      <w:pPr>
        <w:spacing w:after="0"/>
      </w:pPr>
      <w:r>
        <w:t>a)zero</w:t>
      </w:r>
      <w:r>
        <w:tab/>
      </w:r>
      <w:r>
        <w:tab/>
      </w:r>
      <w:r>
        <w:tab/>
        <w:t>b)hundred</w:t>
      </w:r>
      <w:r>
        <w:tab/>
      </w:r>
      <w:r>
        <w:tab/>
      </w:r>
    </w:p>
    <w:p w:rsidR="00582DD7" w:rsidRDefault="00582DD7">
      <w:pPr>
        <w:spacing w:after="0"/>
      </w:pPr>
      <w:r>
        <w:t>c)ten</w:t>
      </w:r>
      <w:r>
        <w:tab/>
      </w:r>
      <w:r>
        <w:tab/>
      </w:r>
      <w:r>
        <w:tab/>
        <w:t>d)one</w:t>
      </w:r>
    </w:p>
    <w:p w:rsidR="00582DD7" w:rsidRDefault="00582DD7">
      <w:pPr>
        <w:spacing w:after="0"/>
      </w:pPr>
      <w:r>
        <w:rPr>
          <w:noProof/>
          <w:lang w:eastAsia="tr-TR"/>
        </w:rPr>
        <w:pict>
          <v:shape id="Resim 28" o:spid="_x0000_s1052" type="#_x0000_t75" style="position:absolute;margin-left:150.4pt;margin-top:1.65pt;width:79.5pt;height:108pt;z-index:251668480;visibility:visible">
            <v:imagedata r:id="rId24" o:title=""/>
          </v:shape>
        </w:pict>
      </w:r>
    </w:p>
    <w:p w:rsidR="00582DD7" w:rsidRPr="00EB00CB" w:rsidRDefault="00582DD7">
      <w:pPr>
        <w:spacing w:after="0"/>
        <w:rPr>
          <w:b/>
          <w:bCs/>
        </w:rPr>
      </w:pPr>
      <w:r w:rsidRPr="00EB00CB">
        <w:rPr>
          <w:b/>
          <w:bCs/>
        </w:rPr>
        <w:t>11-What nationality are you?</w:t>
      </w:r>
    </w:p>
    <w:p w:rsidR="00582DD7" w:rsidRDefault="00582DD7">
      <w:pPr>
        <w:spacing w:after="0"/>
      </w:pPr>
      <w:r>
        <w:t>a)American</w:t>
      </w:r>
    </w:p>
    <w:p w:rsidR="00582DD7" w:rsidRDefault="00582DD7">
      <w:pPr>
        <w:spacing w:after="0"/>
      </w:pPr>
      <w:r>
        <w:t>b)Japanese</w:t>
      </w:r>
    </w:p>
    <w:p w:rsidR="00582DD7" w:rsidRDefault="00582DD7">
      <w:pPr>
        <w:spacing w:after="0"/>
      </w:pPr>
      <w:r>
        <w:t>c)Mexican</w:t>
      </w:r>
    </w:p>
    <w:p w:rsidR="00582DD7" w:rsidRDefault="00582DD7">
      <w:pPr>
        <w:spacing w:after="0"/>
      </w:pPr>
      <w:r>
        <w:t>d)Arabian</w:t>
      </w:r>
    </w:p>
    <w:p w:rsidR="00582DD7" w:rsidRDefault="00582DD7">
      <w:pPr>
        <w:spacing w:after="0"/>
      </w:pPr>
    </w:p>
    <w:p w:rsidR="00582DD7" w:rsidRPr="00EB00CB" w:rsidRDefault="00582DD7">
      <w:pPr>
        <w:spacing w:after="0"/>
        <w:rPr>
          <w:b/>
          <w:bCs/>
        </w:rPr>
      </w:pPr>
      <w:r w:rsidRPr="00EB00CB">
        <w:rPr>
          <w:b/>
          <w:bCs/>
        </w:rPr>
        <w:t>12-Harun:Can you give me an eraser?</w:t>
      </w:r>
    </w:p>
    <w:p w:rsidR="00582DD7" w:rsidRDefault="00582DD7">
      <w:pPr>
        <w:spacing w:after="0"/>
      </w:pPr>
      <w:r>
        <w:t xml:space="preserve">      Kemal:……………………..</w:t>
      </w:r>
    </w:p>
    <w:p w:rsidR="00582DD7" w:rsidRDefault="00582DD7">
      <w:pPr>
        <w:spacing w:after="0"/>
      </w:pPr>
      <w:r>
        <w:t xml:space="preserve">      Harun:Thank you.</w:t>
      </w:r>
    </w:p>
    <w:p w:rsidR="00582DD7" w:rsidRDefault="00582DD7">
      <w:pPr>
        <w:spacing w:after="0"/>
      </w:pPr>
      <w:r>
        <w:t>a)Sorry,I can’t</w:t>
      </w:r>
      <w:r>
        <w:tab/>
      </w:r>
      <w:r>
        <w:tab/>
      </w:r>
      <w:r>
        <w:tab/>
        <w:t>b)Here you are</w:t>
      </w:r>
    </w:p>
    <w:p w:rsidR="00582DD7" w:rsidRDefault="00582DD7">
      <w:pPr>
        <w:spacing w:after="0"/>
      </w:pPr>
      <w:r>
        <w:t>c)No.</w:t>
      </w:r>
      <w:r>
        <w:tab/>
      </w:r>
      <w:r>
        <w:tab/>
      </w:r>
      <w:r>
        <w:tab/>
      </w:r>
      <w:r>
        <w:tab/>
        <w:t>d)No,you can’t</w:t>
      </w:r>
    </w:p>
    <w:p w:rsidR="00582DD7" w:rsidRDefault="00582DD7">
      <w:pPr>
        <w:spacing w:after="0"/>
      </w:pPr>
      <w:r>
        <w:rPr>
          <w:noProof/>
          <w:lang w:eastAsia="tr-TR"/>
        </w:rPr>
        <w:pict>
          <v:shape id="Resim 29" o:spid="_x0000_s1053" type="#_x0000_t75" alt="give me clipart ile ilgili görsel sonucu" style="position:absolute;margin-left:138.4pt;margin-top:2.75pt;width:98.15pt;height:89.25pt;z-index:251669504;visibility:visible">
            <v:imagedata r:id="rId25" o:title=""/>
          </v:shape>
        </w:pict>
      </w:r>
    </w:p>
    <w:p w:rsidR="00582DD7" w:rsidRDefault="00582DD7">
      <w:pPr>
        <w:spacing w:after="0"/>
      </w:pPr>
      <w:r>
        <w:t>What nationality are you?</w:t>
      </w:r>
    </w:p>
    <w:p w:rsidR="00582DD7" w:rsidRDefault="00582DD7">
      <w:pPr>
        <w:spacing w:after="0"/>
      </w:pPr>
      <w:r>
        <w:t>a)I’m Canadian</w:t>
      </w:r>
    </w:p>
    <w:p w:rsidR="00582DD7" w:rsidRDefault="00582DD7">
      <w:pPr>
        <w:spacing w:after="0"/>
      </w:pPr>
      <w:r>
        <w:t>b)I’m from Canada</w:t>
      </w:r>
    </w:p>
    <w:p w:rsidR="00582DD7" w:rsidRDefault="00582DD7">
      <w:pPr>
        <w:spacing w:after="0"/>
      </w:pPr>
      <w:r>
        <w:t>c)I live in Canada</w:t>
      </w:r>
    </w:p>
    <w:p w:rsidR="00582DD7" w:rsidRDefault="00582DD7">
      <w:pPr>
        <w:spacing w:after="0"/>
      </w:pPr>
      <w:r>
        <w:t>d)I’m fine.</w:t>
      </w:r>
    </w:p>
    <w:p w:rsidR="00582DD7" w:rsidRDefault="00582DD7">
      <w:pPr>
        <w:spacing w:after="0"/>
      </w:pPr>
    </w:p>
    <w:p w:rsidR="00582DD7" w:rsidRDefault="00582DD7">
      <w:pPr>
        <w:spacing w:after="0"/>
        <w:rPr>
          <w:b/>
          <w:bCs/>
        </w:rPr>
      </w:pPr>
      <w:r w:rsidRPr="00C65882">
        <w:rPr>
          <w:b/>
          <w:bCs/>
        </w:rPr>
        <w:t>D)Aşağıdaki cümleleri Türkçe’ye çevirin.</w:t>
      </w:r>
      <w:r>
        <w:rPr>
          <w:b/>
          <w:bCs/>
        </w:rPr>
        <w:t>(7x3)</w:t>
      </w:r>
    </w:p>
    <w:p w:rsidR="00582DD7" w:rsidRDefault="00582DD7" w:rsidP="00C65882">
      <w:pPr>
        <w:spacing w:after="0"/>
        <w:ind w:right="-1064"/>
      </w:pPr>
      <w:r>
        <w:t>1-May I turn on the lights?................................................</w:t>
      </w:r>
    </w:p>
    <w:p w:rsidR="00582DD7" w:rsidRDefault="00582DD7" w:rsidP="00C65882">
      <w:pPr>
        <w:spacing w:after="0"/>
        <w:ind w:right="-1064"/>
      </w:pPr>
      <w:r>
        <w:t>2-May I go to toilet?.........................................................</w:t>
      </w:r>
    </w:p>
    <w:p w:rsidR="00582DD7" w:rsidRDefault="00582DD7" w:rsidP="00C65882">
      <w:pPr>
        <w:spacing w:after="0"/>
        <w:ind w:right="-1064"/>
      </w:pPr>
      <w:r>
        <w:t>3-Give me a pencil..............................................</w:t>
      </w:r>
    </w:p>
    <w:p w:rsidR="00582DD7" w:rsidRDefault="00582DD7" w:rsidP="00C65882">
      <w:pPr>
        <w:spacing w:after="0"/>
        <w:ind w:right="-1064"/>
      </w:pPr>
      <w:r>
        <w:t>4-I’m 9 years old……………………………………………………………</w:t>
      </w:r>
    </w:p>
    <w:p w:rsidR="00582DD7" w:rsidRDefault="00582DD7" w:rsidP="00C65882">
      <w:pPr>
        <w:spacing w:after="0"/>
        <w:ind w:right="-1064"/>
      </w:pPr>
      <w:r>
        <w:t>5-My name is Almira……………………………………………………..</w:t>
      </w:r>
    </w:p>
    <w:p w:rsidR="00582DD7" w:rsidRDefault="00582DD7" w:rsidP="00C65882">
      <w:pPr>
        <w:spacing w:after="0"/>
        <w:ind w:right="-1064"/>
      </w:pPr>
      <w:r>
        <w:t>6-I’m from Alanya………………………………………………………….</w:t>
      </w:r>
    </w:p>
    <w:p w:rsidR="00582DD7" w:rsidRDefault="00582DD7" w:rsidP="00C65882">
      <w:pPr>
        <w:spacing w:after="0"/>
        <w:ind w:right="-1064"/>
      </w:pPr>
      <w:r>
        <w:t>7-I’m Turkish………………………………………………..</w:t>
      </w:r>
    </w:p>
    <w:p w:rsidR="00582DD7" w:rsidRDefault="00582DD7">
      <w:pPr>
        <w:spacing w:after="0"/>
        <w:rPr>
          <w:b/>
          <w:bCs/>
        </w:rPr>
      </w:pPr>
    </w:p>
    <w:p w:rsidR="00582DD7" w:rsidRPr="00C65882" w:rsidRDefault="00582DD7">
      <w:pPr>
        <w:spacing w:after="0"/>
        <w:rPr>
          <w:b/>
          <w:bCs/>
        </w:rPr>
      </w:pPr>
      <w:r w:rsidRPr="00C65882">
        <w:rPr>
          <w:b/>
          <w:bCs/>
        </w:rPr>
        <w:t>E)Aşağıda İngilizceleri verilen sayıları karşılarına yazın.</w:t>
      </w:r>
      <w:r>
        <w:rPr>
          <w:b/>
          <w:bCs/>
        </w:rPr>
        <w:t>(5x3)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60"/>
        <w:gridCol w:w="2161"/>
      </w:tblGrid>
      <w:tr w:rsidR="00582DD7" w:rsidRPr="006561CF">
        <w:tc>
          <w:tcPr>
            <w:tcW w:w="2160" w:type="dxa"/>
          </w:tcPr>
          <w:p w:rsidR="00582DD7" w:rsidRPr="006561CF" w:rsidRDefault="00582DD7" w:rsidP="006561CF">
            <w:pPr>
              <w:spacing w:after="0" w:line="240" w:lineRule="auto"/>
              <w:rPr>
                <w:b/>
                <w:bCs/>
              </w:rPr>
            </w:pPr>
            <w:r w:rsidRPr="006561CF">
              <w:rPr>
                <w:b/>
                <w:bCs/>
              </w:rPr>
              <w:t>Sixty-two</w:t>
            </w:r>
          </w:p>
        </w:tc>
        <w:tc>
          <w:tcPr>
            <w:tcW w:w="2161" w:type="dxa"/>
          </w:tcPr>
          <w:p w:rsidR="00582DD7" w:rsidRPr="006561CF" w:rsidRDefault="00582DD7" w:rsidP="006561CF">
            <w:pPr>
              <w:spacing w:after="0" w:line="240" w:lineRule="auto"/>
              <w:jc w:val="center"/>
              <w:rPr>
                <w:b/>
                <w:bCs/>
              </w:rPr>
            </w:pPr>
            <w:r w:rsidRPr="006561CF">
              <w:rPr>
                <w:b/>
                <w:bCs/>
              </w:rPr>
              <w:t>62</w:t>
            </w:r>
          </w:p>
        </w:tc>
      </w:tr>
      <w:tr w:rsidR="00582DD7" w:rsidRPr="006561CF">
        <w:tc>
          <w:tcPr>
            <w:tcW w:w="2160" w:type="dxa"/>
          </w:tcPr>
          <w:p w:rsidR="00582DD7" w:rsidRPr="006561CF" w:rsidRDefault="00582DD7" w:rsidP="006561CF">
            <w:pPr>
              <w:spacing w:after="0" w:line="240" w:lineRule="auto"/>
            </w:pPr>
            <w:r w:rsidRPr="006561CF">
              <w:t>Ninety-nine</w:t>
            </w:r>
          </w:p>
        </w:tc>
        <w:tc>
          <w:tcPr>
            <w:tcW w:w="2161" w:type="dxa"/>
          </w:tcPr>
          <w:p w:rsidR="00582DD7" w:rsidRPr="006561CF" w:rsidRDefault="00582DD7" w:rsidP="006561CF">
            <w:pPr>
              <w:spacing w:after="0" w:line="240" w:lineRule="auto"/>
            </w:pPr>
          </w:p>
        </w:tc>
      </w:tr>
      <w:tr w:rsidR="00582DD7" w:rsidRPr="006561CF">
        <w:tc>
          <w:tcPr>
            <w:tcW w:w="2160" w:type="dxa"/>
          </w:tcPr>
          <w:p w:rsidR="00582DD7" w:rsidRPr="006561CF" w:rsidRDefault="00582DD7" w:rsidP="006561CF">
            <w:pPr>
              <w:spacing w:after="0" w:line="240" w:lineRule="auto"/>
            </w:pPr>
            <w:r w:rsidRPr="006561CF">
              <w:t>One hundred</w:t>
            </w:r>
          </w:p>
        </w:tc>
        <w:tc>
          <w:tcPr>
            <w:tcW w:w="2161" w:type="dxa"/>
          </w:tcPr>
          <w:p w:rsidR="00582DD7" w:rsidRPr="006561CF" w:rsidRDefault="00582DD7" w:rsidP="006561CF">
            <w:pPr>
              <w:spacing w:after="0" w:line="240" w:lineRule="auto"/>
            </w:pPr>
          </w:p>
        </w:tc>
      </w:tr>
      <w:tr w:rsidR="00582DD7" w:rsidRPr="006561CF">
        <w:tc>
          <w:tcPr>
            <w:tcW w:w="2160" w:type="dxa"/>
          </w:tcPr>
          <w:p w:rsidR="00582DD7" w:rsidRPr="006561CF" w:rsidRDefault="00582DD7" w:rsidP="006561CF">
            <w:pPr>
              <w:spacing w:after="0" w:line="240" w:lineRule="auto"/>
            </w:pPr>
            <w:r w:rsidRPr="006561CF">
              <w:t>Fifty-three</w:t>
            </w:r>
          </w:p>
        </w:tc>
        <w:tc>
          <w:tcPr>
            <w:tcW w:w="2161" w:type="dxa"/>
          </w:tcPr>
          <w:p w:rsidR="00582DD7" w:rsidRPr="006561CF" w:rsidRDefault="00582DD7" w:rsidP="006561CF">
            <w:pPr>
              <w:spacing w:after="0" w:line="240" w:lineRule="auto"/>
            </w:pPr>
          </w:p>
        </w:tc>
      </w:tr>
      <w:tr w:rsidR="00582DD7" w:rsidRPr="006561CF">
        <w:tc>
          <w:tcPr>
            <w:tcW w:w="2160" w:type="dxa"/>
          </w:tcPr>
          <w:p w:rsidR="00582DD7" w:rsidRPr="006561CF" w:rsidRDefault="00582DD7" w:rsidP="006561CF">
            <w:pPr>
              <w:spacing w:after="0" w:line="240" w:lineRule="auto"/>
            </w:pPr>
            <w:r w:rsidRPr="006561CF">
              <w:t>Forty-eight</w:t>
            </w:r>
          </w:p>
        </w:tc>
        <w:tc>
          <w:tcPr>
            <w:tcW w:w="2161" w:type="dxa"/>
          </w:tcPr>
          <w:p w:rsidR="00582DD7" w:rsidRPr="006561CF" w:rsidRDefault="00582DD7" w:rsidP="006561CF">
            <w:pPr>
              <w:spacing w:after="0" w:line="240" w:lineRule="auto"/>
            </w:pPr>
          </w:p>
        </w:tc>
      </w:tr>
      <w:tr w:rsidR="00582DD7" w:rsidRPr="006561CF">
        <w:tc>
          <w:tcPr>
            <w:tcW w:w="2160" w:type="dxa"/>
          </w:tcPr>
          <w:p w:rsidR="00582DD7" w:rsidRPr="006561CF" w:rsidRDefault="00582DD7" w:rsidP="006561CF">
            <w:pPr>
              <w:spacing w:after="0" w:line="240" w:lineRule="auto"/>
            </w:pPr>
            <w:r w:rsidRPr="006561CF">
              <w:t>Seventy-five</w:t>
            </w:r>
          </w:p>
        </w:tc>
        <w:tc>
          <w:tcPr>
            <w:tcW w:w="2161" w:type="dxa"/>
          </w:tcPr>
          <w:p w:rsidR="00582DD7" w:rsidRPr="006561CF" w:rsidRDefault="00582DD7" w:rsidP="006561CF">
            <w:pPr>
              <w:spacing w:after="0" w:line="240" w:lineRule="auto"/>
            </w:pPr>
          </w:p>
        </w:tc>
      </w:tr>
    </w:tbl>
    <w:p w:rsidR="00582DD7" w:rsidRDefault="00582DD7">
      <w:pPr>
        <w:spacing w:after="0"/>
      </w:pPr>
      <w:bookmarkStart w:id="0" w:name="_GoBack"/>
      <w:bookmarkEnd w:id="0"/>
    </w:p>
    <w:p w:rsidR="00582DD7" w:rsidRPr="00442B1C" w:rsidRDefault="00582DD7" w:rsidP="00C65882">
      <w:pPr>
        <w:spacing w:after="0"/>
        <w:jc w:val="center"/>
        <w:rPr>
          <w:rFonts w:ascii="Lucida Handwriting" w:hAnsi="Lucida Handwriting" w:cs="Lucida Handwriting"/>
          <w:b/>
          <w:bCs/>
        </w:rPr>
      </w:pPr>
      <w:r w:rsidRPr="00442B1C">
        <w:rPr>
          <w:rFonts w:ascii="Lucida Handwriting" w:hAnsi="Lucida Handwriting" w:cs="Lucida Handwriting"/>
          <w:b/>
          <w:bCs/>
        </w:rPr>
        <w:t>NAG</w:t>
      </w:r>
      <w:r w:rsidRPr="00442B1C">
        <w:rPr>
          <w:rFonts w:ascii="Times New Roman" w:hAnsi="Times New Roman" w:cs="Times New Roman"/>
          <w:b/>
          <w:bCs/>
        </w:rPr>
        <w:t>İ</w:t>
      </w:r>
      <w:r w:rsidRPr="00442B1C">
        <w:rPr>
          <w:rFonts w:ascii="Lucida Handwriting" w:hAnsi="Lucida Handwriting" w:cs="Lucida Handwriting"/>
          <w:b/>
          <w:bCs/>
        </w:rPr>
        <w:t xml:space="preserve">HAN </w:t>
      </w:r>
      <w:r w:rsidRPr="00442B1C">
        <w:rPr>
          <w:rFonts w:ascii="Times New Roman" w:hAnsi="Times New Roman" w:cs="Times New Roman"/>
          <w:b/>
          <w:bCs/>
        </w:rPr>
        <w:t>Ş</w:t>
      </w:r>
      <w:r w:rsidRPr="00442B1C">
        <w:rPr>
          <w:rFonts w:ascii="Lucida Handwriting" w:hAnsi="Lucida Handwriting" w:cs="Lucida Handwriting"/>
          <w:b/>
          <w:bCs/>
        </w:rPr>
        <w:t>AH</w:t>
      </w:r>
      <w:r w:rsidRPr="00442B1C">
        <w:rPr>
          <w:rFonts w:ascii="Times New Roman" w:hAnsi="Times New Roman" w:cs="Times New Roman"/>
          <w:b/>
          <w:bCs/>
        </w:rPr>
        <w:t>İ</w:t>
      </w:r>
      <w:r w:rsidRPr="00442B1C">
        <w:rPr>
          <w:rFonts w:ascii="Lucida Handwriting" w:hAnsi="Lucida Handwriting" w:cs="Lucida Handwriting"/>
          <w:b/>
          <w:bCs/>
        </w:rPr>
        <w:t>NER</w:t>
      </w:r>
    </w:p>
    <w:sectPr w:rsidR="00582DD7" w:rsidRPr="00442B1C" w:rsidSect="00442B1C">
      <w:type w:val="continuous"/>
      <w:pgSz w:w="11906" w:h="16838"/>
      <w:pgMar w:top="426" w:right="1417" w:bottom="284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139CC"/>
    <w:multiLevelType w:val="hybridMultilevel"/>
    <w:tmpl w:val="50507BA4"/>
    <w:lvl w:ilvl="0" w:tplc="1F0445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6A788A"/>
    <w:multiLevelType w:val="hybridMultilevel"/>
    <w:tmpl w:val="2738D7FA"/>
    <w:lvl w:ilvl="0" w:tplc="82601A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CE4A68"/>
    <w:multiLevelType w:val="hybridMultilevel"/>
    <w:tmpl w:val="73726DB2"/>
    <w:lvl w:ilvl="0" w:tplc="71C885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9906C7"/>
    <w:multiLevelType w:val="hybridMultilevel"/>
    <w:tmpl w:val="9EE67112"/>
    <w:lvl w:ilvl="0" w:tplc="B8EEF6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2A16"/>
    <w:rsid w:val="00164372"/>
    <w:rsid w:val="001B5763"/>
    <w:rsid w:val="00401BF1"/>
    <w:rsid w:val="004176C9"/>
    <w:rsid w:val="00442B1C"/>
    <w:rsid w:val="00457471"/>
    <w:rsid w:val="00494813"/>
    <w:rsid w:val="004B04BE"/>
    <w:rsid w:val="00582DD7"/>
    <w:rsid w:val="005E1EDB"/>
    <w:rsid w:val="0063504E"/>
    <w:rsid w:val="006561CF"/>
    <w:rsid w:val="007D616D"/>
    <w:rsid w:val="00806CDD"/>
    <w:rsid w:val="008347D4"/>
    <w:rsid w:val="009013E2"/>
    <w:rsid w:val="00922A16"/>
    <w:rsid w:val="00A36078"/>
    <w:rsid w:val="00A47748"/>
    <w:rsid w:val="00C65882"/>
    <w:rsid w:val="00C83E9B"/>
    <w:rsid w:val="00EB00CB"/>
    <w:rsid w:val="00F24C33"/>
    <w:rsid w:val="00F622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4813"/>
    <w:pPr>
      <w:spacing w:after="200" w:line="276" w:lineRule="auto"/>
    </w:pPr>
    <w:rPr>
      <w:rFonts w:cs="Calibri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62289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F62289"/>
    <w:rPr>
      <w:rFonts w:ascii="Cambria" w:hAnsi="Cambria" w:cs="Cambria"/>
      <w:b/>
      <w:bCs/>
      <w:color w:val="4F81BD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rsid w:val="00F622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622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F6228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4176C9"/>
    <w:pPr>
      <w:ind w:left="720"/>
    </w:pPr>
  </w:style>
  <w:style w:type="character" w:styleId="Hyperlink">
    <w:name w:val="Hyperlink"/>
    <w:basedOn w:val="DefaultParagraphFont"/>
    <w:uiPriority w:val="99"/>
    <w:rsid w:val="007D616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jpeg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3</Pages>
  <Words>393</Words>
  <Characters>2241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2016-1017 EĞİTİM ÖĞRETİM YILI AŞAĞIOBA HASAN ATICI İLKOKULU  1</dc:title>
  <dc:subject/>
  <dc:creator>Microsoft-PC</dc:creator>
  <cp:keywords/>
  <dc:description/>
  <cp:lastModifiedBy>Edanur</cp:lastModifiedBy>
  <cp:revision>3</cp:revision>
  <dcterms:created xsi:type="dcterms:W3CDTF">2017-10-01T14:46:00Z</dcterms:created>
  <dcterms:modified xsi:type="dcterms:W3CDTF">2017-10-01T14:50:00Z</dcterms:modified>
</cp:coreProperties>
</file>