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54" w:rsidRPr="0004703E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4"/>
          <w:szCs w:val="4"/>
        </w:rPr>
      </w:pPr>
    </w:p>
    <w:p w:rsidR="00483954" w:rsidRDefault="00483954" w:rsidP="00C16D21">
      <w:pPr>
        <w:tabs>
          <w:tab w:val="left" w:pos="2445"/>
        </w:tabs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……</w:t>
      </w:r>
      <w:r w:rsidRPr="002B6F3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EĞİTİM ÖĞRETİM YILI 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…..</w:t>
      </w:r>
      <w:r w:rsidRPr="002B6F3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İLKOKULU  4-H SINIFI </w:t>
      </w: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FEN BİLİMLERİ</w:t>
      </w:r>
      <w:r w:rsidRPr="002B6F3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1. DÖNEM 1. YAZILI</w:t>
      </w:r>
    </w:p>
    <w:p w:rsidR="00483954" w:rsidRDefault="00483954" w:rsidP="00C16D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Adı Soyadı :……………………….                                       Puanı :……………….</w:t>
      </w:r>
    </w:p>
    <w:p w:rsidR="00483954" w:rsidRDefault="00483954" w:rsidP="00C16D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9.6pt;margin-top:31.3pt;width:270pt;height:.05pt;flip:x;z-index:251659264" o:connectortype="straight" strokecolor="#c00000" strokeweight="3pt">
            <v:shadow type="perspective" color="#974706" opacity=".5" offset="1pt" offset2="-1pt"/>
          </v:shape>
        </w:pict>
      </w:r>
      <w:r>
        <w:rPr>
          <w:lang w:eastAsia="tr-TR"/>
        </w:rPr>
        <w:pict>
          <v:shape id="_x0000_s1027" type="#_x0000_t32" style="position:absolute;margin-left:-25.65pt;margin-top:31.2pt;width:276.75pt;height:0;flip:x;z-index:251654144" o:connectortype="straight" strokecolor="#c4bc96" strokeweight="3pt">
            <v:shadow type="perspective" color="#974706" opacity=".5" offset="1pt" offset2="-1pt"/>
          </v:shape>
        </w:pict>
      </w:r>
      <w:r>
        <w:rPr>
          <w:lang w:eastAsia="tr-TR"/>
        </w:rPr>
        <w:pict>
          <v:shape id="AutoShape 27" o:spid="_x0000_s1028" type="#_x0000_t32" style="position:absolute;margin-left:251.1pt;margin-top:31.2pt;width:0;height:663pt;z-index:251645952;visibility:visible" strokecolor="#31849b" strokeweight="3pt"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sz w:val="28"/>
          <w:szCs w:val="28"/>
        </w:rPr>
        <w:t>Numarası   :………                 Sınıfı: 4 / H</w:t>
      </w:r>
    </w:p>
    <w:p w:rsidR="00483954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483954" w:rsidSect="00C16D21">
          <w:pgSz w:w="11906" w:h="16838"/>
          <w:pgMar w:top="568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483954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045A5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Vücudumuza şeklini veren yapıya ne denir?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Eklemler           B) Kaslar   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İskelet               D) Vücud</w:t>
      </w:r>
    </w:p>
    <w:p w:rsidR="00483954" w:rsidRDefault="00483954" w:rsidP="00D045A5">
      <w:pPr>
        <w:spacing w:after="0" w:line="240" w:lineRule="auto"/>
        <w:ind w:left="-142"/>
        <w:rPr>
          <w:rFonts w:ascii="Times New Roman" w:hAnsi="Times New Roman" w:cs="Times New Roman"/>
          <w:sz w:val="18"/>
          <w:szCs w:val="18"/>
        </w:rPr>
      </w:pPr>
    </w:p>
    <w:p w:rsidR="00483954" w:rsidRDefault="00483954" w:rsidP="00D045A5">
      <w:pPr>
        <w:spacing w:after="0" w:line="240" w:lineRule="auto"/>
        <w:ind w:left="-142"/>
        <w:rPr>
          <w:rFonts w:ascii="Times New Roman" w:hAnsi="Times New Roman" w:cs="Times New Roman"/>
          <w:sz w:val="18"/>
          <w:szCs w:val="18"/>
        </w:rPr>
      </w:pPr>
      <w:r>
        <w:rPr>
          <w:lang w:eastAsia="tr-TR"/>
        </w:rPr>
        <w:pict>
          <v:shape id="_x0000_s1029" type="#_x0000_t32" style="position:absolute;left:0;text-align:left;margin-left:-25.5pt;margin-top:4pt;width:276.75pt;height:0;flip:x;z-index:251651072" o:connectortype="straight" strokecolor="#e36c0a" strokeweight="3pt">
            <v:shadow type="perspective" color="#974706" opacity=".5" offset="1pt" offset2="-1pt"/>
          </v:shape>
        </w:pict>
      </w:r>
    </w:p>
    <w:p w:rsidR="00483954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045A5">
        <w:rPr>
          <w:rFonts w:ascii="Times New Roman" w:hAnsi="Times New Roman" w:cs="Times New Roman"/>
          <w:b/>
          <w:bCs/>
          <w:color w:val="FF0000"/>
          <w:sz w:val="28"/>
          <w:szCs w:val="28"/>
        </w:rPr>
        <w:t>2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Aşağıdakilerden hangisi iskeletin bölümlerinden biri değildir?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Kafatası                 B) Omurga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Göğüs kafesi          D) Diz kapağı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18"/>
          <w:szCs w:val="18"/>
        </w:rPr>
      </w:pPr>
    </w:p>
    <w:p w:rsidR="00483954" w:rsidRPr="00D045A5" w:rsidRDefault="00483954" w:rsidP="00C16D21">
      <w:pPr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>
        <w:rPr>
          <w:lang w:eastAsia="tr-TR"/>
        </w:rPr>
        <w:pict>
          <v:shape id="_x0000_s1030" type="#_x0000_t32" style="position:absolute;left:0;text-align:left;margin-left:-25.65pt;margin-top:6pt;width:276.75pt;height:0;flip:x;z-index:251652096" o:connectortype="straight" strokecolor="#31849b" strokeweight="3pt">
            <v:shadow type="perspective" color="#974706" opacity=".5" offset="1pt" offset2="-1pt"/>
          </v:shape>
        </w:pict>
      </w:r>
    </w:p>
    <w:p w:rsidR="00483954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045A5">
        <w:rPr>
          <w:rFonts w:ascii="Times New Roman" w:hAnsi="Times New Roman" w:cs="Times New Roman"/>
          <w:b/>
          <w:bCs/>
          <w:color w:val="FF0000"/>
          <w:sz w:val="28"/>
          <w:szCs w:val="28"/>
        </w:rPr>
        <w:t>3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İskelet kemiklerini bir birine bağlayan yapı aşağıdakilerden hangisidir?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Eklemler              B) Kaslar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Kemikler              D) Yağlar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lang w:eastAsia="tr-TR"/>
        </w:rPr>
        <w:pict>
          <v:shape id="_x0000_s1031" type="#_x0000_t32" style="position:absolute;left:0;text-align:left;margin-left:-25.5pt;margin-top:7.8pt;width:276.75pt;height:0;flip:x;z-index:251653120" o:connectortype="straight" strokecolor="#b2a1c7" strokeweight="3pt">
            <v:shadow type="perspective" color="#974706" opacity=".5" offset="1pt" offset2="-1pt"/>
          </v:shape>
        </w:pict>
      </w:r>
    </w:p>
    <w:p w:rsidR="00483954" w:rsidRPr="00D045A5" w:rsidRDefault="00483954" w:rsidP="00C16D21">
      <w:pPr>
        <w:spacing w:after="0"/>
        <w:ind w:left="-142"/>
        <w:rPr>
          <w:rFonts w:ascii="Times New Roman" w:hAnsi="Times New Roman" w:cs="Times New Roman"/>
          <w:color w:val="FF0000"/>
          <w:sz w:val="18"/>
          <w:szCs w:val="18"/>
        </w:rPr>
      </w:pPr>
    </w:p>
    <w:p w:rsidR="00483954" w:rsidRDefault="00483954" w:rsidP="00D045A5">
      <w:pPr>
        <w:spacing w:after="0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32" type="#_x0000_t32" style="position:absolute;left:0;text-align:left;margin-left:251.1pt;margin-top:13.95pt;width:270pt;height:.05pt;flip:x;z-index:251660288" o:connectortype="straight" strokecolor="#d99594" strokeweight="3pt">
            <v:shadow type="perspective" color="#974706" opacity=".5" offset="1pt" offset2="-1pt"/>
          </v:shape>
        </w:pict>
      </w:r>
      <w:r w:rsidRPr="00D045A5">
        <w:rPr>
          <w:rFonts w:ascii="Times New Roman" w:hAnsi="Times New Roman" w:cs="Times New Roman"/>
          <w:b/>
          <w:bCs/>
          <w:color w:val="FF0000"/>
          <w:sz w:val="28"/>
          <w:szCs w:val="28"/>
        </w:rPr>
        <w:t>4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Derimizin altında bulunan vücudumuzu bir zırh gibi saran yapı aşağıdakilerden hangisidir?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Eklemler                B) Kaslar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Kemikler                D) Yağlar</w:t>
      </w:r>
    </w:p>
    <w:p w:rsidR="00483954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lang w:eastAsia="tr-TR"/>
        </w:rPr>
        <w:pict>
          <v:shape id="_x0000_s1033" type="#_x0000_t32" style="position:absolute;left:0;text-align:left;margin-left:-25.5pt;margin-top:9.6pt;width:276.75pt;height:0;flip:x;z-index:251655168" o:connectortype="straight" strokecolor="#ffc000" strokeweight="3pt">
            <v:shadow type="perspective" color="#974706" opacity=".5" offset="1pt" offset2="-1pt"/>
          </v:shape>
        </w:pict>
      </w:r>
    </w:p>
    <w:p w:rsidR="00483954" w:rsidRPr="00D045A5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483954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34" type="#_x0000_t32" style="position:absolute;left:0;text-align:left;margin-left:250.35pt;margin-top:8.25pt;width:270pt;height:.05pt;flip:x;z-index:251661312" o:connectortype="straight" strokecolor="#0070c0" strokeweight="3pt">
            <v:shadow type="perspective" color="#974706" opacity=".5" offset="1pt" offset2="-1pt"/>
          </v:shape>
        </w:pict>
      </w:r>
      <w:r w:rsidRPr="00D045A5">
        <w:rPr>
          <w:rFonts w:ascii="Times New Roman" w:hAnsi="Times New Roman" w:cs="Times New Roman"/>
          <w:b/>
          <w:bCs/>
          <w:color w:val="FF0000"/>
          <w:sz w:val="28"/>
          <w:szCs w:val="28"/>
        </w:rPr>
        <w:t>5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Aşağıdakilerden hangisi hareket etmemizi sağlayan yapılardan biri değildir?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Kanımız              B) Kemiklerimiz</w:t>
      </w:r>
    </w:p>
    <w:p w:rsidR="00483954" w:rsidRDefault="00483954" w:rsidP="0004703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Kaslarımız          D) Eklemlerimiz</w:t>
      </w:r>
    </w:p>
    <w:p w:rsidR="00483954" w:rsidRPr="00D045A5" w:rsidRDefault="00483954" w:rsidP="00C16D21">
      <w:pPr>
        <w:spacing w:after="0"/>
        <w:ind w:left="-142"/>
        <w:rPr>
          <w:rFonts w:ascii="Times New Roman" w:hAnsi="Times New Roman" w:cs="Times New Roman"/>
          <w:sz w:val="18"/>
          <w:szCs w:val="18"/>
        </w:rPr>
      </w:pPr>
      <w:r>
        <w:rPr>
          <w:lang w:eastAsia="tr-TR"/>
        </w:rPr>
        <w:pict>
          <v:shape id="_x0000_s1035" type="#_x0000_t32" style="position:absolute;left:0;text-align:left;margin-left:-25.5pt;margin-top:9.15pt;width:276.75pt;height:0;flip:x;z-index:251656192" o:connectortype="straight" strokecolor="#00b050" strokeweight="3pt">
            <v:shadow type="perspective" color="#974706" opacity=".5" offset="1pt" offset2="-1pt"/>
          </v:shape>
        </w:pict>
      </w:r>
    </w:p>
    <w:p w:rsidR="00483954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lang w:eastAsia="tr-TR"/>
        </w:rPr>
        <w:pict>
          <v:shape id="_x0000_s1036" type="#_x0000_t32" style="position:absolute;left:0;text-align:left;margin-left:251.25pt;margin-top:9.25pt;width:270pt;height:.05pt;flip:x;z-index:251662336" o:connectortype="straight" strokecolor="#974706" strokeweight="3pt">
            <v:shadow type="perspective" color="#974706" opacity=".5" offset="1pt" offset2="-1pt"/>
          </v:shape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-127.5pt;margin-top:14.85pt;width:21.75pt;height:23.25pt;z-index:251644928" strokecolor="white">
            <v:textbox style="mso-next-textbox:#_x0000_s1037">
              <w:txbxContent>
                <w:p w:rsidR="00483954" w:rsidRPr="00FC36B6" w:rsidRDefault="00483954" w:rsidP="00C16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36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_x0000_s1038" type="#_x0000_t32" style="position:absolute;left:0;text-align:left;margin-left:-112.5pt;margin-top:11.85pt;width:45.45pt;height:0;z-index:251642880" o:connectortype="straight" strokeweight="1pt">
            <v:stroke endarrow="block"/>
          </v:shape>
        </w:pict>
      </w:r>
    </w:p>
    <w:p w:rsidR="00483954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045A5">
        <w:rPr>
          <w:rFonts w:ascii="Times New Roman" w:hAnsi="Times New Roman" w:cs="Times New Roman"/>
          <w:b/>
          <w:bCs/>
          <w:color w:val="FF0000"/>
          <w:sz w:val="28"/>
          <w:szCs w:val="28"/>
        </w:rPr>
        <w:t>6</w:t>
      </w:r>
      <w:r w:rsidRPr="00D045A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Aşağıdakilerden hangisi burnumuzun görevlerinden biri değildir?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Koku alma organımızdır.</w:t>
      </w:r>
    </w:p>
    <w:p w:rsidR="00483954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Nefes alırken havayı nemlendirir ve ısıtır</w:t>
      </w:r>
    </w:p>
    <w:p w:rsidR="00483954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Havadaki toz parçaçıklarını tutarak akçiğerlerimize temiz havanın gitmesini sağlar</w:t>
      </w:r>
    </w:p>
    <w:p w:rsidR="00483954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39" type="#_x0000_t32" style="position:absolute;left:0;text-align:left;margin-left:249.6pt;margin-top:34.4pt;width:270pt;height:.05pt;flip:x;z-index:251663360" o:connectortype="straight" strokecolor="#92cddc" strokeweight="3pt">
            <v:shadow type="perspective" color="#974706" opacity=".5" offset="1pt" offset2="-1pt"/>
          </v:shape>
        </w:pict>
      </w:r>
      <w:r>
        <w:rPr>
          <w:lang w:eastAsia="tr-TR"/>
        </w:rPr>
        <w:pict>
          <v:shape id="_x0000_s1040" type="#_x0000_t32" style="position:absolute;left:0;text-align:left;margin-left:251.1pt;margin-top:24.65pt;width:0;height:11.25pt;z-index:251658240" o:connectortype="straight" strokecolor="#002060" strokeweight="2.25pt"/>
        </w:pict>
      </w:r>
      <w:r>
        <w:rPr>
          <w:lang w:eastAsia="tr-TR"/>
        </w:rPr>
        <w:pict>
          <v:shape id="_x0000_s1041" type="#_x0000_t32" style="position:absolute;left:0;text-align:left;margin-left:-25.5pt;margin-top:35.9pt;width:276.75pt;height:0;flip:x;z-index:251657216" o:connectortype="straight" strokecolor="#00b0f0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D) Sadece güzel kokuları almakla görevlidir </w:t>
      </w: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42" type="#_x0000_t75" style="position:absolute;left:0;text-align:left;margin-left:319.35pt;margin-top:104.35pt;width:110.25pt;height:107.25pt;z-index:-251676672;visibility:visible;mso-position-horizontal-relative:margin;mso-position-vertical-relative:margin">
            <v:imagedata r:id="rId5" o:title=""/>
            <w10:wrap anchorx="margin" anchory="margin"/>
          </v:shape>
        </w:pict>
      </w: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3" type="#_x0000_t202" style="position:absolute;left:0;text-align:left;margin-left:29.8pt;margin-top:15.95pt;width:21.75pt;height:23.25pt;z-index:251650048" strokecolor="white">
            <v:textbox style="mso-next-textbox:#_x0000_s1043">
              <w:txbxContent>
                <w:p w:rsidR="00483954" w:rsidRPr="00FC36B6" w:rsidRDefault="00483954" w:rsidP="008E7E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36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_x0000_s1044" type="#_x0000_t202" style="position:absolute;left:0;text-align:left;margin-left:149.95pt;margin-top:8.45pt;width:21.75pt;height:23.25pt;z-index:251643904" strokecolor="white">
            <v:textbox style="mso-next-textbox:#_x0000_s1044">
              <w:txbxContent>
                <w:p w:rsidR="00483954" w:rsidRPr="00FC36B6" w:rsidRDefault="00483954" w:rsidP="00C16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36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5" type="#_x0000_t32" style="position:absolute;left:0;text-align:left;margin-left:108.9pt;margin-top:7.05pt;width:41.05pt;height:14.8pt;flip:x;z-index:251641856" o:connectortype="straight" strokeweight="1pt">
            <v:stroke endarrow="block"/>
          </v:shape>
        </w:pict>
      </w:r>
      <w:r>
        <w:rPr>
          <w:lang w:eastAsia="tr-TR"/>
        </w:rPr>
        <w:pict>
          <v:shape id="_x0000_s1046" type="#_x0000_t32" style="position:absolute;left:0;text-align:left;margin-left:51.55pt;margin-top:7.6pt;width:57.35pt;height:0;z-index:251649024" o:connectortype="straight" strokeweight="1pt">
            <v:stroke endarrow="block"/>
          </v:shape>
        </w:pict>
      </w: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045A5">
        <w:rPr>
          <w:rFonts w:ascii="Times New Roman" w:hAnsi="Times New Roman" w:cs="Times New Roman"/>
          <w:b/>
          <w:bCs/>
          <w:color w:val="FF0000"/>
          <w:sz w:val="28"/>
          <w:szCs w:val="28"/>
        </w:rPr>
        <w:t>7</w:t>
      </w:r>
      <w:r w:rsidRPr="00D045A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Soluk alıp vermede görevli yapı ve organlara ait görselde “ ? ” ile gösterilen organlar aşağıdakilerden angisidir?</w:t>
      </w:r>
    </w:p>
    <w:p w:rsidR="00483954" w:rsidRDefault="00483954" w:rsidP="0004703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yutak - burun</w:t>
      </w: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gırtlak - yutak</w:t>
      </w:r>
    </w:p>
    <w:p w:rsidR="00483954" w:rsidRDefault="00483954" w:rsidP="0004703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yutak – soluk borusu</w:t>
      </w:r>
    </w:p>
    <w:p w:rsidR="00483954" w:rsidRDefault="00483954" w:rsidP="0004703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gırtlak – akçiğer</w:t>
      </w:r>
    </w:p>
    <w:p w:rsidR="00483954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C16D2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D045A5">
        <w:rPr>
          <w:rFonts w:ascii="Times New Roman" w:hAnsi="Times New Roman" w:cs="Times New Roman"/>
          <w:b/>
          <w:bCs/>
          <w:color w:val="FF0000"/>
          <w:sz w:val="28"/>
          <w:szCs w:val="28"/>
        </w:rPr>
        <w:t>8</w:t>
      </w:r>
      <w:r w:rsidRPr="00D045A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Soluk verirken akçiğerimizden çıkan hava ilk olarak aşağıdakilerden hangisine gider?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kalp             B)  soluk borusu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gırtlak         D) yutak</w:t>
      </w:r>
    </w:p>
    <w:p w:rsidR="00483954" w:rsidRDefault="00483954" w:rsidP="00C16D2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D045A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9</w:t>
      </w:r>
      <w:r w:rsidRPr="00D045A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Kanın içerisinde yol aldığı yapıya ne ad verilir?</w:t>
      </w:r>
    </w:p>
    <w:p w:rsidR="00483954" w:rsidRDefault="00483954" w:rsidP="00D045A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kalp                   B) damar</w:t>
      </w:r>
    </w:p>
    <w:p w:rsidR="00483954" w:rsidRDefault="00483954" w:rsidP="00D045A5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akçiğer               D) soluk borosu</w:t>
      </w:r>
    </w:p>
    <w:p w:rsidR="00483954" w:rsidRDefault="00483954" w:rsidP="00D045A5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E70DD">
        <w:rPr>
          <w:rFonts w:ascii="Times New Roman" w:hAnsi="Times New Roman" w:cs="Times New Roman"/>
          <w:b/>
          <w:bCs/>
          <w:color w:val="FF0000"/>
          <w:sz w:val="28"/>
          <w:szCs w:val="28"/>
          <w:lang w:eastAsia="tr-TR"/>
        </w:rPr>
        <w:pict>
          <v:shape id="Resim 1" o:spid="_x0000_i1025" type="#_x0000_t75" style="width:233.25pt;height:68.25pt;visibility:visible">
            <v:imagedata r:id="rId6" o:title=""/>
          </v:shape>
        </w:pict>
      </w:r>
    </w:p>
    <w:p w:rsidR="00483954" w:rsidRDefault="00483954" w:rsidP="0004703E">
      <w:pPr>
        <w:spacing w:after="0"/>
        <w:ind w:left="-142" w:right="-143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83954" w:rsidRDefault="00483954" w:rsidP="0004703E">
      <w:pPr>
        <w:spacing w:after="0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10</w:t>
      </w:r>
      <w:r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lang w:eastAsia="tr-TR"/>
        </w:rPr>
        <w:pict>
          <v:shape id="Metin Kutusu 8" o:spid="_x0000_s1047" type="#_x0000_t202" style="position:absolute;left:0;text-align:left;margin-left:443.1pt;margin-top:743.35pt;width:80.25pt;height:22.5pt;z-index:251646976;visibility:visible;mso-position-horizontal-relative:text;mso-position-vertical-relative:text" stroked="f" strokeweight=".5pt">
            <v:textbox style="mso-next-textbox:#Metin Kutusu 8">
              <w:txbxContent>
                <w:p w:rsidR="00483954" w:rsidRPr="00BE70DD" w:rsidRDefault="00483954" w:rsidP="0004703E">
                  <w:pPr>
                    <w:rPr>
                      <w:color w:val="215868"/>
                    </w:rPr>
                  </w:pPr>
                  <w:r w:rsidRPr="00BE70DD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Yukarıdaki görsellerde aşağıdakilerden hangisi kontrol edilmektedir?</w:t>
      </w:r>
    </w:p>
    <w:p w:rsidR="00483954" w:rsidRDefault="00483954" w:rsidP="0004703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 enerji            B)  ten teması</w:t>
      </w:r>
    </w:p>
    <w:p w:rsidR="00483954" w:rsidRDefault="00483954" w:rsidP="0004703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Metin Kutusu 1" o:spid="_x0000_s1048" type="#_x0000_t202" style="position:absolute;left:0;text-align:left;margin-left:161.05pt;margin-top:29.8pt;width:80.25pt;height:22.5pt;z-index:251648000;visibility:visible" fillcolor="window" stroked="f" strokeweight=".5pt">
            <v:textbox style="mso-next-textbox:#Metin Kutusu 1">
              <w:txbxContent>
                <w:p w:rsidR="00483954" w:rsidRPr="00BE70DD" w:rsidRDefault="00483954" w:rsidP="00642484">
                  <w:pPr>
                    <w:rPr>
                      <w:color w:val="215868"/>
                    </w:rPr>
                  </w:pPr>
                  <w:r w:rsidRPr="00BE70DD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>C)  nabız             D) egzersiz</w:t>
      </w:r>
    </w:p>
    <w:p w:rsidR="00483954" w:rsidRDefault="00483954" w:rsidP="00642484">
      <w:pPr>
        <w:spacing w:after="0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49" type="#_x0000_t32" style="position:absolute;left:0;text-align:left;margin-left:251.25pt;margin-top:-36.65pt;width:0;height:786.75pt;z-index:251665408" o:connectortype="straight" strokecolor="#31849b" strokeweight="2.25pt"/>
        </w:pic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11</w:t>
      </w:r>
      <w:r w:rsidRPr="00D045A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Kanın vücutta dolaşımını sağlamak için pompa görevi yapan organ aşağıdakilerden hangisidir?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akçiğer    B)kalp    C)  burun   D)  mide</w:t>
      </w:r>
    </w:p>
    <w:p w:rsidR="00483954" w:rsidRDefault="00483954" w:rsidP="0004703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0" type="#_x0000_t32" style="position:absolute;left:0;text-align:left;margin-left:-25.5pt;margin-top:10pt;width:276.75pt;height:0;flip:x;z-index:251664384" o:connectortype="straight" strokecolor="#00b0f0" strokeweight="3pt">
            <v:shadow type="perspective" color="#974706" opacity=".5" offset="1pt" offset2="-1pt"/>
          </v:shape>
        </w:pict>
      </w: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1" type="#_x0000_t32" style="position:absolute;left:0;text-align:left;margin-left:251.25pt;margin-top:6pt;width:270pt;height:.05pt;flip:x;z-index:251670528" o:connectortype="straight" strokecolor="#974706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12</w:t>
      </w:r>
      <w:r w:rsidRPr="002460F7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460F7">
        <w:rPr>
          <w:rFonts w:ascii="Times New Roman" w:hAnsi="Times New Roman" w:cs="Times New Roman"/>
          <w:sz w:val="28"/>
          <w:szCs w:val="28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46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Düzenli spor yapmalıyız</w:t>
      </w:r>
      <w:r w:rsidRPr="002460F7">
        <w:rPr>
          <w:rFonts w:ascii="Times New Roman" w:hAnsi="Times New Roman" w:cs="Times New Roman"/>
          <w:sz w:val="28"/>
          <w:szCs w:val="28"/>
        </w:rPr>
        <w:t>.</w:t>
      </w: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460F7">
        <w:t xml:space="preserve">   </w:t>
      </w:r>
      <w:r>
        <w:t xml:space="preserve">  </w:t>
      </w:r>
      <w:r w:rsidRPr="002460F7">
        <w:t xml:space="preserve"> </w:t>
      </w:r>
      <w:r w:rsidRPr="002460F7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I - Dengeli ve düzenli beslenmeliyiz.</w:t>
      </w: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III - Egzersiz  yapmak sağlığımız için gereklidir.</w:t>
      </w:r>
    </w:p>
    <w:p w:rsidR="00483954" w:rsidRDefault="00483954" w:rsidP="0004703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2" type="#_x0000_t32" style="position:absolute;left:0;text-align:left;margin-left:251.25pt;margin-top:9.25pt;width:270pt;height:.05pt;flip:x;z-index:251671552" o:connectortype="straight" strokecolor="fuchsia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Yukarıdakilerden hangisi yada hangileri doğrudur?</w:t>
      </w:r>
    </w:p>
    <w:p w:rsidR="00483954" w:rsidRDefault="00483954" w:rsidP="000470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60F7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0F7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    B) II      C) III   D) I – II – III </w:t>
      </w:r>
    </w:p>
    <w:p w:rsidR="00483954" w:rsidRDefault="00483954" w:rsidP="000470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3" type="#_x0000_t32" style="position:absolute;left:0;text-align:left;margin-left:-25.5pt;margin-top:10.4pt;width:276.75pt;height:0;flip:x;z-index:251666432" o:connectortype="straight" strokecolor="#92d050" strokeweight="3pt">
            <v:shadow type="perspective" color="#974706" opacity=".5" offset="1pt" offset2="-1pt"/>
          </v:shape>
        </w:pict>
      </w:r>
    </w:p>
    <w:p w:rsidR="00483954" w:rsidRDefault="00483954" w:rsidP="00642484">
      <w:pPr>
        <w:spacing w:after="0"/>
        <w:ind w:left="-142"/>
        <w:jc w:val="both"/>
        <w:rPr>
          <w:rStyle w:val="A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13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9C4">
        <w:rPr>
          <w:rStyle w:val="A01"/>
          <w:rFonts w:ascii="Times New Roman" w:hAnsi="Times New Roman" w:cs="Times New Roman"/>
          <w:sz w:val="28"/>
          <w:szCs w:val="28"/>
        </w:rPr>
        <w:t>Bisiklete binmek, yürüyüş, hafif koşu gibi belli bir alanda düzenli olarak tekrar eden vücut hareketleri</w:t>
      </w:r>
      <w:r>
        <w:rPr>
          <w:rStyle w:val="A01"/>
          <w:rFonts w:ascii="Times New Roman" w:hAnsi="Times New Roman" w:cs="Times New Roman"/>
          <w:sz w:val="28"/>
          <w:szCs w:val="28"/>
        </w:rPr>
        <w:t>ne ne denir?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 egzersiz         B)  nabız  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enerji              D)  beslenme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4" type="#_x0000_t32" style="position:absolute;left:0;text-align:left;margin-left:-25.5pt;margin-top:8.9pt;width:276.75pt;height:0;flip:x;z-index:251667456" o:connectortype="straight" strokecolor="#ffc000" strokeweight="3pt">
            <v:shadow type="perspective" color="#974706" opacity=".5" offset="1pt" offset2="-1pt"/>
          </v:shape>
        </w:pic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14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Egzersiz yaparken vücudumuzda nasıl değişiklikler gözlemlenir?</w:t>
      </w:r>
    </w:p>
    <w:p w:rsidR="00483954" w:rsidRPr="00266C81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5" type="#_x0000_t32" style="position:absolute;left:0;text-align:left;margin-left:251.25pt;margin-top:5.5pt;width:270pt;height:.05pt;flip:x;z-index:251672576" o:connectortype="straight" strokecolor="#09c" strokeweight="3pt">
            <v:shadow type="perspective" color="#974706" opacity=".5" offset="1pt" offset2="-1pt"/>
          </v:shape>
        </w:pict>
      </w:r>
      <w:r w:rsidRPr="00266C81"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>Soluk alıp vermemiz sıklaşır.</w: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66C81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>Nabzımızda herhangi bir değişiklik olmaz.</w: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Vücudumuz dinlenme halindeymiş gibi hareket eder.</w: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Uykuda harcadığımız kadar enerji harçarız.</w: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6" type="#_x0000_t32" style="position:absolute;left:0;text-align:left;margin-left:-25.5pt;margin-top:8.4pt;width:276.75pt;height:0;flip:x;z-index:251668480" o:connectortype="straight" strokecolor="#d99594" strokeweight="3pt">
            <v:shadow type="perspective" color="#974706" opacity=".5" offset="1pt" offset2="-1pt"/>
          </v:shape>
        </w:pict>
      </w:r>
    </w:p>
    <w:p w:rsidR="00483954" w:rsidRPr="00BF2CCB" w:rsidRDefault="00483954" w:rsidP="00642484">
      <w:pPr>
        <w:spacing w:after="0"/>
        <w:ind w:left="-142"/>
        <w:jc w:val="both"/>
        <w:rPr>
          <w:rStyle w:val="A01"/>
        </w:rPr>
      </w:pPr>
      <w:r>
        <w:rPr>
          <w:lang w:eastAsia="tr-TR"/>
        </w:rPr>
        <w:pict>
          <v:shape id="_x0000_s1057" type="#_x0000_t32" style="position:absolute;left:0;text-align:left;margin-left:249.75pt;margin-top:10.55pt;width:270pt;height:.05pt;flip:x;z-index:251673600" o:connectortype="straight" strokecolor="#a5a5a5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15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 w:rsidRPr="00BF2CCB">
        <w:rPr>
          <w:rFonts w:ascii="Times New Roman" w:hAnsi="Times New Roman" w:cs="Times New Roman"/>
          <w:sz w:val="28"/>
          <w:szCs w:val="28"/>
        </w:rPr>
        <w:t>“</w:t>
      </w:r>
      <w:r w:rsidRPr="00BF2CCB">
        <w:rPr>
          <w:rStyle w:val="A01"/>
          <w:rFonts w:ascii="Times New Roman" w:hAnsi="Times New Roman" w:cs="Times New Roman"/>
          <w:sz w:val="28"/>
          <w:szCs w:val="28"/>
        </w:rPr>
        <w:t>Hareket ederken tükettiğimiz enerjiyi karşılamak için vücudumuz daha fazla oksijene ihtiyaç duyar.</w:t>
      </w:r>
      <w:r>
        <w:rPr>
          <w:rStyle w:val="A01"/>
          <w:rFonts w:ascii="Times New Roman" w:hAnsi="Times New Roman" w:cs="Times New Roman"/>
          <w:sz w:val="28"/>
          <w:szCs w:val="28"/>
        </w:rPr>
        <w:t>”</w:t>
      </w:r>
      <w:r w:rsidRPr="00BF2CCB">
        <w:rPr>
          <w:rStyle w:val="A01"/>
          <w:sz w:val="28"/>
          <w:szCs w:val="28"/>
        </w:rPr>
        <w:t xml:space="preserve"> </w:t>
      </w:r>
      <w:r>
        <w:rPr>
          <w:rStyle w:val="A01"/>
          <w:sz w:val="28"/>
          <w:szCs w:val="28"/>
        </w:rPr>
        <w:t xml:space="preserve"> </w:t>
      </w:r>
      <w:r w:rsidRPr="00BF2CCB">
        <w:rPr>
          <w:rStyle w:val="A01"/>
          <w:sz w:val="28"/>
          <w:szCs w:val="28"/>
        </w:rPr>
        <w:t>Bunu</w:t>
      </w:r>
      <w:r>
        <w:rPr>
          <w:rStyle w:val="A01"/>
          <w:sz w:val="28"/>
          <w:szCs w:val="28"/>
        </w:rPr>
        <w:t xml:space="preserve"> karşılamak</w:t>
      </w:r>
      <w:r w:rsidRPr="00BF2CCB">
        <w:rPr>
          <w:rStyle w:val="A01"/>
          <w:sz w:val="28"/>
          <w:szCs w:val="28"/>
        </w:rPr>
        <w:t xml:space="preserve"> için </w:t>
      </w:r>
      <w:r>
        <w:rPr>
          <w:rStyle w:val="A01"/>
          <w:sz w:val="28"/>
          <w:szCs w:val="28"/>
        </w:rPr>
        <w:t>ne yapmamız gerekir</w:t>
      </w:r>
      <w:r w:rsidRPr="00BF2CCB">
        <w:rPr>
          <w:rStyle w:val="A01"/>
          <w:sz w:val="28"/>
          <w:szCs w:val="28"/>
        </w:rPr>
        <w:t>?</w: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Daha sık soluk alıp vermeliyiz.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Egzersiz yapmalıyız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dengeli ve düzenli beslenmeliyiz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Spor yapmalıyız.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8" type="#_x0000_t32" style="position:absolute;left:0;text-align:left;margin-left:-25.5pt;margin-top:13.4pt;width:276.75pt;height:0;flip:x;z-index:251669504" o:connectortype="straight" strokecolor="#8db3e2" strokeweight="3pt">
            <v:shadow type="perspective" color="#974706" opacity=".5" offset="1pt" offset2="-1pt"/>
          </v:shape>
        </w:pic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59" type="#_x0000_t32" style="position:absolute;left:0;text-align:left;margin-left:249.75pt;margin-top:16.3pt;width:270pt;height:.05pt;flip:x;z-index:251674624" o:connectortype="straight" strokecolor="#c4bc96" strokeweight="3pt">
            <v:shadow type="perspective" color="#974706" opacity=".5" offset="1pt" offset2="-1pt"/>
          </v:shape>
        </w:pic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16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Aşağıdaki bilgilerden hangisi  yanlıştır?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A407B1">
        <w:rPr>
          <w:rFonts w:ascii="Times New Roman" w:hAnsi="Times New Roman" w:cs="Times New Roman"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407B1">
        <w:rPr>
          <w:rFonts w:ascii="Times New Roman" w:hAnsi="Times New Roman" w:cs="Times New Roman"/>
          <w:sz w:val="28"/>
          <w:szCs w:val="28"/>
        </w:rPr>
        <w:t>Düzenli spor yaparsak sağlıklı oluruz.</w: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Dengeli beslenmek sağlığımız için önemlidir.</w: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Obezite ile mücadele için yürüyüş yapmalıyız.</w: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Egzersiz yapmak vücudumuzun sağlığı için gereksizdir.</w:t>
      </w:r>
    </w:p>
    <w:p w:rsidR="00483954" w:rsidRDefault="00483954" w:rsidP="0064248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17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Kanın damarlarımıza yaptığı etkiye ne denir?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BF2CCB"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 xml:space="preserve"> nabız   B) egzersiz   C) besin  D) enerji</w:t>
      </w:r>
    </w:p>
    <w:p w:rsidR="00483954" w:rsidRDefault="00483954" w:rsidP="00642484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18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Yetersiz ve dengesiz beslenme ile hareketsizlik aşağıdakilerden hangisine neden olabilir?</w:t>
      </w:r>
    </w:p>
    <w:p w:rsidR="00483954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Sağlıklı bir vücuda sahip olmamızı sağlar.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  Vücut sağlığımızın bozulmasına ve hasta olmamıza neden olur.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 Sağlıklı bir yaşam sürmemize neden olur.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 Yaşamımızda herhangi bir değişikliğe neden olmaz.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483954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19</w:t>
      </w:r>
      <w:r w:rsidRPr="00FD3255">
        <w:rPr>
          <w:rFonts w:ascii="Times New Roman" w:hAnsi="Times New Roman" w:cs="Times New Roman"/>
          <w:color w:val="FF0000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Burnumuzdan aldığımız hava akçiğerlerimize ulaşana kadar aşağıdakilerden hangisinden geçmez?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yemek borusundan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yutaktan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gırtlaktan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soluk borusundan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483954" w:rsidRPr="00101CCE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20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 w:rsidRPr="00513293">
        <w:rPr>
          <w:rFonts w:ascii="Times New Roman" w:hAnsi="Times New Roman" w:cs="Times New Roman"/>
          <w:sz w:val="28"/>
          <w:szCs w:val="28"/>
        </w:rPr>
        <w:t xml:space="preserve">Aşağıdaki ifadelerden hangisi </w:t>
      </w:r>
      <w:r w:rsidRPr="00101CCE">
        <w:rPr>
          <w:rFonts w:ascii="Times New Roman" w:hAnsi="Times New Roman" w:cs="Times New Roman"/>
          <w:sz w:val="28"/>
          <w:szCs w:val="28"/>
        </w:rPr>
        <w:t>yanlıştır?</w:t>
      </w:r>
    </w:p>
    <w:p w:rsidR="00483954" w:rsidRPr="00513293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13293">
        <w:rPr>
          <w:rFonts w:ascii="Times New Roman" w:hAnsi="Times New Roman" w:cs="Times New Roman"/>
          <w:sz w:val="28"/>
          <w:szCs w:val="28"/>
        </w:rPr>
        <w:t>A)  Yokuştan yuvarlanan taş hızlı hareket eder.</w:t>
      </w:r>
      <w:r w:rsidRPr="00513293">
        <w:rPr>
          <w:rFonts w:ascii="Times New Roman" w:hAnsi="Times New Roman" w:cs="Times New Roman"/>
          <w:sz w:val="28"/>
          <w:szCs w:val="28"/>
        </w:rPr>
        <w:tab/>
      </w:r>
      <w:r w:rsidRPr="00513293">
        <w:rPr>
          <w:rFonts w:ascii="Times New Roman" w:hAnsi="Times New Roman" w:cs="Times New Roman"/>
          <w:sz w:val="28"/>
          <w:szCs w:val="28"/>
        </w:rPr>
        <w:tab/>
      </w:r>
    </w:p>
    <w:p w:rsidR="00483954" w:rsidRPr="00513293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13293">
        <w:rPr>
          <w:rFonts w:ascii="Times New Roman" w:hAnsi="Times New Roman" w:cs="Times New Roman"/>
          <w:sz w:val="28"/>
          <w:szCs w:val="28"/>
        </w:rPr>
        <w:t>B)  Atılan top yere düşerken hızlanır.</w:t>
      </w:r>
    </w:p>
    <w:p w:rsidR="00483954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13293">
        <w:rPr>
          <w:rFonts w:ascii="Times New Roman" w:hAnsi="Times New Roman" w:cs="Times New Roman"/>
          <w:sz w:val="28"/>
          <w:szCs w:val="28"/>
        </w:rPr>
        <w:t>C)  İniş yapan helikopter hızlı hareket eder.</w:t>
      </w:r>
    </w:p>
    <w:p w:rsidR="00483954" w:rsidRPr="00513293" w:rsidRDefault="00483954" w:rsidP="000176A1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Yeşil ışık yanınca araçlar hızlanma hareketi yapar.</w:t>
      </w:r>
    </w:p>
    <w:p w:rsidR="00483954" w:rsidRDefault="00483954" w:rsidP="000176A1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101CCE">
        <w:rPr>
          <w:rFonts w:ascii="Times New Roman" w:hAnsi="Times New Roman" w:cs="Times New Roman"/>
          <w:b/>
          <w:bCs/>
          <w:color w:val="FF0000"/>
          <w:sz w:val="28"/>
          <w:szCs w:val="28"/>
        </w:rPr>
        <w:t>Not:</w:t>
      </w:r>
      <w:r>
        <w:rPr>
          <w:rFonts w:ascii="Times New Roman" w:hAnsi="Times New Roman" w:cs="Times New Roman"/>
          <w:sz w:val="28"/>
          <w:szCs w:val="28"/>
        </w:rPr>
        <w:t xml:space="preserve"> Her soru 5 puandır.</w:t>
      </w:r>
    </w:p>
    <w:p w:rsidR="00483954" w:rsidRPr="009E7BCF" w:rsidRDefault="00483954" w:rsidP="00101CCE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lang w:eastAsia="tr-TR"/>
        </w:rPr>
        <w:pict>
          <v:shape id="_x0000_s1060" type="#_x0000_t202" style="position:absolute;left:0;text-align:left;margin-left:158.05pt;margin-top:12.8pt;width:80.25pt;height:22.5pt;z-index:251675648;visibility:visible" fillcolor="window" stroked="f" strokeweight=".5pt">
            <v:textbox style="mso-next-textbox:#_x0000_s1060">
              <w:txbxContent>
                <w:p w:rsidR="00483954" w:rsidRPr="001D5F11" w:rsidRDefault="00483954" w:rsidP="001D5F11"/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>Başarılar dilerim….</w:t>
      </w:r>
      <w:r>
        <w:rPr>
          <w:lang w:eastAsia="tr-TR"/>
        </w:rPr>
        <w:pict>
          <v:shape id="Metin Kutusu 7" o:spid="_x0000_s1061" type="#_x0000_t202" style="position:absolute;left:0;text-align:left;margin-left:428.95pt;margin-top:727.8pt;width:80.25pt;height:22.5pt;z-index:251640832;visibility:visible;mso-position-horizontal-relative:margin;mso-position-vertical-relative:text" stroked="f" strokeweight=".5pt">
            <v:textbox>
              <w:txbxContent>
                <w:p w:rsidR="00483954" w:rsidRPr="00BE70DD" w:rsidRDefault="00483954" w:rsidP="00B037A2">
                  <w:pPr>
                    <w:rPr>
                      <w:color w:val="215868"/>
                    </w:rPr>
                  </w:pPr>
                  <w:r w:rsidRPr="00BE70DD">
                    <w:rPr>
                      <w:color w:val="215868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483954" w:rsidRPr="009E7BCF" w:rsidSect="00D045A5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1292E"/>
    <w:rsid w:val="000176A1"/>
    <w:rsid w:val="00037E54"/>
    <w:rsid w:val="0004703E"/>
    <w:rsid w:val="000826D5"/>
    <w:rsid w:val="000A23A5"/>
    <w:rsid w:val="000C2E18"/>
    <w:rsid w:val="000D4C32"/>
    <w:rsid w:val="000E14BF"/>
    <w:rsid w:val="000F02EF"/>
    <w:rsid w:val="000F2B8C"/>
    <w:rsid w:val="00101CCE"/>
    <w:rsid w:val="001118F9"/>
    <w:rsid w:val="00114A0A"/>
    <w:rsid w:val="0015133C"/>
    <w:rsid w:val="0015797E"/>
    <w:rsid w:val="0016642D"/>
    <w:rsid w:val="00190570"/>
    <w:rsid w:val="001C5FC2"/>
    <w:rsid w:val="001D5F11"/>
    <w:rsid w:val="00215CFE"/>
    <w:rsid w:val="002460F7"/>
    <w:rsid w:val="002514EF"/>
    <w:rsid w:val="00266C81"/>
    <w:rsid w:val="002930EB"/>
    <w:rsid w:val="00294166"/>
    <w:rsid w:val="002B4E97"/>
    <w:rsid w:val="002B6F33"/>
    <w:rsid w:val="002C7369"/>
    <w:rsid w:val="002D437A"/>
    <w:rsid w:val="0031062E"/>
    <w:rsid w:val="003142EA"/>
    <w:rsid w:val="00316E15"/>
    <w:rsid w:val="00324E0C"/>
    <w:rsid w:val="003433CA"/>
    <w:rsid w:val="003731B1"/>
    <w:rsid w:val="00375D87"/>
    <w:rsid w:val="003773CF"/>
    <w:rsid w:val="003941A2"/>
    <w:rsid w:val="003A5AD8"/>
    <w:rsid w:val="003B7A3E"/>
    <w:rsid w:val="003C5A6E"/>
    <w:rsid w:val="003D1E16"/>
    <w:rsid w:val="003F1B7F"/>
    <w:rsid w:val="0040332A"/>
    <w:rsid w:val="004321E1"/>
    <w:rsid w:val="00436BD2"/>
    <w:rsid w:val="004632A4"/>
    <w:rsid w:val="00483954"/>
    <w:rsid w:val="004A1458"/>
    <w:rsid w:val="004A500B"/>
    <w:rsid w:val="004C0297"/>
    <w:rsid w:val="004C2244"/>
    <w:rsid w:val="004E3FA8"/>
    <w:rsid w:val="004E4364"/>
    <w:rsid w:val="00513293"/>
    <w:rsid w:val="00513B3C"/>
    <w:rsid w:val="005245DB"/>
    <w:rsid w:val="00525735"/>
    <w:rsid w:val="00532E86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42484"/>
    <w:rsid w:val="00681844"/>
    <w:rsid w:val="0069288F"/>
    <w:rsid w:val="0069416A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E7E2E"/>
    <w:rsid w:val="008F6E97"/>
    <w:rsid w:val="00994BF3"/>
    <w:rsid w:val="009963A0"/>
    <w:rsid w:val="009C6603"/>
    <w:rsid w:val="009D13E9"/>
    <w:rsid w:val="009E7BCF"/>
    <w:rsid w:val="00A239C4"/>
    <w:rsid w:val="00A3633A"/>
    <w:rsid w:val="00A407B1"/>
    <w:rsid w:val="00A74BF2"/>
    <w:rsid w:val="00A97971"/>
    <w:rsid w:val="00AA0A19"/>
    <w:rsid w:val="00AC0287"/>
    <w:rsid w:val="00AC3090"/>
    <w:rsid w:val="00B037A2"/>
    <w:rsid w:val="00B04768"/>
    <w:rsid w:val="00B22104"/>
    <w:rsid w:val="00B40FF6"/>
    <w:rsid w:val="00B6796B"/>
    <w:rsid w:val="00B70C52"/>
    <w:rsid w:val="00B71140"/>
    <w:rsid w:val="00B77B6F"/>
    <w:rsid w:val="00BA4FB6"/>
    <w:rsid w:val="00BE70DD"/>
    <w:rsid w:val="00BF2CCB"/>
    <w:rsid w:val="00C16D21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045A5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0AD"/>
    <w:rsid w:val="00F4293A"/>
    <w:rsid w:val="00F75C73"/>
    <w:rsid w:val="00F8494E"/>
    <w:rsid w:val="00FB7FAD"/>
    <w:rsid w:val="00FC36B6"/>
    <w:rsid w:val="00FD3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rFonts w:cs="Calibri"/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F2B8C"/>
    <w:pPr>
      <w:spacing w:after="0" w:line="240" w:lineRule="auto"/>
      <w:jc w:val="both"/>
    </w:pPr>
    <w:rPr>
      <w:rFonts w:ascii="Arial" w:eastAsia="Times New Roman" w:hAnsi="Arial" w:cs="Arial"/>
      <w:noProof w:val="0"/>
      <w:sz w:val="32"/>
      <w:szCs w:val="32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F2B8C"/>
    <w:rPr>
      <w:rFonts w:ascii="Arial" w:hAnsi="Arial" w:cs="Arial"/>
      <w:sz w:val="24"/>
      <w:szCs w:val="24"/>
      <w:lang w:eastAsia="tr-TR"/>
    </w:rPr>
  </w:style>
  <w:style w:type="paragraph" w:styleId="NoSpacing">
    <w:name w:val="No Spacing"/>
    <w:uiPriority w:val="99"/>
    <w:qFormat/>
    <w:rsid w:val="000F2B8C"/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B70C5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F6E97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16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6D21"/>
    <w:rPr>
      <w:rFonts w:ascii="Tahoma" w:hAnsi="Tahoma" w:cs="Tahoma"/>
      <w:noProof/>
      <w:sz w:val="16"/>
      <w:szCs w:val="16"/>
      <w:lang w:eastAsia="en-US"/>
    </w:rPr>
  </w:style>
  <w:style w:type="character" w:customStyle="1" w:styleId="A01">
    <w:name w:val="A0+1"/>
    <w:uiPriority w:val="99"/>
    <w:rsid w:val="00642484"/>
    <w:rPr>
      <w:color w:val="211D1E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605</Words>
  <Characters>3454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 EĞİTİM ÖĞRETİM YILI …</dc:title>
  <dc:subject/>
  <dc:creator>pc</dc:creator>
  <cp:keywords/>
  <dc:description/>
  <cp:lastModifiedBy>Edanur</cp:lastModifiedBy>
  <cp:revision>2</cp:revision>
  <dcterms:created xsi:type="dcterms:W3CDTF">2017-09-26T21:35:00Z</dcterms:created>
  <dcterms:modified xsi:type="dcterms:W3CDTF">2017-09-26T21:35:00Z</dcterms:modified>
</cp:coreProperties>
</file>