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63" w:rsidRDefault="00050D63" w:rsidP="00AB3C04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</w:rPr>
        <w:pict>
          <v:rect id="_x0000_s1026" style="position:absolute;margin-left:-26.45pt;margin-top:-1.05pt;width:534.6pt;height:36pt;z-index:251657216" strokecolor="#9cc2e5" strokeweight="1pt">
            <v:fill color2="#bdd6ee" focusposition="1" focussize="" focus="100%" type="gradient"/>
            <v:shadow on="t" type="perspective" color="#1f4d78" opacity=".5" offset="1pt" offset2="-3pt"/>
            <v:textbox style="mso-next-textbox:#_x0000_s1026">
              <w:txbxContent>
                <w:p w:rsidR="00050D63" w:rsidRPr="00DF0E50" w:rsidRDefault="00050D63" w:rsidP="00DF0E50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DF0E5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Aşağıdaki çoktan seçmeli soruları cevaplandırınız. Her soru 6 puandır.    Dikkatli okuyun soru atlamayın!!!   (Toplam 66 Puan) </w:t>
                  </w:r>
                </w:p>
              </w:txbxContent>
            </v:textbox>
          </v:rect>
        </w:pict>
      </w:r>
    </w:p>
    <w:p w:rsidR="00050D63" w:rsidRDefault="00050D63" w:rsidP="00AB3C04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050D63" w:rsidRDefault="00050D63" w:rsidP="00AB3C04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050D63" w:rsidRPr="00D40BC6" w:rsidRDefault="00050D63" w:rsidP="00AB3C04">
      <w:pPr>
        <w:rPr>
          <w:b/>
          <w:bCs/>
          <w:sz w:val="22"/>
          <w:szCs w:val="22"/>
        </w:rPr>
      </w:pPr>
      <w:r w:rsidRPr="00D40BC6">
        <w:rPr>
          <w:b/>
          <w:bCs/>
          <w:sz w:val="22"/>
          <w:szCs w:val="22"/>
        </w:rPr>
        <w:t>AD:………………………………………</w:t>
      </w:r>
    </w:p>
    <w:p w:rsidR="00050D63" w:rsidRPr="00D40BC6" w:rsidRDefault="00050D63" w:rsidP="00AB3C04">
      <w:pPr>
        <w:rPr>
          <w:b/>
          <w:bCs/>
          <w:sz w:val="22"/>
          <w:szCs w:val="22"/>
        </w:rPr>
      </w:pPr>
      <w:r w:rsidRPr="00D40BC6">
        <w:rPr>
          <w:b/>
          <w:bCs/>
          <w:sz w:val="22"/>
          <w:szCs w:val="22"/>
        </w:rPr>
        <w:t>SOYAD:………………………………....</w:t>
      </w:r>
    </w:p>
    <w:p w:rsidR="00050D63" w:rsidRPr="00D40BC6" w:rsidRDefault="00050D63" w:rsidP="00AB3C04">
      <w:pPr>
        <w:rPr>
          <w:b/>
          <w:bCs/>
          <w:sz w:val="22"/>
          <w:szCs w:val="22"/>
        </w:rPr>
      </w:pPr>
      <w:r w:rsidRPr="00D40BC6">
        <w:rPr>
          <w:b/>
          <w:bCs/>
          <w:sz w:val="22"/>
          <w:szCs w:val="22"/>
        </w:rPr>
        <w:t>NO:…………………………</w:t>
      </w:r>
      <w:r>
        <w:rPr>
          <w:b/>
          <w:bCs/>
          <w:sz w:val="22"/>
          <w:szCs w:val="22"/>
        </w:rPr>
        <w:t>……………</w:t>
      </w:r>
    </w:p>
    <w:p w:rsidR="00050D63" w:rsidRDefault="00050D63" w:rsidP="00AB3C04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7" type="#_x0000_t75" alt="besmele2dd7.gif" style="position:absolute;margin-left:12pt;margin-top:10.85pt;width:188.4pt;height:25.25pt;z-index:-251660288;visibility:visible" wrapcoords="-86 0 -86 20965 21600 20965 21600 0 -86 0">
            <v:imagedata r:id="rId6" r:href="rId7"/>
            <w10:wrap type="tight"/>
          </v:shape>
        </w:pict>
      </w:r>
    </w:p>
    <w:p w:rsidR="00050D63" w:rsidRPr="00AB3C04" w:rsidRDefault="00050D63" w:rsidP="00AB3C04">
      <w:pPr>
        <w:rPr>
          <w:b/>
          <w:bCs/>
        </w:rPr>
      </w:pPr>
      <w:r w:rsidRPr="00AB3C04">
        <w:rPr>
          <w:b/>
          <w:bCs/>
        </w:rPr>
        <w:t>1. Yukarıdaki görsel İslam dinine göre neye karşılık gelmektedir?</w:t>
      </w:r>
    </w:p>
    <w:p w:rsidR="00050D63" w:rsidRDefault="00050D63" w:rsidP="00AB3C04">
      <w:r w:rsidRPr="00AB3C04">
        <w:t>A)</w:t>
      </w:r>
      <w:r>
        <w:t xml:space="preserve"> </w:t>
      </w:r>
      <w:r w:rsidRPr="00AB3C04">
        <w:t>Kelime- Tevhit</w:t>
      </w:r>
      <w:r w:rsidRPr="00AB3C04">
        <w:tab/>
        <w:t xml:space="preserve">           </w:t>
      </w:r>
    </w:p>
    <w:p w:rsidR="00050D63" w:rsidRPr="00AB3C04" w:rsidRDefault="00050D63" w:rsidP="00AB3C04">
      <w:r w:rsidRPr="00AB3C04">
        <w:t xml:space="preserve">B) Besmele </w:t>
      </w:r>
    </w:p>
    <w:p w:rsidR="00050D63" w:rsidRDefault="00050D63" w:rsidP="00AB3C04">
      <w:r w:rsidRPr="00AB3C04">
        <w:t xml:space="preserve">C) Kelime-i Şehadet  </w:t>
      </w:r>
      <w:r w:rsidRPr="00AB3C04">
        <w:tab/>
      </w:r>
    </w:p>
    <w:p w:rsidR="00050D63" w:rsidRPr="00AB3C04" w:rsidRDefault="00050D63" w:rsidP="00AB3C04">
      <w:r w:rsidRPr="00AB3C04">
        <w:t>D) Elhamdülillah</w:t>
      </w:r>
    </w:p>
    <w:p w:rsidR="00050D63" w:rsidRPr="00AB3C04" w:rsidRDefault="00050D63" w:rsidP="00AB3C04">
      <w:r>
        <w:rPr>
          <w:b/>
          <w:bCs/>
        </w:rPr>
        <w:t xml:space="preserve">2. </w:t>
      </w:r>
      <w:r w:rsidRPr="00AB3C04">
        <w:rPr>
          <w:b/>
          <w:bCs/>
        </w:rPr>
        <w:t xml:space="preserve">Aşağıdakilerden hangisi </w:t>
      </w:r>
      <w:r w:rsidRPr="00AB3C04">
        <w:rPr>
          <w:b/>
          <w:bCs/>
          <w:u w:val="single"/>
        </w:rPr>
        <w:t>kötü ahlakla</w:t>
      </w:r>
      <w:r w:rsidRPr="00AB3C04">
        <w:rPr>
          <w:b/>
          <w:bCs/>
        </w:rPr>
        <w:t xml:space="preserve"> ilgilidir?</w:t>
      </w:r>
    </w:p>
    <w:p w:rsidR="00050D63" w:rsidRDefault="00050D63" w:rsidP="00AB3C04">
      <w:r w:rsidRPr="00AB3C04">
        <w:t>A) Alay etmek</w:t>
      </w:r>
      <w:r w:rsidRPr="00AB3C04">
        <w:tab/>
      </w:r>
    </w:p>
    <w:p w:rsidR="00050D63" w:rsidRPr="00AB3C04" w:rsidRDefault="00050D63" w:rsidP="00AB3C04">
      <w:r w:rsidRPr="00AB3C04">
        <w:t>B) Yardım etmek</w:t>
      </w:r>
    </w:p>
    <w:p w:rsidR="00050D63" w:rsidRDefault="00050D63" w:rsidP="00AB3C04">
      <w:r w:rsidRPr="00AB3C04">
        <w:t>C) Güzel söz söylemek</w:t>
      </w:r>
    </w:p>
    <w:p w:rsidR="00050D63" w:rsidRPr="00AB3C04" w:rsidRDefault="00050D63" w:rsidP="00AB3C04">
      <w:r w:rsidRPr="00AB3C04">
        <w:t>D) Doğru sözlü olmak</w:t>
      </w:r>
    </w:p>
    <w:p w:rsidR="00050D63" w:rsidRPr="00AB3C04" w:rsidRDefault="00050D63" w:rsidP="00AB3C04"/>
    <w:p w:rsidR="00050D63" w:rsidRPr="00AB3C04" w:rsidRDefault="00050D63" w:rsidP="00AB3C04">
      <w:pPr>
        <w:rPr>
          <w:b/>
          <w:bCs/>
        </w:rPr>
      </w:pPr>
      <w:r>
        <w:rPr>
          <w:b/>
          <w:bCs/>
        </w:rPr>
        <w:t>3</w:t>
      </w:r>
      <w:r w:rsidRPr="00AB3C04">
        <w:rPr>
          <w:b/>
          <w:bCs/>
        </w:rPr>
        <w:t xml:space="preserve">. Aşağıdakilerden hangisi </w:t>
      </w:r>
      <w:r w:rsidRPr="00AB3C04">
        <w:rPr>
          <w:b/>
          <w:bCs/>
          <w:u w:val="single"/>
        </w:rPr>
        <w:t xml:space="preserve">güzel </w:t>
      </w:r>
      <w:r w:rsidRPr="00AB3C04">
        <w:rPr>
          <w:b/>
          <w:bCs/>
        </w:rPr>
        <w:t>davranışlardandır?</w:t>
      </w:r>
    </w:p>
    <w:p w:rsidR="00050D63" w:rsidRDefault="00050D63" w:rsidP="00AB3C04">
      <w:r w:rsidRPr="00AB3C04">
        <w:t>A) Kavga etmek</w:t>
      </w:r>
    </w:p>
    <w:p w:rsidR="00050D63" w:rsidRPr="00AB3C04" w:rsidRDefault="00050D63" w:rsidP="00AB3C04">
      <w:r w:rsidRPr="00AB3C04">
        <w:t>B) Yalan konuşmak</w:t>
      </w:r>
    </w:p>
    <w:p w:rsidR="00050D63" w:rsidRDefault="00050D63" w:rsidP="00AB3C04">
      <w:r>
        <w:t xml:space="preserve">C) </w:t>
      </w:r>
      <w:r w:rsidRPr="00AB3C04">
        <w:t>Yerlere çöp atmak</w:t>
      </w:r>
    </w:p>
    <w:p w:rsidR="00050D63" w:rsidRPr="00AB3C04" w:rsidRDefault="00050D63" w:rsidP="00AB3C04">
      <w:r w:rsidRPr="00AB3C04">
        <w:t>D) Hayvanları korumak</w:t>
      </w:r>
    </w:p>
    <w:p w:rsidR="00050D63" w:rsidRDefault="00050D63"/>
    <w:p w:rsidR="00050D63" w:rsidRPr="00AB3C04" w:rsidRDefault="00050D63" w:rsidP="00AB3C04">
      <w:pPr>
        <w:tabs>
          <w:tab w:val="left" w:pos="540"/>
          <w:tab w:val="left" w:pos="1080"/>
        </w:tabs>
        <w:ind w:right="-833"/>
        <w:rPr>
          <w:b/>
          <w:bCs/>
        </w:rPr>
      </w:pPr>
      <w:r>
        <w:rPr>
          <w:b/>
          <w:bCs/>
        </w:rPr>
        <w:t>4</w:t>
      </w:r>
      <w:r w:rsidRPr="00AB3C04">
        <w:rPr>
          <w:b/>
          <w:bCs/>
        </w:rPr>
        <w:t>. Aşağıdakilerden hangisi güzel bir davranıştır?</w:t>
      </w:r>
    </w:p>
    <w:p w:rsidR="00050D63" w:rsidRDefault="00050D63" w:rsidP="00AB3C04">
      <w:pPr>
        <w:tabs>
          <w:tab w:val="left" w:pos="540"/>
          <w:tab w:val="left" w:pos="1080"/>
        </w:tabs>
      </w:pPr>
      <w:r w:rsidRPr="00AB3C04">
        <w:t xml:space="preserve">A) Dürüst olmak    </w:t>
      </w:r>
    </w:p>
    <w:p w:rsidR="00050D63" w:rsidRPr="00AB3C04" w:rsidRDefault="00050D63" w:rsidP="00AB3C04">
      <w:pPr>
        <w:tabs>
          <w:tab w:val="left" w:pos="540"/>
          <w:tab w:val="left" w:pos="1080"/>
        </w:tabs>
      </w:pPr>
      <w:r w:rsidRPr="00AB3C04">
        <w:t>B) Kurnazlık yapmak</w:t>
      </w:r>
    </w:p>
    <w:p w:rsidR="00050D63" w:rsidRDefault="00050D63" w:rsidP="00AB3C04">
      <w:pPr>
        <w:tabs>
          <w:tab w:val="left" w:pos="540"/>
          <w:tab w:val="left" w:pos="1080"/>
        </w:tabs>
      </w:pPr>
      <w:r w:rsidRPr="00AB3C04">
        <w:t>C) Çevreyi kirletmek</w:t>
      </w:r>
    </w:p>
    <w:p w:rsidR="00050D63" w:rsidRDefault="00050D63" w:rsidP="00AB3C04">
      <w:pPr>
        <w:tabs>
          <w:tab w:val="left" w:pos="540"/>
          <w:tab w:val="left" w:pos="1080"/>
        </w:tabs>
      </w:pPr>
      <w:r w:rsidRPr="00AB3C04">
        <w:t>D) Yalan söylemek</w:t>
      </w:r>
    </w:p>
    <w:p w:rsidR="00050D63" w:rsidRPr="00AB3C04" w:rsidRDefault="00050D63" w:rsidP="00AB3C04">
      <w:pPr>
        <w:tabs>
          <w:tab w:val="left" w:pos="540"/>
          <w:tab w:val="left" w:pos="1080"/>
        </w:tabs>
      </w:pPr>
    </w:p>
    <w:p w:rsidR="00050D63" w:rsidRPr="00AB3C04" w:rsidRDefault="00050D63" w:rsidP="00AB3C04">
      <w:pPr>
        <w:rPr>
          <w:b/>
          <w:bCs/>
        </w:rPr>
      </w:pPr>
      <w:r>
        <w:rPr>
          <w:b/>
          <w:bCs/>
        </w:rPr>
        <w:t>5</w:t>
      </w:r>
      <w:r w:rsidRPr="00AB3C04">
        <w:rPr>
          <w:b/>
          <w:bCs/>
        </w:rPr>
        <w:t>. Din ile güzel ahlak arasındaki ilişki nedir?</w:t>
      </w:r>
    </w:p>
    <w:p w:rsidR="00050D63" w:rsidRPr="00AB3C04" w:rsidRDefault="00050D63" w:rsidP="00AB3C04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B3C04">
        <w:rPr>
          <w:rFonts w:ascii="Times New Roman" w:hAnsi="Times New Roman" w:cs="Times New Roman"/>
          <w:sz w:val="24"/>
          <w:szCs w:val="24"/>
        </w:rPr>
        <w:t xml:space="preserve">A) Din, güzel ahlaklı olmamızı sağlar.                 </w:t>
      </w:r>
    </w:p>
    <w:p w:rsidR="00050D63" w:rsidRPr="00AB3C04" w:rsidRDefault="00050D63" w:rsidP="00AB3C04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B3C04">
        <w:rPr>
          <w:rFonts w:ascii="Times New Roman" w:hAnsi="Times New Roman" w:cs="Times New Roman"/>
          <w:sz w:val="24"/>
          <w:szCs w:val="24"/>
        </w:rPr>
        <w:t>B) İkisi arasında bir ilişki yoktur.</w:t>
      </w:r>
    </w:p>
    <w:p w:rsidR="00050D63" w:rsidRPr="00AB3C04" w:rsidRDefault="00050D63" w:rsidP="00AB3C04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B3C04">
        <w:rPr>
          <w:rFonts w:ascii="Times New Roman" w:hAnsi="Times New Roman" w:cs="Times New Roman"/>
          <w:sz w:val="24"/>
          <w:szCs w:val="24"/>
        </w:rPr>
        <w:t xml:space="preserve">C) Din insanı güzel ahlaktan uzaklaştırır.           </w:t>
      </w:r>
    </w:p>
    <w:p w:rsidR="00050D63" w:rsidRPr="00AB3C04" w:rsidRDefault="00050D63" w:rsidP="00AB3C04">
      <w:pPr>
        <w:pStyle w:val="ListParagraph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B3C04">
        <w:rPr>
          <w:rFonts w:ascii="Times New Roman" w:hAnsi="Times New Roman" w:cs="Times New Roman"/>
          <w:sz w:val="24"/>
          <w:szCs w:val="24"/>
        </w:rPr>
        <w:t>D) Güzel ahlaklı insanlar dinden uzaklaşır.</w:t>
      </w:r>
    </w:p>
    <w:p w:rsidR="00050D63" w:rsidRPr="00AB3C04" w:rsidRDefault="00050D63" w:rsidP="00AB3C04">
      <w:pPr>
        <w:rPr>
          <w:b/>
          <w:bCs/>
        </w:rPr>
      </w:pPr>
    </w:p>
    <w:p w:rsidR="00050D63" w:rsidRPr="00AB3C04" w:rsidRDefault="00050D63" w:rsidP="00AB3C04">
      <w:pPr>
        <w:tabs>
          <w:tab w:val="num" w:pos="360"/>
        </w:tabs>
        <w:rPr>
          <w:b/>
          <w:bCs/>
        </w:rPr>
      </w:pPr>
      <w:r>
        <w:rPr>
          <w:b/>
          <w:bCs/>
        </w:rPr>
        <w:t>6</w:t>
      </w:r>
      <w:r w:rsidRPr="00AB3C04">
        <w:rPr>
          <w:b/>
          <w:bCs/>
        </w:rPr>
        <w:t>. Aşağıdakilerden hangisi dini selamlaşma cümlesidir ?</w:t>
      </w:r>
    </w:p>
    <w:p w:rsidR="00050D63" w:rsidRPr="00AB3C04" w:rsidRDefault="00050D63" w:rsidP="00AB3C04">
      <w:r w:rsidRPr="00AB3C04">
        <w:t>A) Günaydın.</w:t>
      </w:r>
      <w:r w:rsidRPr="00AB3C04">
        <w:tab/>
      </w:r>
    </w:p>
    <w:p w:rsidR="00050D63" w:rsidRPr="00AB3C04" w:rsidRDefault="00050D63" w:rsidP="00AB3C04">
      <w:r w:rsidRPr="00AB3C04">
        <w:t>B) Selamün Aleyküm</w:t>
      </w:r>
    </w:p>
    <w:p w:rsidR="00050D63" w:rsidRPr="00AB3C04" w:rsidRDefault="00050D63" w:rsidP="00AB3C04">
      <w:r w:rsidRPr="00AB3C04">
        <w:t>C) Allah razı olsun</w:t>
      </w:r>
    </w:p>
    <w:p w:rsidR="00050D63" w:rsidRDefault="00050D63" w:rsidP="00AB3C04">
      <w:r>
        <w:t>D) M</w:t>
      </w:r>
      <w:r w:rsidRPr="00AB3C04">
        <w:t>erhaba</w:t>
      </w:r>
    </w:p>
    <w:p w:rsidR="00050D63" w:rsidRDefault="00050D63" w:rsidP="00AB3C04"/>
    <w:p w:rsidR="00050D63" w:rsidRDefault="00050D63" w:rsidP="00AB3C04"/>
    <w:p w:rsidR="00050D63" w:rsidRPr="00AB3C04" w:rsidRDefault="00050D63" w:rsidP="00AB3C04"/>
    <w:p w:rsidR="00050D63" w:rsidRDefault="00050D63"/>
    <w:p w:rsidR="00050D63" w:rsidRPr="00AB3C04" w:rsidRDefault="00050D63" w:rsidP="00AB3C04">
      <w:pPr>
        <w:rPr>
          <w:b/>
          <w:bCs/>
        </w:rPr>
      </w:pPr>
      <w:r>
        <w:rPr>
          <w:b/>
          <w:bCs/>
        </w:rPr>
        <w:t>7</w:t>
      </w:r>
      <w:r w:rsidRPr="00AB3C04">
        <w:rPr>
          <w:b/>
          <w:bCs/>
        </w:rPr>
        <w:t>.</w:t>
      </w:r>
      <w:r>
        <w:rPr>
          <w:b/>
          <w:bCs/>
        </w:rPr>
        <w:t xml:space="preserve"> </w:t>
      </w:r>
      <w:r w:rsidRPr="00AB3C04">
        <w:rPr>
          <w:b/>
          <w:bCs/>
        </w:rPr>
        <w:t>Aşağıdakilerden hangisi sevap kazanan davranışlardan biri değildir?</w:t>
      </w:r>
    </w:p>
    <w:p w:rsidR="00050D63" w:rsidRDefault="00050D63" w:rsidP="00AB3C04">
      <w:r w:rsidRPr="00AB3C04">
        <w:t xml:space="preserve">A) Yardım etmek            </w:t>
      </w:r>
    </w:p>
    <w:p w:rsidR="00050D63" w:rsidRPr="00AB3C04" w:rsidRDefault="00050D63" w:rsidP="00AB3C04">
      <w:r w:rsidRPr="00AB3C04">
        <w:t>B) İsraf etmek</w:t>
      </w:r>
    </w:p>
    <w:p w:rsidR="00050D63" w:rsidRDefault="00050D63" w:rsidP="00AB3C04">
      <w:r w:rsidRPr="00AB3C04">
        <w:t xml:space="preserve">C) Dürüst davranmak         </w:t>
      </w:r>
    </w:p>
    <w:p w:rsidR="00050D63" w:rsidRDefault="00050D63" w:rsidP="00AB3C04">
      <w:r w:rsidRPr="00AB3C04">
        <w:t>D) Selamlaşmak</w:t>
      </w:r>
    </w:p>
    <w:p w:rsidR="00050D63" w:rsidRDefault="00050D63" w:rsidP="00AB3C04"/>
    <w:p w:rsidR="00050D63" w:rsidRPr="00EE0F72" w:rsidRDefault="00050D63" w:rsidP="00AB3C04">
      <w:pPr>
        <w:pStyle w:val="AralkYok1"/>
        <w:ind w:right="-11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Pr="00EE0F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EE0F72">
        <w:rPr>
          <w:rFonts w:ascii="Times New Roman" w:hAnsi="Times New Roman" w:cs="Times New Roman"/>
          <w:color w:val="000000"/>
          <w:sz w:val="24"/>
          <w:szCs w:val="24"/>
        </w:rPr>
        <w:t xml:space="preserve"> Aşağıdakilerden hangisinde besmelenin </w:t>
      </w:r>
      <w:r w:rsidRPr="00EE0F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anlamı doğru yazılmıştır?</w:t>
      </w:r>
    </w:p>
    <w:p w:rsidR="00050D63" w:rsidRDefault="00050D63" w:rsidP="00AB3C04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EE0F72">
        <w:rPr>
          <w:rFonts w:ascii="Times New Roman" w:hAnsi="Times New Roman" w:cs="Times New Roman"/>
          <w:color w:val="000000"/>
          <w:sz w:val="24"/>
          <w:szCs w:val="24"/>
        </w:rPr>
        <w:t>A)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EE0F72">
        <w:rPr>
          <w:rFonts w:ascii="Times New Roman" w:hAnsi="Times New Roman" w:cs="Times New Roman"/>
          <w:color w:val="000000"/>
          <w:sz w:val="24"/>
          <w:szCs w:val="24"/>
        </w:rPr>
        <w:t xml:space="preserve">sirgeyen ve bağışlayan Allah’ın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EE0F72">
        <w:rPr>
          <w:rFonts w:ascii="Times New Roman" w:hAnsi="Times New Roman" w:cs="Times New Roman"/>
          <w:color w:val="000000"/>
          <w:sz w:val="24"/>
          <w:szCs w:val="24"/>
        </w:rPr>
        <w:t xml:space="preserve">dıyla.                 </w:t>
      </w:r>
    </w:p>
    <w:p w:rsidR="00050D63" w:rsidRPr="00EE0F72" w:rsidRDefault="00050D63" w:rsidP="00AB3C04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EE0F72">
        <w:rPr>
          <w:rFonts w:ascii="Times New Roman" w:hAnsi="Times New Roman" w:cs="Times New Roman"/>
          <w:color w:val="000000"/>
          <w:sz w:val="24"/>
          <w:szCs w:val="24"/>
        </w:rPr>
        <w:t>B) Teşekkür ederim.</w:t>
      </w:r>
    </w:p>
    <w:p w:rsidR="00050D63" w:rsidRPr="00EE0F72" w:rsidRDefault="00050D63" w:rsidP="00AB3C04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C) Allah’</w:t>
      </w:r>
      <w:r w:rsidRPr="00EE0F72">
        <w:rPr>
          <w:rFonts w:ascii="Times New Roman" w:hAnsi="Times New Roman" w:cs="Times New Roman"/>
          <w:color w:val="000000"/>
          <w:sz w:val="24"/>
          <w:szCs w:val="24"/>
        </w:rPr>
        <w:t>tan başka ilah yoktur.                                        D) Sana ham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EE0F72">
        <w:rPr>
          <w:rFonts w:ascii="Times New Roman" w:hAnsi="Times New Roman" w:cs="Times New Roman"/>
          <w:color w:val="000000"/>
          <w:sz w:val="24"/>
          <w:szCs w:val="24"/>
        </w:rPr>
        <w:t xml:space="preserve"> olsun.</w:t>
      </w:r>
    </w:p>
    <w:p w:rsidR="00050D63" w:rsidRDefault="00050D63" w:rsidP="00AB3C04"/>
    <w:p w:rsidR="00050D63" w:rsidRPr="00EE0F72" w:rsidRDefault="00050D63" w:rsidP="00AB3C04">
      <w:pPr>
        <w:rPr>
          <w:color w:val="000000"/>
        </w:rPr>
      </w:pPr>
      <w:r w:rsidRPr="00AB3C04">
        <w:rPr>
          <w:b/>
          <w:bCs/>
        </w:rPr>
        <w:t>9</w:t>
      </w:r>
      <w:r w:rsidRPr="00AB3C04">
        <w:rPr>
          <w:b/>
          <w:bCs/>
          <w:color w:val="000000"/>
        </w:rPr>
        <w:t>.</w:t>
      </w:r>
      <w:r w:rsidRPr="00EE0F72">
        <w:rPr>
          <w:b/>
          <w:bCs/>
          <w:color w:val="000000"/>
        </w:rPr>
        <w:t xml:space="preserve"> </w:t>
      </w:r>
      <w:r w:rsidRPr="00EE0F72">
        <w:rPr>
          <w:color w:val="000000"/>
        </w:rPr>
        <w:t>‘’Dinimize göre doğru ve güzel olan davranışları yaparsak …………… kazanırız. Yanlış ve kötü davranışlarda ise  ……… işlemiz oluruz.’’</w:t>
      </w:r>
    </w:p>
    <w:p w:rsidR="00050D63" w:rsidRPr="00EE0F72" w:rsidRDefault="00050D63" w:rsidP="00AB3C04">
      <w:pPr>
        <w:rPr>
          <w:color w:val="000000"/>
        </w:rPr>
      </w:pPr>
    </w:p>
    <w:p w:rsidR="00050D63" w:rsidRPr="00EE0F72" w:rsidRDefault="00050D63" w:rsidP="00AB3C04">
      <w:pPr>
        <w:rPr>
          <w:color w:val="000000"/>
        </w:rPr>
      </w:pPr>
      <w:r w:rsidRPr="00EE0F72">
        <w:rPr>
          <w:color w:val="000000"/>
        </w:rPr>
        <w:t xml:space="preserve">Yukarıdaki boşluklara sırasıyla </w:t>
      </w:r>
      <w:r w:rsidRPr="00EE0F72">
        <w:rPr>
          <w:b/>
          <w:bCs/>
          <w:color w:val="000000"/>
        </w:rPr>
        <w:t>hangi kelimeler gelmelidir?</w:t>
      </w:r>
    </w:p>
    <w:p w:rsidR="00050D63" w:rsidRDefault="00050D63" w:rsidP="00AB3C04">
      <w:pPr>
        <w:rPr>
          <w:color w:val="000000"/>
        </w:rPr>
      </w:pPr>
      <w:r w:rsidRPr="00EE0F72">
        <w:rPr>
          <w:color w:val="000000"/>
        </w:rPr>
        <w:t>A) Dua – Günah</w:t>
      </w:r>
    </w:p>
    <w:p w:rsidR="00050D63" w:rsidRPr="00EE0F72" w:rsidRDefault="00050D63" w:rsidP="00AB3C04">
      <w:pPr>
        <w:rPr>
          <w:color w:val="000000"/>
        </w:rPr>
      </w:pPr>
      <w:r w:rsidRPr="00EE0F72">
        <w:rPr>
          <w:color w:val="000000"/>
        </w:rPr>
        <w:t>B) Sevap – İbadet</w:t>
      </w:r>
    </w:p>
    <w:p w:rsidR="00050D63" w:rsidRDefault="00050D63" w:rsidP="00AB3C04">
      <w:pPr>
        <w:rPr>
          <w:color w:val="000000"/>
        </w:rPr>
      </w:pPr>
      <w:r w:rsidRPr="00EE0F72">
        <w:rPr>
          <w:color w:val="000000"/>
        </w:rPr>
        <w:t xml:space="preserve">C) Sevap – Günah    </w:t>
      </w:r>
    </w:p>
    <w:p w:rsidR="00050D63" w:rsidRPr="00EE0F72" w:rsidRDefault="00050D63" w:rsidP="00AB3C04">
      <w:pPr>
        <w:rPr>
          <w:color w:val="000000"/>
        </w:rPr>
      </w:pPr>
      <w:r w:rsidRPr="00EE0F72">
        <w:rPr>
          <w:color w:val="000000"/>
        </w:rPr>
        <w:t>D) Para – Günah</w:t>
      </w:r>
    </w:p>
    <w:p w:rsidR="00050D63" w:rsidRDefault="00050D63"/>
    <w:p w:rsidR="00050D63" w:rsidRPr="00EE0F72" w:rsidRDefault="00050D63" w:rsidP="00AB3C04">
      <w:pPr>
        <w:ind w:right="-293"/>
        <w:rPr>
          <w:b/>
          <w:bCs/>
          <w:color w:val="000000"/>
        </w:rPr>
      </w:pPr>
      <w:r>
        <w:rPr>
          <w:b/>
          <w:bCs/>
          <w:color w:val="000000"/>
        </w:rPr>
        <w:t>10</w:t>
      </w:r>
      <w:r w:rsidRPr="00EE0F72">
        <w:rPr>
          <w:b/>
          <w:bCs/>
          <w:color w:val="000000"/>
        </w:rPr>
        <w:t xml:space="preserve">. </w:t>
      </w:r>
      <w:r w:rsidRPr="00EE0F72">
        <w:rPr>
          <w:color w:val="000000"/>
        </w:rPr>
        <w:t>Hasta ziyaretine giden bir kişi, hastaya</w:t>
      </w:r>
      <w:r w:rsidRPr="00EE0F72">
        <w:rPr>
          <w:b/>
          <w:bCs/>
          <w:color w:val="000000"/>
        </w:rPr>
        <w:t xml:space="preserve"> ne söyler?</w:t>
      </w:r>
    </w:p>
    <w:p w:rsidR="00050D63" w:rsidRPr="00EE0F72" w:rsidRDefault="00050D63" w:rsidP="00AB3C04">
      <w:pPr>
        <w:ind w:right="-293"/>
        <w:rPr>
          <w:b/>
          <w:bCs/>
          <w:color w:val="000000"/>
        </w:rPr>
      </w:pPr>
      <w:r w:rsidRPr="00EE0F72">
        <w:rPr>
          <w:color w:val="000000"/>
        </w:rPr>
        <w:t>A) Allah rahmet eylesin</w:t>
      </w:r>
    </w:p>
    <w:p w:rsidR="00050D63" w:rsidRPr="00EE0F72" w:rsidRDefault="00050D63" w:rsidP="00AB3C04">
      <w:pPr>
        <w:rPr>
          <w:color w:val="000000"/>
        </w:rPr>
      </w:pPr>
      <w:r w:rsidRPr="00EE0F72">
        <w:rPr>
          <w:color w:val="000000"/>
        </w:rPr>
        <w:t>B) Bismillâhirrahmânirrahîm</w:t>
      </w:r>
    </w:p>
    <w:p w:rsidR="00050D63" w:rsidRPr="00EE0F72" w:rsidRDefault="00050D63" w:rsidP="00AB3C04">
      <w:pPr>
        <w:ind w:right="-293"/>
        <w:rPr>
          <w:b/>
          <w:bCs/>
          <w:color w:val="000000"/>
        </w:rPr>
      </w:pPr>
      <w:r w:rsidRPr="00EE0F72">
        <w:rPr>
          <w:color w:val="000000"/>
        </w:rPr>
        <w:t>C) Allah şifalar versin</w:t>
      </w:r>
      <w:r w:rsidRPr="00EE0F72">
        <w:rPr>
          <w:color w:val="000000"/>
        </w:rPr>
        <w:tab/>
      </w:r>
    </w:p>
    <w:p w:rsidR="00050D63" w:rsidRDefault="00050D63" w:rsidP="00AB3C04">
      <w:pPr>
        <w:ind w:right="-293"/>
        <w:rPr>
          <w:color w:val="000000"/>
        </w:rPr>
      </w:pPr>
      <w:r w:rsidRPr="00EE0F72">
        <w:rPr>
          <w:color w:val="000000"/>
        </w:rPr>
        <w:t>D) Allah kavuştursun</w:t>
      </w:r>
    </w:p>
    <w:p w:rsidR="00050D63" w:rsidRDefault="00050D63" w:rsidP="00AB3C04">
      <w:pPr>
        <w:ind w:right="-293"/>
        <w:rPr>
          <w:color w:val="000000"/>
        </w:rPr>
      </w:pPr>
    </w:p>
    <w:p w:rsidR="00050D63" w:rsidRPr="00EE0F72" w:rsidRDefault="00050D63" w:rsidP="00AB3C04">
      <w:pPr>
        <w:tabs>
          <w:tab w:val="left" w:pos="2355"/>
          <w:tab w:val="left" w:pos="6090"/>
        </w:tabs>
        <w:rPr>
          <w:color w:val="000000"/>
        </w:rPr>
      </w:pPr>
      <w:r>
        <w:rPr>
          <w:b/>
          <w:bCs/>
          <w:color w:val="000000"/>
        </w:rPr>
        <w:t>11</w:t>
      </w:r>
      <w:r w:rsidRPr="00EE0F72">
        <w:rPr>
          <w:b/>
          <w:bCs/>
          <w:color w:val="000000"/>
        </w:rPr>
        <w:t xml:space="preserve">. </w:t>
      </w:r>
      <w:r w:rsidRPr="00EE0F72">
        <w:rPr>
          <w:color w:val="000000"/>
        </w:rPr>
        <w:t>‘’ Eşhedü en lâ …….. illallah Ve Eşhedü …….. Muhammeden abdühû ve ……..</w:t>
      </w:r>
      <w:r>
        <w:rPr>
          <w:color w:val="000000"/>
        </w:rPr>
        <w:t>‘’</w:t>
      </w:r>
    </w:p>
    <w:p w:rsidR="00050D63" w:rsidRPr="00EE0F72" w:rsidRDefault="00050D63" w:rsidP="00AB3C04">
      <w:pPr>
        <w:rPr>
          <w:color w:val="000000"/>
        </w:rPr>
      </w:pPr>
      <w:r w:rsidRPr="00EE0F72">
        <w:rPr>
          <w:color w:val="000000"/>
        </w:rPr>
        <w:t xml:space="preserve">Yukarıdaki boşluklara sırasıyla hangi kelimeleri yazarsak </w:t>
      </w:r>
      <w:r w:rsidRPr="00EE0F72">
        <w:rPr>
          <w:b/>
          <w:bCs/>
          <w:color w:val="000000"/>
        </w:rPr>
        <w:t>Kelime–i Şehadet’i doğru yazmış oluruz?</w:t>
      </w:r>
    </w:p>
    <w:p w:rsidR="00050D63" w:rsidRPr="00EE0F72" w:rsidRDefault="00050D63" w:rsidP="00AB3C04">
      <w:pPr>
        <w:rPr>
          <w:color w:val="000000"/>
        </w:rPr>
      </w:pPr>
    </w:p>
    <w:p w:rsidR="00050D63" w:rsidRPr="00EE0F72" w:rsidRDefault="00050D63" w:rsidP="00AB3C04">
      <w:pPr>
        <w:rPr>
          <w:color w:val="000000"/>
        </w:rPr>
      </w:pPr>
      <w:r w:rsidRPr="00EE0F72">
        <w:rPr>
          <w:color w:val="000000"/>
        </w:rPr>
        <w:t xml:space="preserve">A) ilâhi – resûlüh – enne </w:t>
      </w:r>
    </w:p>
    <w:p w:rsidR="00050D63" w:rsidRPr="00EE0F72" w:rsidRDefault="00050D63" w:rsidP="00AB3C04">
      <w:pPr>
        <w:rPr>
          <w:color w:val="000000"/>
        </w:rPr>
      </w:pPr>
      <w:r w:rsidRPr="00EE0F72">
        <w:rPr>
          <w:color w:val="000000"/>
        </w:rPr>
        <w:t>B) enne – ilâhe – resûlüh</w:t>
      </w:r>
    </w:p>
    <w:p w:rsidR="00050D63" w:rsidRPr="00EE0F72" w:rsidRDefault="00050D63" w:rsidP="00AB3C04">
      <w:pPr>
        <w:rPr>
          <w:color w:val="000000"/>
        </w:rPr>
      </w:pPr>
      <w:r w:rsidRPr="00EE0F72">
        <w:rPr>
          <w:color w:val="000000"/>
        </w:rPr>
        <w:t>C) ilâhe – ve – enne</w:t>
      </w:r>
    </w:p>
    <w:p w:rsidR="00050D63" w:rsidRPr="00EE0F72" w:rsidRDefault="00050D63" w:rsidP="00AB3C04">
      <w:pPr>
        <w:rPr>
          <w:color w:val="000000"/>
        </w:rPr>
      </w:pPr>
      <w:r w:rsidRPr="00EE0F72">
        <w:rPr>
          <w:color w:val="000000"/>
        </w:rPr>
        <w:t>D) ilâhe – enne – resûlüh</w:t>
      </w:r>
    </w:p>
    <w:p w:rsidR="00050D63" w:rsidRDefault="00050D63" w:rsidP="00AB3C04">
      <w:pPr>
        <w:ind w:right="-293"/>
        <w:rPr>
          <w:color w:val="000000"/>
        </w:rPr>
      </w:pPr>
    </w:p>
    <w:p w:rsidR="00050D63" w:rsidRDefault="00050D63" w:rsidP="00AB3C04">
      <w:pPr>
        <w:ind w:right="-293"/>
        <w:rPr>
          <w:color w:val="000000"/>
        </w:rPr>
      </w:pPr>
    </w:p>
    <w:p w:rsidR="00050D63" w:rsidRDefault="00050D63">
      <w:hyperlink r:id="rId8" w:history="1">
        <w:r w:rsidRPr="00092591">
          <w:rPr>
            <w:rStyle w:val="Hyperlink"/>
          </w:rPr>
          <w:t>www.sorubak.com</w:t>
        </w:r>
      </w:hyperlink>
      <w:r>
        <w:t xml:space="preserve"> </w:t>
      </w:r>
    </w:p>
    <w:p w:rsidR="00050D63" w:rsidRDefault="00050D63" w:rsidP="00DF0E50">
      <w:pPr>
        <w:rPr>
          <w:b/>
          <w:bCs/>
        </w:rPr>
      </w:pPr>
      <w:r>
        <w:rPr>
          <w:b/>
          <w:bCs/>
        </w:rPr>
        <w:t xml:space="preserve">B. </w:t>
      </w:r>
      <w:r w:rsidRPr="00DF0E50">
        <w:rPr>
          <w:b/>
          <w:bCs/>
        </w:rPr>
        <w:t>Aşağıda verilen söz ve davranışlardan iyi olanların yanındaki kutuya “ X “ işareti koyunuz. (</w:t>
      </w:r>
      <w:r>
        <w:rPr>
          <w:b/>
          <w:bCs/>
        </w:rPr>
        <w:t>20</w:t>
      </w:r>
      <w:r w:rsidRPr="00DF0E50">
        <w:rPr>
          <w:b/>
          <w:bCs/>
        </w:rPr>
        <w:t xml:space="preserve">  Puan)</w:t>
      </w:r>
    </w:p>
    <w:p w:rsidR="00050D63" w:rsidRDefault="00050D63" w:rsidP="00DF0E50">
      <w:pPr>
        <w:rPr>
          <w:b/>
          <w:bCs/>
        </w:rPr>
      </w:pPr>
    </w:p>
    <w:tbl>
      <w:tblPr>
        <w:tblpPr w:leftFromText="141" w:rightFromText="141" w:vertAnchor="text" w:horzAnchor="page" w:tblpX="1970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4"/>
        <w:gridCol w:w="2691"/>
      </w:tblGrid>
      <w:tr w:rsidR="00050D63">
        <w:trPr>
          <w:trHeight w:val="339"/>
        </w:trPr>
        <w:tc>
          <w:tcPr>
            <w:tcW w:w="404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  <w:r w:rsidRPr="00812712">
              <w:rPr>
                <w:sz w:val="22"/>
                <w:szCs w:val="22"/>
              </w:rPr>
              <w:t>Namaz kılmak</w:t>
            </w:r>
          </w:p>
        </w:tc>
      </w:tr>
      <w:tr w:rsidR="00050D63">
        <w:trPr>
          <w:trHeight w:val="319"/>
        </w:trPr>
        <w:tc>
          <w:tcPr>
            <w:tcW w:w="404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  <w:r w:rsidRPr="00812712">
              <w:rPr>
                <w:sz w:val="22"/>
                <w:szCs w:val="22"/>
              </w:rPr>
              <w:t>Günah işlemek</w:t>
            </w:r>
          </w:p>
        </w:tc>
      </w:tr>
      <w:tr w:rsidR="00050D63">
        <w:trPr>
          <w:trHeight w:val="339"/>
        </w:trPr>
        <w:tc>
          <w:tcPr>
            <w:tcW w:w="404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  <w:r w:rsidRPr="00812712">
              <w:rPr>
                <w:sz w:val="22"/>
                <w:szCs w:val="22"/>
              </w:rPr>
              <w:t>Teşekkür etmek</w:t>
            </w:r>
          </w:p>
        </w:tc>
      </w:tr>
      <w:tr w:rsidR="00050D63">
        <w:trPr>
          <w:trHeight w:val="319"/>
        </w:trPr>
        <w:tc>
          <w:tcPr>
            <w:tcW w:w="404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  <w:r w:rsidRPr="00812712">
              <w:rPr>
                <w:sz w:val="22"/>
                <w:szCs w:val="22"/>
              </w:rPr>
              <w:t>Hayvanları dövmek</w:t>
            </w:r>
          </w:p>
        </w:tc>
      </w:tr>
      <w:tr w:rsidR="00050D63">
        <w:trPr>
          <w:trHeight w:val="339"/>
        </w:trPr>
        <w:tc>
          <w:tcPr>
            <w:tcW w:w="404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  <w:r w:rsidRPr="00812712">
              <w:rPr>
                <w:sz w:val="22"/>
                <w:szCs w:val="22"/>
              </w:rPr>
              <w:t>Yardım etmek</w:t>
            </w:r>
          </w:p>
        </w:tc>
      </w:tr>
      <w:tr w:rsidR="00050D63">
        <w:trPr>
          <w:trHeight w:val="319"/>
        </w:trPr>
        <w:tc>
          <w:tcPr>
            <w:tcW w:w="404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  <w:r w:rsidRPr="00812712">
              <w:rPr>
                <w:sz w:val="22"/>
                <w:szCs w:val="22"/>
              </w:rPr>
              <w:t>İçki içmek</w:t>
            </w:r>
          </w:p>
        </w:tc>
      </w:tr>
      <w:tr w:rsidR="00050D63">
        <w:trPr>
          <w:trHeight w:val="339"/>
        </w:trPr>
        <w:tc>
          <w:tcPr>
            <w:tcW w:w="404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  <w:r w:rsidRPr="00812712">
              <w:rPr>
                <w:sz w:val="22"/>
                <w:szCs w:val="22"/>
              </w:rPr>
              <w:t>Yalan söylemek</w:t>
            </w:r>
          </w:p>
        </w:tc>
      </w:tr>
      <w:tr w:rsidR="00050D63">
        <w:trPr>
          <w:trHeight w:val="319"/>
        </w:trPr>
        <w:tc>
          <w:tcPr>
            <w:tcW w:w="404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  <w:r w:rsidRPr="00812712">
              <w:rPr>
                <w:sz w:val="22"/>
                <w:szCs w:val="22"/>
              </w:rPr>
              <w:t>Selam vermek</w:t>
            </w:r>
          </w:p>
        </w:tc>
      </w:tr>
      <w:tr w:rsidR="00050D63">
        <w:trPr>
          <w:trHeight w:val="339"/>
        </w:trPr>
        <w:tc>
          <w:tcPr>
            <w:tcW w:w="404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  <w:r w:rsidRPr="00812712">
              <w:rPr>
                <w:sz w:val="22"/>
                <w:szCs w:val="22"/>
              </w:rPr>
              <w:t>Kavga etmek</w:t>
            </w:r>
          </w:p>
        </w:tc>
      </w:tr>
      <w:tr w:rsidR="00050D63">
        <w:trPr>
          <w:trHeight w:val="339"/>
        </w:trPr>
        <w:tc>
          <w:tcPr>
            <w:tcW w:w="404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050D63" w:rsidRPr="00812712" w:rsidRDefault="00050D63" w:rsidP="00812712">
            <w:pPr>
              <w:rPr>
                <w:sz w:val="22"/>
                <w:szCs w:val="22"/>
              </w:rPr>
            </w:pPr>
            <w:r w:rsidRPr="00812712">
              <w:rPr>
                <w:sz w:val="22"/>
                <w:szCs w:val="22"/>
              </w:rPr>
              <w:t>Bismillah demek</w:t>
            </w:r>
          </w:p>
        </w:tc>
      </w:tr>
    </w:tbl>
    <w:p w:rsidR="00050D63" w:rsidRDefault="00050D63" w:rsidP="00DF0E50">
      <w:r>
        <w:t xml:space="preserve">                </w:t>
      </w:r>
    </w:p>
    <w:p w:rsidR="00050D63" w:rsidRDefault="00050D63" w:rsidP="00DF0E50">
      <w:r>
        <w:t xml:space="preserve">                </w:t>
      </w:r>
    </w:p>
    <w:p w:rsidR="00050D63" w:rsidRDefault="00050D63" w:rsidP="00DF0E50">
      <w:r>
        <w:t xml:space="preserve">                </w:t>
      </w:r>
    </w:p>
    <w:p w:rsidR="00050D63" w:rsidRDefault="00050D63" w:rsidP="00DF0E50">
      <w:r>
        <w:t xml:space="preserve">                </w:t>
      </w:r>
    </w:p>
    <w:p w:rsidR="00050D63" w:rsidRDefault="00050D63" w:rsidP="00DF0E50">
      <w:r>
        <w:t xml:space="preserve">                </w:t>
      </w:r>
    </w:p>
    <w:p w:rsidR="00050D63" w:rsidRDefault="00050D63" w:rsidP="00DF0E50">
      <w:r>
        <w:t xml:space="preserve">                </w:t>
      </w:r>
    </w:p>
    <w:p w:rsidR="00050D63" w:rsidRDefault="00050D63" w:rsidP="00DF0E50">
      <w:r>
        <w:t xml:space="preserve">                </w:t>
      </w:r>
    </w:p>
    <w:p w:rsidR="00050D63" w:rsidRDefault="00050D63" w:rsidP="00DF0E50">
      <w:r>
        <w:t xml:space="preserve">                </w:t>
      </w:r>
    </w:p>
    <w:p w:rsidR="00050D63" w:rsidRDefault="00050D63" w:rsidP="00DF0E50">
      <w:r>
        <w:t xml:space="preserve">                </w:t>
      </w:r>
    </w:p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Pr="00DF0E50" w:rsidRDefault="00050D63" w:rsidP="00DF0E50">
      <w:pPr>
        <w:rPr>
          <w:b/>
          <w:bCs/>
        </w:rPr>
      </w:pPr>
      <w:r>
        <w:rPr>
          <w:b/>
          <w:bCs/>
        </w:rPr>
        <w:t>C</w:t>
      </w:r>
      <w:r w:rsidRPr="00DF0E50">
        <w:rPr>
          <w:b/>
          <w:bCs/>
        </w:rPr>
        <w:t xml:space="preserve">. Aşağıdaki tabloda cümleleri doğru olarak eşleştiriniz. </w:t>
      </w:r>
      <w:r>
        <w:rPr>
          <w:b/>
          <w:bCs/>
        </w:rPr>
        <w:t xml:space="preserve">(14 </w:t>
      </w:r>
      <w:r w:rsidRPr="00DF0E50">
        <w:rPr>
          <w:b/>
          <w:bCs/>
        </w:rPr>
        <w:t>Puan)</w:t>
      </w:r>
    </w:p>
    <w:tbl>
      <w:tblPr>
        <w:tblpPr w:leftFromText="141" w:rightFromText="141" w:vertAnchor="text" w:horzAnchor="margin" w:tblpY="152"/>
        <w:tblW w:w="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2"/>
        <w:gridCol w:w="360"/>
        <w:gridCol w:w="448"/>
        <w:gridCol w:w="260"/>
        <w:gridCol w:w="1884"/>
      </w:tblGrid>
      <w:tr w:rsidR="00050D63" w:rsidRPr="00165811">
        <w:trPr>
          <w:trHeight w:val="539"/>
        </w:trPr>
        <w:tc>
          <w:tcPr>
            <w:tcW w:w="2072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 xml:space="preserve">Sınava giren arkadaşımıza  </w:t>
            </w:r>
          </w:p>
        </w:tc>
        <w:tc>
          <w:tcPr>
            <w:tcW w:w="360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48" w:type="dxa"/>
            <w:vMerge w:val="restart"/>
            <w:tcBorders>
              <w:top w:val="nil"/>
              <w:bottom w:val="nil"/>
            </w:tcBorders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Allah analı babalı büyütsün</w:t>
            </w:r>
          </w:p>
        </w:tc>
      </w:tr>
      <w:tr w:rsidR="00050D63" w:rsidRPr="00165811">
        <w:trPr>
          <w:trHeight w:val="539"/>
        </w:trPr>
        <w:tc>
          <w:tcPr>
            <w:tcW w:w="2072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 xml:space="preserve">Arkadaşlarımızla vedalaşırken onlara </w:t>
            </w:r>
          </w:p>
        </w:tc>
        <w:tc>
          <w:tcPr>
            <w:tcW w:w="360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48" w:type="dxa"/>
            <w:vMerge/>
            <w:tcBorders>
              <w:bottom w:val="nil"/>
            </w:tcBorders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‘’Allah’a emanet olun’’ deriz.</w:t>
            </w:r>
          </w:p>
        </w:tc>
      </w:tr>
      <w:tr w:rsidR="00050D63" w:rsidRPr="00165811">
        <w:trPr>
          <w:trHeight w:val="865"/>
        </w:trPr>
        <w:tc>
          <w:tcPr>
            <w:tcW w:w="2072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 w:cs="Arial"/>
                <w:sz w:val="20"/>
                <w:szCs w:val="20"/>
              </w:rPr>
              <w:t xml:space="preserve">Hasta olan </w:t>
            </w:r>
            <w:r w:rsidRPr="00165811">
              <w:rPr>
                <w:rFonts w:ascii="Arial" w:hAnsi="Arial"/>
                <w:sz w:val="20"/>
                <w:szCs w:val="20"/>
              </w:rPr>
              <w:t>arkadaşımıza</w:t>
            </w:r>
          </w:p>
        </w:tc>
        <w:tc>
          <w:tcPr>
            <w:tcW w:w="360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48" w:type="dxa"/>
            <w:vMerge/>
            <w:tcBorders>
              <w:bottom w:val="nil"/>
            </w:tcBorders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050D63" w:rsidRPr="00165811" w:rsidRDefault="00050D63" w:rsidP="0002094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Allah kazadan korusun</w:t>
            </w:r>
          </w:p>
        </w:tc>
      </w:tr>
      <w:tr w:rsidR="00050D63" w:rsidRPr="00165811">
        <w:trPr>
          <w:trHeight w:val="539"/>
        </w:trPr>
        <w:tc>
          <w:tcPr>
            <w:tcW w:w="2072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 xml:space="preserve">Uyumaya giden kardeşimize </w:t>
            </w:r>
          </w:p>
        </w:tc>
        <w:tc>
          <w:tcPr>
            <w:tcW w:w="360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48" w:type="dxa"/>
            <w:vMerge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‘’Allah rahatlık versin’’ deriz.</w:t>
            </w:r>
          </w:p>
        </w:tc>
      </w:tr>
      <w:tr w:rsidR="00050D63" w:rsidRPr="00165811">
        <w:trPr>
          <w:trHeight w:val="865"/>
        </w:trPr>
        <w:tc>
          <w:tcPr>
            <w:tcW w:w="2072" w:type="dxa"/>
          </w:tcPr>
          <w:p w:rsidR="00050D63" w:rsidRPr="00165811" w:rsidRDefault="00050D63" w:rsidP="0002094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Yeni çocuk sahibi olana</w:t>
            </w:r>
          </w:p>
        </w:tc>
        <w:tc>
          <w:tcPr>
            <w:tcW w:w="360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48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‘’Allah şifa versin’’  deriz.</w:t>
            </w:r>
          </w:p>
        </w:tc>
      </w:tr>
      <w:tr w:rsidR="00050D63" w:rsidRPr="00165811">
        <w:trPr>
          <w:trHeight w:val="673"/>
        </w:trPr>
        <w:tc>
          <w:tcPr>
            <w:tcW w:w="2072" w:type="dxa"/>
          </w:tcPr>
          <w:p w:rsidR="00050D63" w:rsidRPr="00165811" w:rsidRDefault="00050D63" w:rsidP="0002094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Yola çıkan birisine</w:t>
            </w:r>
          </w:p>
        </w:tc>
        <w:tc>
          <w:tcPr>
            <w:tcW w:w="360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48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‘’Allah kolaylık versin’’ dileriz</w:t>
            </w:r>
          </w:p>
        </w:tc>
      </w:tr>
      <w:tr w:rsidR="00050D63" w:rsidRPr="00165811">
        <w:trPr>
          <w:trHeight w:val="427"/>
        </w:trPr>
        <w:tc>
          <w:tcPr>
            <w:tcW w:w="2072" w:type="dxa"/>
          </w:tcPr>
          <w:p w:rsidR="00050D63" w:rsidRPr="00165811" w:rsidRDefault="00050D63" w:rsidP="0002094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Yakını vefat edene</w:t>
            </w:r>
          </w:p>
        </w:tc>
        <w:tc>
          <w:tcPr>
            <w:tcW w:w="360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448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050D63" w:rsidRPr="00165811" w:rsidRDefault="00050D63" w:rsidP="0002094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050D63" w:rsidRPr="00165811" w:rsidRDefault="00050D63" w:rsidP="00020942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65811">
              <w:rPr>
                <w:rFonts w:ascii="Arial" w:hAnsi="Arial"/>
                <w:sz w:val="20"/>
                <w:szCs w:val="20"/>
              </w:rPr>
              <w:t>Allah rahmet eylesin</w:t>
            </w:r>
          </w:p>
        </w:tc>
      </w:tr>
    </w:tbl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/>
    <w:p w:rsidR="00050D63" w:rsidRDefault="00050D63" w:rsidP="00DF0E50">
      <w:pPr>
        <w:jc w:val="center"/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8" type="#_x0000_t74" style="position:absolute;left:0;text-align:left;margin-left:-7.85pt;margin-top:2pt;width:49.5pt;height:29.25pt;z-index:251659264"/>
        </w:pict>
      </w:r>
      <w:r>
        <w:rPr>
          <w:noProof/>
        </w:rPr>
        <w:pict>
          <v:shape id="_x0000_s1029" type="#_x0000_t74" style="position:absolute;left:0;text-align:left;margin-left:169.15pt;margin-top:2pt;width:49.5pt;height:29.25pt;z-index:251658240"/>
        </w:pict>
      </w:r>
    </w:p>
    <w:p w:rsidR="00050D63" w:rsidRDefault="00050D63" w:rsidP="00DF0E50">
      <w:pPr>
        <w:jc w:val="center"/>
      </w:pPr>
      <w:r>
        <w:t>BAŞARILAR</w:t>
      </w:r>
    </w:p>
    <w:p w:rsidR="00050D63" w:rsidRDefault="00050D63" w:rsidP="00DF0E50">
      <w:pPr>
        <w:jc w:val="center"/>
      </w:pPr>
      <w:r>
        <w:t>SİZİ SEVİYORUM</w:t>
      </w:r>
    </w:p>
    <w:p w:rsidR="00050D63" w:rsidRDefault="00050D63" w:rsidP="00DF0E50">
      <w:pPr>
        <w:jc w:val="center"/>
      </w:pPr>
      <w:r>
        <w:t>AZRANUR SARIKAYA</w:t>
      </w:r>
    </w:p>
    <w:p w:rsidR="00050D63" w:rsidRPr="00DF0E50" w:rsidRDefault="00050D63" w:rsidP="00DF0E50">
      <w:pPr>
        <w:jc w:val="center"/>
      </w:pPr>
      <w:r>
        <w:t>4/C SINIF ÖĞRETMENİ</w:t>
      </w:r>
    </w:p>
    <w:sectPr w:rsidR="00050D63" w:rsidRPr="00DF0E50" w:rsidSect="00AB3C04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D63" w:rsidRDefault="00050D63" w:rsidP="00AB3C04">
      <w:r>
        <w:separator/>
      </w:r>
    </w:p>
  </w:endnote>
  <w:endnote w:type="continuationSeparator" w:id="1">
    <w:p w:rsidR="00050D63" w:rsidRDefault="00050D63" w:rsidP="00AB3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D63" w:rsidRDefault="00050D63" w:rsidP="00AB3C04">
      <w:r>
        <w:separator/>
      </w:r>
    </w:p>
  </w:footnote>
  <w:footnote w:type="continuationSeparator" w:id="1">
    <w:p w:rsidR="00050D63" w:rsidRDefault="00050D63" w:rsidP="00AB3C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D63" w:rsidRPr="00AB3C04" w:rsidRDefault="00050D63" w:rsidP="00AB3C04">
    <w:pPr>
      <w:pStyle w:val="Header"/>
      <w:jc w:val="center"/>
      <w:rPr>
        <w:b/>
        <w:bCs/>
      </w:rPr>
    </w:pPr>
    <w:r>
      <w:rPr>
        <w:b/>
        <w:bCs/>
      </w:rPr>
      <w:t>….</w:t>
    </w:r>
    <w:r w:rsidRPr="00AB3C04">
      <w:rPr>
        <w:b/>
        <w:bCs/>
      </w:rPr>
      <w:t xml:space="preserve"> İLKOKULU</w:t>
    </w:r>
  </w:p>
  <w:p w:rsidR="00050D63" w:rsidRPr="00AB3C04" w:rsidRDefault="00050D63" w:rsidP="00AB3C04">
    <w:pPr>
      <w:pStyle w:val="Header"/>
      <w:jc w:val="center"/>
    </w:pPr>
    <w:r w:rsidRPr="00AB3C04">
      <w:t>2015-2016 EĞİTİM-ÖĞRETİM YILI</w:t>
    </w:r>
    <w:r>
      <w:t xml:space="preserve"> 4/C SINIFI</w:t>
    </w:r>
    <w:r w:rsidRPr="00AB3C04">
      <w:t xml:space="preserve"> 1. DÖNEM DİN KÜLTÜRÜ VE AHLAK BİLGİSİ DERSİ 1. 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3C04"/>
    <w:rsid w:val="00020942"/>
    <w:rsid w:val="00050D63"/>
    <w:rsid w:val="00092591"/>
    <w:rsid w:val="00165811"/>
    <w:rsid w:val="001C255D"/>
    <w:rsid w:val="001E7D32"/>
    <w:rsid w:val="00463416"/>
    <w:rsid w:val="00812712"/>
    <w:rsid w:val="00A22A56"/>
    <w:rsid w:val="00AB3C04"/>
    <w:rsid w:val="00D40BC6"/>
    <w:rsid w:val="00DB1637"/>
    <w:rsid w:val="00DF0E50"/>
    <w:rsid w:val="00EB7267"/>
    <w:rsid w:val="00EE0F72"/>
    <w:rsid w:val="00F95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C0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B3C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3C04"/>
  </w:style>
  <w:style w:type="paragraph" w:styleId="Footer">
    <w:name w:val="footer"/>
    <w:basedOn w:val="Normal"/>
    <w:link w:val="FooterChar"/>
    <w:uiPriority w:val="99"/>
    <w:semiHidden/>
    <w:rsid w:val="00AB3C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3C04"/>
  </w:style>
  <w:style w:type="paragraph" w:styleId="ListParagraph">
    <w:name w:val="List Paragraph"/>
    <w:basedOn w:val="Normal"/>
    <w:uiPriority w:val="99"/>
    <w:qFormat/>
    <w:rsid w:val="00AB3C04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AB3C04"/>
    <w:rPr>
      <w:rFonts w:cs="Calibri"/>
    </w:rPr>
  </w:style>
  <w:style w:type="table" w:styleId="TableGrid">
    <w:name w:val="Table Grid"/>
    <w:basedOn w:val="TableNormal"/>
    <w:uiPriority w:val="99"/>
    <w:rsid w:val="00DF0E5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B72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http://img227.imageshack.us/img227/5226/besmele2dd7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2</Pages>
  <Words>469</Words>
  <Characters>2676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www.sorubak.com</cp:keywords>
  <dc:description/>
  <cp:lastModifiedBy>edanur</cp:lastModifiedBy>
  <cp:revision>6</cp:revision>
  <dcterms:created xsi:type="dcterms:W3CDTF">2015-11-16T19:38:00Z</dcterms:created>
  <dcterms:modified xsi:type="dcterms:W3CDTF">2016-10-30T11:38:00Z</dcterms:modified>
</cp:coreProperties>
</file>