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7F" w:rsidRPr="00CF0899" w:rsidRDefault="00261A7F" w:rsidP="00A656B6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2017-20</w:t>
      </w: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>8  EĞİTİM ÖĞRETİM YILI</w:t>
      </w:r>
    </w:p>
    <w:p w:rsidR="00261A7F" w:rsidRPr="00CF0899" w:rsidRDefault="00261A7F" w:rsidP="00A656B6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İSTİKLAL İLKÖĞETİM OKULU</w:t>
      </w:r>
    </w:p>
    <w:p w:rsidR="00261A7F" w:rsidRPr="00CF0899" w:rsidRDefault="00261A7F" w:rsidP="00A656B6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Din Kültürü ve Ahlak Bilgisi Dersi</w:t>
      </w:r>
    </w:p>
    <w:p w:rsidR="00261A7F" w:rsidRPr="00CF0899" w:rsidRDefault="00261A7F" w:rsidP="00A656B6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4. Sınıf 1. Dönem 1. Yazılı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Aşağıdaki soruları cevaplayınız.</w:t>
      </w: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(Her sorunun doğru cevabı 4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 puan</w:t>
      </w:r>
      <w:r>
        <w:rPr>
          <w:rFonts w:ascii="Times New Roman" w:hAnsi="Times New Roman" w:cs="Times New Roman"/>
          <w:b/>
          <w:bCs/>
          <w:sz w:val="22"/>
          <w:szCs w:val="22"/>
        </w:rPr>
        <w:t>dır)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Pr="00546113" w:rsidRDefault="00261A7F" w:rsidP="000F42DC">
      <w:pPr>
        <w:pStyle w:val="ListParagraph"/>
        <w:spacing w:line="276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1. BismİllâhirRahmânirRahîm </w:t>
      </w:r>
      <w:r w:rsidRPr="00546113">
        <w:rPr>
          <w:rFonts w:ascii="Times New Roman" w:hAnsi="Times New Roman" w:cs="Times New Roman"/>
          <w:b/>
          <w:bCs/>
          <w:sz w:val="22"/>
          <w:szCs w:val="22"/>
        </w:rPr>
        <w:t>sözünün adı aşağıdakilerden hangisidir?</w:t>
      </w:r>
    </w:p>
    <w:p w:rsidR="00261A7F" w:rsidRPr="00546113" w:rsidRDefault="00261A7F" w:rsidP="00A656B6">
      <w:pPr>
        <w:pStyle w:val="ListParagraph"/>
        <w:spacing w:line="276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Hamd      </w:t>
      </w:r>
      <w:r w:rsidRPr="00CF0899">
        <w:rPr>
          <w:rFonts w:ascii="Times New Roman" w:hAnsi="Times New Roman" w:cs="Times New Roman"/>
          <w:sz w:val="22"/>
          <w:szCs w:val="22"/>
        </w:rPr>
        <w:tab/>
      </w:r>
      <w:r w:rsidRPr="00CF0899"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Haram     </w:t>
      </w:r>
    </w:p>
    <w:p w:rsidR="00261A7F" w:rsidRPr="00CF0899" w:rsidRDefault="00261A7F" w:rsidP="00A656B6">
      <w:pPr>
        <w:spacing w:line="276" w:lineRule="auto"/>
        <w:ind w:left="708" w:hanging="8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Besmele     </w:t>
      </w:r>
      <w:r w:rsidRPr="00CF0899">
        <w:rPr>
          <w:rFonts w:ascii="Times New Roman" w:hAnsi="Times New Roman" w:cs="Times New Roman"/>
          <w:sz w:val="22"/>
          <w:szCs w:val="22"/>
        </w:rPr>
        <w:tab/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CF089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Günah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2.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Aşağıdaki davranışlardan hangisi bize sevap </w:t>
      </w:r>
      <w:r w:rsidRPr="00CF089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kazandırmaz?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Fakire yardım etmek     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>Çevreyi kirletmek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Namaz kılmak              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>Oruç tutmak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3.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>Aşağıdakilerden hangisi üzerinde namaz kıldığımız halı veya kumaştan yapılmış dini sembolün adıdır?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Cami   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Seccade    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Tespih 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>Kilise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4.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Yemeğe başlarken ne deriz? 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Elhamdülillah  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CF08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Bismillah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Maşallah</w:t>
      </w:r>
      <w:r w:rsidRPr="00CF0899">
        <w:rPr>
          <w:rFonts w:ascii="Times New Roman" w:hAnsi="Times New Roman" w:cs="Times New Roman"/>
          <w:sz w:val="22"/>
          <w:szCs w:val="22"/>
        </w:rPr>
        <w:tab/>
        <w:t xml:space="preserve">            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İnşallah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5.Aşağıdakilerden hangisi dînî bir sembol değildir?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Minare</w:t>
      </w:r>
      <w:r w:rsidRPr="00CF0899">
        <w:rPr>
          <w:rFonts w:ascii="Times New Roman" w:hAnsi="Times New Roman" w:cs="Times New Roman"/>
          <w:sz w:val="22"/>
          <w:szCs w:val="22"/>
        </w:rPr>
        <w:tab/>
        <w:t xml:space="preserve">     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Seccade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CF089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Cami</w:t>
      </w:r>
      <w:r w:rsidRPr="00CF0899">
        <w:rPr>
          <w:rFonts w:ascii="Times New Roman" w:hAnsi="Times New Roman" w:cs="Times New Roman"/>
          <w:sz w:val="22"/>
          <w:szCs w:val="22"/>
        </w:rPr>
        <w:tab/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CF08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Kütüphane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6.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  İçki içmek, kumar oynamak, arkadaşlarımızla alay etmek, lakap takmak gibi dinimizce </w:t>
      </w:r>
      <w:r w:rsidRPr="00CF0899">
        <w:rPr>
          <w:rFonts w:ascii="Times New Roman" w:hAnsi="Times New Roman" w:cs="Times New Roman"/>
          <w:b/>
          <w:bCs/>
          <w:sz w:val="22"/>
          <w:szCs w:val="22"/>
          <w:u w:val="single"/>
        </w:rPr>
        <w:t>yasaklanan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 davranışlara ne ad verilir?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Sevap    </w:t>
      </w:r>
      <w:r w:rsidRPr="00CF0899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Helal   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Günah   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>Sembol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7. Her hayırlı işe başlarken besmele ile başlamalıyız. Besmelenin yani (Bismillahirrahmanirrahim)  anlamı nedir?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Ben tanıklık ederim ki Allah birdir.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>Esirgeyen Bağışlayan Allah’ın adıyla başlarım.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Allah’a çok şükür.</w:t>
      </w:r>
      <w:r w:rsidRPr="00CF0899">
        <w:rPr>
          <w:rFonts w:ascii="Times New Roman" w:hAnsi="Times New Roman" w:cs="Times New Roman"/>
          <w:sz w:val="22"/>
          <w:szCs w:val="22"/>
        </w:rPr>
        <w:tab/>
      </w:r>
      <w:r w:rsidRPr="00CF0899">
        <w:rPr>
          <w:rFonts w:ascii="Times New Roman" w:hAnsi="Times New Roman" w:cs="Times New Roman"/>
          <w:sz w:val="22"/>
          <w:szCs w:val="22"/>
        </w:rPr>
        <w:tab/>
      </w:r>
      <w:r w:rsidRPr="00CF0899">
        <w:rPr>
          <w:rFonts w:ascii="Times New Roman" w:hAnsi="Times New Roman" w:cs="Times New Roman"/>
          <w:sz w:val="22"/>
          <w:szCs w:val="22"/>
        </w:rPr>
        <w:tab/>
      </w:r>
      <w:r w:rsidRPr="00CF0899">
        <w:rPr>
          <w:rFonts w:ascii="Times New Roman" w:hAnsi="Times New Roman" w:cs="Times New Roman"/>
          <w:sz w:val="22"/>
          <w:szCs w:val="22"/>
        </w:rPr>
        <w:tab/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Şeytanın şerrinden Allah’a sığınırım.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8.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>Müslümanların kutsal kitabı hangisidir?</w:t>
      </w: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Kur’an-ı Kerim     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 Tevrat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>9.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Aşağıdakilerden hangisi </w:t>
      </w:r>
      <w:r w:rsidRPr="00CF089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yanlıştır?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Yemekten önce ellerimizi yıkamalıyız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Elbiselerimizi temiz tutmalıyız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Tırnaklarımızı kesmeliyiz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Çöplerimizi yere atmalıyız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10. İnsanın sahip olduğu iyi, güzel huy ve davranışlara ne ad verilir?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Din      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B) </w:t>
      </w:r>
      <w:r w:rsidRPr="00CF0899">
        <w:rPr>
          <w:rFonts w:ascii="Times New Roman" w:hAnsi="Times New Roman" w:cs="Times New Roman"/>
          <w:sz w:val="22"/>
          <w:szCs w:val="22"/>
        </w:rPr>
        <w:t xml:space="preserve">Güzel ahlak  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İman      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İbadet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11.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Aşağıdaki davranışlardan hangisini yapmak </w:t>
      </w:r>
      <w:r w:rsidRPr="00CF089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günah değildir?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İnsanlara yardım etmek     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Hırsızlık yapmak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C</w:t>
      </w:r>
      <w:r w:rsidRPr="00CF0899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Kötü söz demek</w:t>
      </w:r>
      <w:r w:rsidRPr="00CF0899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Yalan söylemek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12. Aşağıdakilerden hangisi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iyi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 ahlaklı insanların yaptığı bir davranış </w:t>
      </w:r>
      <w:r w:rsidRPr="00CF089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değildir?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Hoşgörülü olmak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F089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>Yalan söylemek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Güzel sözler söylemek   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>Küçükleri sevmek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13.Aşağıdakilerden hangisi bir çeşit temizlik </w:t>
      </w:r>
      <w:r w:rsidRPr="00865A11">
        <w:rPr>
          <w:rFonts w:ascii="Times New Roman" w:hAnsi="Times New Roman" w:cs="Times New Roman"/>
          <w:b/>
          <w:bCs/>
          <w:sz w:val="22"/>
          <w:szCs w:val="22"/>
          <w:u w:val="single"/>
        </w:rPr>
        <w:t>değildir</w:t>
      </w:r>
      <w:r w:rsidRPr="00CF089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?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banyo yapmak        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ödev yapmak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diş fırçalamak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>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tırnak kesmek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 xml:space="preserve">14. Aşağıdaki davranışlardan hangisi kişiye sevap kazandırır?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Küfür etmek 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Yalan söylemek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Anne ve babaya kötü davranmak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İnsanlara yardım etmek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15.Aşağıdakilerden hangisi harama örnektir?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A)</w:t>
      </w:r>
      <w:r w:rsidRPr="00CF089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Alkollü i</w:t>
      </w:r>
      <w:r w:rsidRPr="00CF0899">
        <w:rPr>
          <w:rFonts w:ascii="Times New Roman" w:hAnsi="Times New Roman" w:cs="Times New Roman"/>
          <w:sz w:val="22"/>
          <w:szCs w:val="22"/>
        </w:rPr>
        <w:t>çki içmek</w:t>
      </w:r>
      <w:r w:rsidRPr="00CF0899">
        <w:rPr>
          <w:rFonts w:ascii="Times New Roman" w:hAnsi="Times New Roman" w:cs="Times New Roman"/>
          <w:sz w:val="22"/>
          <w:szCs w:val="22"/>
        </w:rPr>
        <w:tab/>
        <w:t xml:space="preserve">    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CF0899">
        <w:rPr>
          <w:rFonts w:ascii="Times New Roman" w:hAnsi="Times New Roman" w:cs="Times New Roman"/>
          <w:sz w:val="22"/>
          <w:szCs w:val="22"/>
        </w:rPr>
        <w:t xml:space="preserve"> Namaz kılmak </w:t>
      </w: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İyilik yapmak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Dürüst olmak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261A7F" w:rsidRPr="00CF0899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  <w:sectPr w:rsidR="00261A7F" w:rsidRPr="00CF0899" w:rsidSect="0061721F">
          <w:pgSz w:w="11905" w:h="15840"/>
          <w:pgMar w:top="567" w:right="567" w:bottom="567" w:left="567" w:header="0" w:footer="0" w:gutter="0"/>
          <w:cols w:num="2" w:sep="1" w:space="567"/>
          <w:noEndnote/>
        </w:sectPr>
      </w:pPr>
    </w:p>
    <w:p w:rsidR="00261A7F" w:rsidRPr="0018052C" w:rsidRDefault="00261A7F" w:rsidP="00A656B6">
      <w:pPr>
        <w:spacing w:before="120"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C)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İncil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D)</w:t>
      </w:r>
      <w:r w:rsidRPr="00CF0899">
        <w:rPr>
          <w:rFonts w:ascii="Times New Roman" w:hAnsi="Times New Roman" w:cs="Times New Roman"/>
          <w:sz w:val="22"/>
          <w:szCs w:val="22"/>
        </w:rPr>
        <w:t xml:space="preserve">  Zebur</w:t>
      </w:r>
    </w:p>
    <w:p w:rsidR="00261A7F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261A7F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261A7F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261A7F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261A7F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  <w:sectPr w:rsidR="00261A7F" w:rsidSect="006B7E4F">
          <w:type w:val="continuous"/>
          <w:pgSz w:w="11905" w:h="15840"/>
          <w:pgMar w:top="567" w:right="567" w:bottom="510" w:left="567" w:header="0" w:footer="0" w:gutter="0"/>
          <w:cols w:num="2" w:sep="1" w:space="567"/>
          <w:noEndnote/>
        </w:sectPr>
      </w:pPr>
    </w:p>
    <w:p w:rsidR="00261A7F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261A7F" w:rsidRPr="00CF0899" w:rsidRDefault="00261A7F" w:rsidP="00A656B6">
      <w:pPr>
        <w:spacing w:before="120" w:line="276" w:lineRule="auto"/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color w:val="000000"/>
          <w:sz w:val="22"/>
          <w:szCs w:val="22"/>
        </w:rPr>
        <w:t>16.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Kelime-i şehadeti </w:t>
      </w:r>
      <w:r w:rsidRPr="00CF0899">
        <w:rPr>
          <w:rFonts w:ascii="Times New Roman" w:hAnsi="Times New Roman" w:cs="Times New Roman"/>
          <w:b/>
          <w:bCs/>
          <w:color w:val="000000"/>
          <w:sz w:val="22"/>
          <w:szCs w:val="22"/>
        </w:rPr>
        <w:t>ve anlamını yazın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color w:val="000000"/>
          <w:sz w:val="22"/>
          <w:szCs w:val="22"/>
        </w:rPr>
        <w:t>(10 puan)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color w:val="000000"/>
          <w:sz w:val="22"/>
          <w:szCs w:val="22"/>
        </w:rPr>
        <w:t>Eşhedü en</w:t>
      </w:r>
      <w:r w:rsidRPr="00CF089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color w:val="000000"/>
          <w:sz w:val="22"/>
          <w:szCs w:val="22"/>
        </w:rPr>
        <w:t>lâ</w:t>
      </w:r>
      <w:r w:rsidRPr="00CF0899">
        <w:rPr>
          <w:rFonts w:ascii="Times New Roman" w:hAnsi="Times New Roman" w:cs="Times New Roman"/>
          <w:color w:val="000000"/>
          <w:sz w:val="22"/>
          <w:szCs w:val="22"/>
        </w:rPr>
        <w:t xml:space="preserve"> ..................................................................................................................................................</w:t>
      </w:r>
    </w:p>
    <w:p w:rsidR="00261A7F" w:rsidRDefault="00261A7F" w:rsidP="00687612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687612">
        <w:rPr>
          <w:rFonts w:ascii="Times New Roman" w:hAnsi="Times New Roman" w:cs="Times New Roman"/>
          <w:b/>
          <w:bCs/>
          <w:color w:val="000000"/>
          <w:sz w:val="22"/>
          <w:szCs w:val="22"/>
        </w:rPr>
        <w:t>Ve eşhedü enne</w:t>
      </w:r>
      <w:r w:rsidRPr="00CF0899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2"/>
          <w:szCs w:val="22"/>
        </w:rPr>
        <w:t>.........</w:t>
      </w:r>
    </w:p>
    <w:p w:rsidR="00261A7F" w:rsidRDefault="00261A7F" w:rsidP="00A656B6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Anlamı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: </w:t>
      </w:r>
      <w:r w:rsidRPr="00CF0899">
        <w:rPr>
          <w:rFonts w:ascii="Times New Roman" w:hAnsi="Times New Roman" w:cs="Times New Roman"/>
          <w:b/>
          <w:bCs/>
          <w:color w:val="000000"/>
          <w:sz w:val="22"/>
          <w:szCs w:val="22"/>
        </w:rPr>
        <w:t>Şahitlik ederim ki</w:t>
      </w:r>
      <w:r w:rsidRPr="00CF0899">
        <w:rPr>
          <w:rFonts w:ascii="Times New Roman" w:hAnsi="Times New Roman" w:cs="Times New Roman"/>
          <w:color w:val="000000"/>
          <w:sz w:val="22"/>
          <w:szCs w:val="22"/>
        </w:rPr>
        <w:t xml:space="preserve"> 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2"/>
          <w:szCs w:val="22"/>
        </w:rPr>
        <w:t>.........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F0899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2"/>
          <w:szCs w:val="22"/>
        </w:rPr>
        <w:t>..............................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17.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“Sübhâneke Duası”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>nda boş bırakılan yerleri doldurunuz.(10 puan)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  <w:sectPr w:rsidR="00261A7F" w:rsidRPr="00CF0899" w:rsidSect="000D0FC8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  <w:r>
        <w:rPr>
          <w:rFonts w:ascii="Times New Roman" w:hAnsi="Times New Roman" w:cs="Times New Roman"/>
          <w:sz w:val="22"/>
          <w:szCs w:val="22"/>
        </w:rPr>
        <w:t>Sübhâ</w:t>
      </w:r>
      <w:r w:rsidRPr="00CF0899">
        <w:rPr>
          <w:rFonts w:ascii="Times New Roman" w:hAnsi="Times New Roman" w:cs="Times New Roman"/>
          <w:sz w:val="22"/>
          <w:szCs w:val="22"/>
        </w:rPr>
        <w:t>neke ………………….…………….</w:t>
      </w:r>
      <w:r>
        <w:rPr>
          <w:rFonts w:ascii="Times New Roman" w:hAnsi="Times New Roman" w:cs="Times New Roman"/>
          <w:sz w:val="22"/>
          <w:szCs w:val="22"/>
        </w:rPr>
        <w:t>... ve bihamdik ve tebâ</w:t>
      </w:r>
      <w:r w:rsidRPr="00CF0899">
        <w:rPr>
          <w:rFonts w:ascii="Times New Roman" w:hAnsi="Times New Roman" w:cs="Times New Roman"/>
          <w:sz w:val="22"/>
          <w:szCs w:val="22"/>
        </w:rPr>
        <w:t>ra   ………..………….….     ve tealâ ………………..……… ve……………………………sen</w:t>
      </w:r>
      <w:r>
        <w:rPr>
          <w:rFonts w:ascii="Times New Roman" w:hAnsi="Times New Roman" w:cs="Times New Roman"/>
          <w:sz w:val="22"/>
          <w:szCs w:val="22"/>
        </w:rPr>
        <w:t>â</w:t>
      </w:r>
      <w:r w:rsidRPr="00CF0899">
        <w:rPr>
          <w:rFonts w:ascii="Times New Roman" w:hAnsi="Times New Roman" w:cs="Times New Roman"/>
          <w:sz w:val="22"/>
          <w:szCs w:val="22"/>
        </w:rPr>
        <w:t>ük   ve lâ   ………………..</w:t>
      </w:r>
      <w:r>
        <w:rPr>
          <w:rFonts w:ascii="Times New Roman" w:hAnsi="Times New Roman" w:cs="Times New Roman"/>
          <w:sz w:val="22"/>
          <w:szCs w:val="22"/>
        </w:rPr>
        <w:t>…… ğayru</w:t>
      </w:r>
      <w:r w:rsidRPr="00CF0899">
        <w:rPr>
          <w:rFonts w:ascii="Times New Roman" w:hAnsi="Times New Roman" w:cs="Times New Roman"/>
          <w:sz w:val="22"/>
          <w:szCs w:val="22"/>
        </w:rPr>
        <w:t>k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  <w:sectPr w:rsidR="00261A7F" w:rsidRPr="00CF0899" w:rsidSect="000D0FC8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color w:val="221E1F"/>
          <w:sz w:val="22"/>
          <w:szCs w:val="22"/>
        </w:rPr>
        <w:sectPr w:rsidR="00261A7F" w:rsidRPr="00CF0899" w:rsidSect="000D0FC8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color w:val="221E1F"/>
          <w:sz w:val="22"/>
          <w:szCs w:val="22"/>
        </w:rPr>
        <w:t>18.</w:t>
      </w:r>
      <w:r>
        <w:rPr>
          <w:rFonts w:ascii="Times New Roman" w:hAnsi="Times New Roman" w:cs="Times New Roman"/>
          <w:b/>
          <w:bCs/>
          <w:color w:val="221E1F"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color w:val="221E1F"/>
          <w:sz w:val="22"/>
          <w:szCs w:val="22"/>
        </w:rPr>
        <w:t>Aşağıdaki kavramları yandaki bilgilerden de yararlanarak boşluklara uygun harfler yerleştirerek tamamlayınız. (10 puan)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  <w:sectPr w:rsidR="00261A7F" w:rsidRPr="00CF0899" w:rsidSect="000D0FC8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"/>
        <w:gridCol w:w="360"/>
        <w:gridCol w:w="360"/>
        <w:gridCol w:w="416"/>
        <w:gridCol w:w="424"/>
        <w:gridCol w:w="9003"/>
      </w:tblGrid>
      <w:tr w:rsidR="00261A7F" w:rsidRPr="00CF0899">
        <w:trPr>
          <w:trHeight w:val="397"/>
        </w:trPr>
        <w:tc>
          <w:tcPr>
            <w:tcW w:w="412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H</w:t>
            </w: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416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L</w:t>
            </w:r>
          </w:p>
        </w:tc>
        <w:tc>
          <w:tcPr>
            <w:tcW w:w="90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noProof/>
              </w:rPr>
              <w:pict>
                <v:line id="Düz Bağlayıcı 7" o:spid="_x0000_s1026" style="position:absolute;flip:x;z-index:251657216;visibility:visible;mso-position-horizontal-relative:text;mso-position-vertical-relative:text" from="14.8pt,10.25pt" to="43.15pt,10.25pt">
                  <v:stroke endarrow="block"/>
                </v:line>
              </w:pict>
            </w: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 xml:space="preserve">                 Dinimizin güzel gördüğü, yapmamıza izin verdiği davranışlar.</w:t>
            </w:r>
          </w:p>
        </w:tc>
      </w:tr>
      <w:tr w:rsidR="00261A7F" w:rsidRPr="00CF0899">
        <w:trPr>
          <w:trHeight w:val="397"/>
        </w:trPr>
        <w:tc>
          <w:tcPr>
            <w:tcW w:w="412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H</w:t>
            </w: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416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M</w:t>
            </w:r>
          </w:p>
        </w:tc>
        <w:tc>
          <w:tcPr>
            <w:tcW w:w="90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noProof/>
              </w:rPr>
              <w:pict>
                <v:line id="Düz Bağlayıcı 6" o:spid="_x0000_s1027" style="position:absolute;flip:x;z-index:251655168;visibility:visible;mso-position-horizontal-relative:text;mso-position-vertical-relative:text" from="3.3pt,8.5pt" to="40.55pt,8.5pt">
                  <v:stroke endarrow="block"/>
                </v:line>
              </w:pict>
            </w: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 xml:space="preserve">                 Dinimizin yasakladığı, dinimize </w:t>
            </w: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  <w:u w:val="single"/>
              </w:rPr>
              <w:t>uygun</w:t>
            </w: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 xml:space="preserve"> </w:t>
            </w: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  <w:u w:val="single"/>
              </w:rPr>
              <w:t>olmayan</w:t>
            </w: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 xml:space="preserve"> davranışlar.</w:t>
            </w:r>
          </w:p>
        </w:tc>
      </w:tr>
      <w:tr w:rsidR="00261A7F" w:rsidRPr="00CF0899">
        <w:trPr>
          <w:trHeight w:val="397"/>
        </w:trPr>
        <w:tc>
          <w:tcPr>
            <w:tcW w:w="412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S</w:t>
            </w: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416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P</w:t>
            </w:r>
          </w:p>
        </w:tc>
        <w:tc>
          <w:tcPr>
            <w:tcW w:w="90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 xml:space="preserve">                Güzel ve iyi davranışlar yaptığımızda Allah’ın verdiği ödül.</w:t>
            </w:r>
          </w:p>
        </w:tc>
      </w:tr>
      <w:tr w:rsidR="00261A7F" w:rsidRPr="00CF0899">
        <w:trPr>
          <w:trHeight w:val="397"/>
        </w:trPr>
        <w:tc>
          <w:tcPr>
            <w:tcW w:w="412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G</w:t>
            </w: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416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H</w:t>
            </w:r>
          </w:p>
        </w:tc>
        <w:tc>
          <w:tcPr>
            <w:tcW w:w="90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 xml:space="preserve">                İslam dininin yasakladığı davranışları yaptığımızda yazılır</w:t>
            </w:r>
          </w:p>
        </w:tc>
      </w:tr>
      <w:tr w:rsidR="00261A7F" w:rsidRPr="00CF0899">
        <w:trPr>
          <w:trHeight w:val="397"/>
        </w:trPr>
        <w:tc>
          <w:tcPr>
            <w:tcW w:w="412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S</w:t>
            </w: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416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36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M</w:t>
            </w:r>
          </w:p>
        </w:tc>
        <w:tc>
          <w:tcPr>
            <w:tcW w:w="90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noProof/>
              </w:rPr>
              <w:pict>
                <v:line id="Düz Bağlayıcı 3" o:spid="_x0000_s1028" style="position:absolute;flip:x;z-index:251658240;visibility:visible;mso-position-horizontal-relative:text;mso-position-vertical-relative:text" from="8.1pt,8.8pt" to="33.35pt,9.3pt">
                  <v:stroke endarrow="block"/>
                </v:line>
              </w:pict>
            </w:r>
            <w:r>
              <w:rPr>
                <w:noProof/>
              </w:rPr>
              <w:pict>
                <v:line id="Düz Bağlayıcı 4" o:spid="_x0000_s1029" style="position:absolute;flip:x;z-index:251659264;visibility:visible;mso-position-horizontal-relative:text;mso-position-vertical-relative:text" from="-2.9pt,-8.2pt" to="34.35pt,-8.2pt">
                  <v:stroke endarrow="block"/>
                </v:line>
              </w:pict>
            </w:r>
            <w:r>
              <w:rPr>
                <w:noProof/>
              </w:rPr>
              <w:pict>
                <v:line id="Düz Bağlayıcı 5" o:spid="_x0000_s1030" style="position:absolute;flip:x;z-index:251656192;visibility:visible;mso-position-horizontal-relative:text;mso-position-vertical-relative:text" from="2.6pt,-35.2pt" to="39.85pt,-35.2pt">
                  <v:stroke endarrow="block"/>
                </v:line>
              </w:pict>
            </w: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 xml:space="preserve">                Bir kişi ile karşılaştığımızda verilir.</w:t>
            </w:r>
          </w:p>
        </w:tc>
      </w:tr>
    </w:tbl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color w:val="221E1F"/>
          <w:sz w:val="22"/>
          <w:szCs w:val="22"/>
        </w:rPr>
        <w:t>19.</w:t>
      </w:r>
      <w:r>
        <w:rPr>
          <w:rFonts w:ascii="Times New Roman" w:hAnsi="Times New Roman" w:cs="Times New Roman"/>
          <w:b/>
          <w:bCs/>
          <w:color w:val="221E1F"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color w:val="221E1F"/>
          <w:sz w:val="22"/>
          <w:szCs w:val="22"/>
        </w:rPr>
        <w:t xml:space="preserve">Aşağıdaki cümlelerden doğru olanların başına ‘ D ‘ , yanlış olanların başına ‘ Y ‘ harfi yazınız. 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color w:val="221E1F"/>
          <w:sz w:val="22"/>
          <w:szCs w:val="22"/>
        </w:rPr>
        <w:t>(5 puan)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>(       ) Zor durumda kalanlara yardım etmek sevaptır.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>(       ) İnsanlarla selamlaşmalıyız.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>(       ) Allah temizdir, temiz olanları sever.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>(       ) Güzel davranışlarda bulunmak hepimizin görevi değildir.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F0899">
        <w:rPr>
          <w:rFonts w:ascii="Times New Roman" w:hAnsi="Times New Roman" w:cs="Times New Roman"/>
          <w:sz w:val="22"/>
          <w:szCs w:val="22"/>
        </w:rPr>
        <w:t>(       ) Okulumuzu ve çevremizi temiz tutmalıyız.</w:t>
      </w: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F0899">
        <w:rPr>
          <w:rFonts w:ascii="Times New Roman" w:hAnsi="Times New Roman" w:cs="Times New Roman"/>
          <w:b/>
          <w:bCs/>
          <w:sz w:val="22"/>
          <w:szCs w:val="22"/>
        </w:rPr>
        <w:t>20.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F0899">
        <w:rPr>
          <w:rFonts w:ascii="Times New Roman" w:hAnsi="Times New Roman" w:cs="Times New Roman"/>
          <w:b/>
          <w:bCs/>
          <w:sz w:val="22"/>
          <w:szCs w:val="22"/>
        </w:rPr>
        <w:t>Aşağıda sol tarafta verilen dua örneklerini sağ taraftaki kullanım yerleriyle eşleştirin. (5 puan)</w: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880"/>
        <w:gridCol w:w="1620"/>
        <w:gridCol w:w="540"/>
        <w:gridCol w:w="5403"/>
      </w:tblGrid>
      <w:tr w:rsidR="00261A7F" w:rsidRPr="00CF0899">
        <w:tc>
          <w:tcPr>
            <w:tcW w:w="468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1</w:t>
            </w:r>
          </w:p>
        </w:tc>
        <w:tc>
          <w:tcPr>
            <w:tcW w:w="288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Allah şifa versin.</w:t>
            </w: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Yemekten kalkınca söylenir.</w:t>
            </w:r>
          </w:p>
        </w:tc>
      </w:tr>
      <w:tr w:rsidR="00261A7F" w:rsidRPr="00CF0899">
        <w:tc>
          <w:tcPr>
            <w:tcW w:w="468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2</w:t>
            </w:r>
          </w:p>
        </w:tc>
        <w:tc>
          <w:tcPr>
            <w:tcW w:w="288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Allah rahmet eylesin.</w:t>
            </w:r>
          </w:p>
        </w:tc>
        <w:tc>
          <w:tcPr>
            <w:tcW w:w="1620" w:type="dxa"/>
            <w:vMerge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Yemeğe başlarken söylenir</w:t>
            </w:r>
          </w:p>
        </w:tc>
      </w:tr>
      <w:tr w:rsidR="00261A7F" w:rsidRPr="00CF0899">
        <w:tc>
          <w:tcPr>
            <w:tcW w:w="468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3</w:t>
            </w:r>
          </w:p>
        </w:tc>
        <w:tc>
          <w:tcPr>
            <w:tcW w:w="288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Allah zihin açıklığı versin</w:t>
            </w:r>
          </w:p>
        </w:tc>
        <w:tc>
          <w:tcPr>
            <w:tcW w:w="1620" w:type="dxa"/>
            <w:vMerge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Hasta ziyaretinde söylenir</w:t>
            </w:r>
          </w:p>
        </w:tc>
      </w:tr>
      <w:tr w:rsidR="00261A7F" w:rsidRPr="00CF0899">
        <w:tc>
          <w:tcPr>
            <w:tcW w:w="468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4</w:t>
            </w:r>
          </w:p>
        </w:tc>
        <w:tc>
          <w:tcPr>
            <w:tcW w:w="288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Elhamdulüllah</w:t>
            </w:r>
          </w:p>
        </w:tc>
        <w:tc>
          <w:tcPr>
            <w:tcW w:w="1620" w:type="dxa"/>
            <w:vMerge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Birisi vefat ettiğinde (öldüğünde) söylenir.</w:t>
            </w:r>
          </w:p>
        </w:tc>
      </w:tr>
      <w:tr w:rsidR="00261A7F" w:rsidRPr="00CF0899">
        <w:tc>
          <w:tcPr>
            <w:tcW w:w="468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5</w:t>
            </w:r>
          </w:p>
        </w:tc>
        <w:tc>
          <w:tcPr>
            <w:tcW w:w="288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</w:rPr>
              <w:t>BismİllâhirRahmânirRahıym</w:t>
            </w:r>
          </w:p>
        </w:tc>
        <w:tc>
          <w:tcPr>
            <w:tcW w:w="1620" w:type="dxa"/>
            <w:vMerge/>
            <w:tcBorders>
              <w:bottom w:val="nil"/>
            </w:tcBorders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5403" w:type="dxa"/>
          </w:tcPr>
          <w:p w:rsidR="00261A7F" w:rsidRPr="00D72BA2" w:rsidRDefault="00261A7F" w:rsidP="00D72BA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D72BA2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Okula gelirken, sınava girerken söylenir</w:t>
            </w:r>
          </w:p>
        </w:tc>
      </w:tr>
    </w:tbl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31" type="#_x0000_t98" style="position:absolute;left:0;text-align:left;margin-left:85.15pt;margin-top:.6pt;width:347.15pt;height:53.85pt;z-index:251660288;visibility:visible">
            <v:textbox>
              <w:txbxContent>
                <w:p w:rsidR="00261A7F" w:rsidRDefault="00261A7F" w:rsidP="00A97E63">
                  <w:pPr>
                    <w:jc w:val="center"/>
                    <w:rPr>
                      <w:rFonts w:ascii="Monotype Corsiva" w:hAnsi="Monotype Corsiva" w:cs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Monotype Corsiva"/>
                      <w:sz w:val="28"/>
                      <w:szCs w:val="28"/>
                    </w:rPr>
                    <w:t>Allah katında sizin en hayırlınız, ahlâkı en güzel olanınızdır.                                    (Hadis-i Şerif)</w:t>
                  </w:r>
                </w:p>
              </w:txbxContent>
            </v:textbox>
          </v:shape>
        </w:pict>
      </w: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bookmarkStart w:id="0" w:name="_GoBack"/>
      <w:bookmarkEnd w:id="0"/>
    </w:p>
    <w:p w:rsidR="00261A7F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  <w:sectPr w:rsidR="00261A7F" w:rsidSect="000D0FC8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261A7F" w:rsidRPr="00CF0899" w:rsidRDefault="00261A7F" w:rsidP="00A656B6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sectPr w:rsidR="00261A7F" w:rsidRPr="00CF0899" w:rsidSect="006B7E4F">
      <w:type w:val="continuous"/>
      <w:pgSz w:w="11905" w:h="15840"/>
      <w:pgMar w:top="567" w:right="567" w:bottom="510" w:left="567" w:header="0" w:footer="0" w:gutter="0"/>
      <w:cols w:num="2" w:sep="1" w:space="56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73D30"/>
    <w:multiLevelType w:val="hybridMultilevel"/>
    <w:tmpl w:val="338266A8"/>
    <w:lvl w:ilvl="0" w:tplc="A0788920">
      <w:start w:val="1"/>
      <w:numFmt w:val="decimal"/>
      <w:lvlText w:val="%1."/>
      <w:lvlJc w:val="left"/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20" w:hanging="360"/>
      </w:pPr>
    </w:lvl>
    <w:lvl w:ilvl="2" w:tplc="041F001B">
      <w:start w:val="1"/>
      <w:numFmt w:val="lowerRoman"/>
      <w:lvlText w:val="%3."/>
      <w:lvlJc w:val="right"/>
      <w:pPr>
        <w:ind w:left="1440" w:hanging="180"/>
      </w:pPr>
    </w:lvl>
    <w:lvl w:ilvl="3" w:tplc="041F000F">
      <w:start w:val="1"/>
      <w:numFmt w:val="decimal"/>
      <w:lvlText w:val="%4."/>
      <w:lvlJc w:val="left"/>
      <w:pPr>
        <w:ind w:left="2160" w:hanging="360"/>
      </w:pPr>
    </w:lvl>
    <w:lvl w:ilvl="4" w:tplc="041F0019">
      <w:start w:val="1"/>
      <w:numFmt w:val="lowerLetter"/>
      <w:lvlText w:val="%5."/>
      <w:lvlJc w:val="left"/>
      <w:pPr>
        <w:ind w:left="2880" w:hanging="360"/>
      </w:pPr>
    </w:lvl>
    <w:lvl w:ilvl="5" w:tplc="041F001B">
      <w:start w:val="1"/>
      <w:numFmt w:val="lowerRoman"/>
      <w:lvlText w:val="%6."/>
      <w:lvlJc w:val="right"/>
      <w:pPr>
        <w:ind w:left="3600" w:hanging="180"/>
      </w:pPr>
    </w:lvl>
    <w:lvl w:ilvl="6" w:tplc="041F000F">
      <w:start w:val="1"/>
      <w:numFmt w:val="decimal"/>
      <w:lvlText w:val="%7."/>
      <w:lvlJc w:val="left"/>
      <w:pPr>
        <w:ind w:left="4320" w:hanging="360"/>
      </w:pPr>
    </w:lvl>
    <w:lvl w:ilvl="7" w:tplc="041F0019">
      <w:start w:val="1"/>
      <w:numFmt w:val="lowerLetter"/>
      <w:lvlText w:val="%8."/>
      <w:lvlJc w:val="left"/>
      <w:pPr>
        <w:ind w:left="5040" w:hanging="360"/>
      </w:pPr>
    </w:lvl>
    <w:lvl w:ilvl="8" w:tplc="041F001B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4AC"/>
    <w:rsid w:val="000B7C90"/>
    <w:rsid w:val="000D0FC8"/>
    <w:rsid w:val="000D573A"/>
    <w:rsid w:val="000F42DC"/>
    <w:rsid w:val="0018052C"/>
    <w:rsid w:val="001C37EC"/>
    <w:rsid w:val="0021055A"/>
    <w:rsid w:val="00233012"/>
    <w:rsid w:val="00261A7F"/>
    <w:rsid w:val="00285244"/>
    <w:rsid w:val="003A0CD9"/>
    <w:rsid w:val="003B0887"/>
    <w:rsid w:val="004451A9"/>
    <w:rsid w:val="00546113"/>
    <w:rsid w:val="00575698"/>
    <w:rsid w:val="005B26F1"/>
    <w:rsid w:val="005D7368"/>
    <w:rsid w:val="005F6A76"/>
    <w:rsid w:val="0061721F"/>
    <w:rsid w:val="0061732E"/>
    <w:rsid w:val="00687612"/>
    <w:rsid w:val="006B7E4F"/>
    <w:rsid w:val="007570C9"/>
    <w:rsid w:val="007F1215"/>
    <w:rsid w:val="008376FE"/>
    <w:rsid w:val="00862143"/>
    <w:rsid w:val="00865A11"/>
    <w:rsid w:val="008B165F"/>
    <w:rsid w:val="008E4764"/>
    <w:rsid w:val="008F0C9E"/>
    <w:rsid w:val="009B5CC0"/>
    <w:rsid w:val="00A6516F"/>
    <w:rsid w:val="00A656B6"/>
    <w:rsid w:val="00A67FFA"/>
    <w:rsid w:val="00A97E63"/>
    <w:rsid w:val="00AA2BBB"/>
    <w:rsid w:val="00B76A5B"/>
    <w:rsid w:val="00B83E55"/>
    <w:rsid w:val="00BB0284"/>
    <w:rsid w:val="00BD1BA5"/>
    <w:rsid w:val="00BE6BDD"/>
    <w:rsid w:val="00CD29C5"/>
    <w:rsid w:val="00CF0899"/>
    <w:rsid w:val="00CF3AED"/>
    <w:rsid w:val="00D444AC"/>
    <w:rsid w:val="00D72BA2"/>
    <w:rsid w:val="00EA3591"/>
    <w:rsid w:val="00ED2313"/>
    <w:rsid w:val="00F96299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CD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A0CD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4611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742</Words>
  <Characters>4235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 EĞİTİM ÖĞRETİM YILI</dc:title>
  <dc:subject/>
  <dc:creator>Gazi</dc:creator>
  <cp:keywords/>
  <dc:description/>
  <cp:lastModifiedBy>Edanur</cp:lastModifiedBy>
  <cp:revision>2</cp:revision>
  <dcterms:created xsi:type="dcterms:W3CDTF">2017-11-27T17:08:00Z</dcterms:created>
  <dcterms:modified xsi:type="dcterms:W3CDTF">2017-11-27T17:08:00Z</dcterms:modified>
</cp:coreProperties>
</file>