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7F21" w:rsidRPr="0024032A" w:rsidRDefault="00657F21" w:rsidP="00A25E2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………….</w:t>
      </w:r>
      <w:r w:rsidRPr="0024032A">
        <w:rPr>
          <w:b/>
          <w:bCs/>
          <w:sz w:val="28"/>
          <w:szCs w:val="28"/>
        </w:rPr>
        <w:t xml:space="preserve"> EĞİTİM-ÖĞRETİM YILI 100.YIL İLKOKULU </w:t>
      </w:r>
    </w:p>
    <w:p w:rsidR="00657F21" w:rsidRPr="0024032A" w:rsidRDefault="00657F21" w:rsidP="00A25E2A">
      <w:pPr>
        <w:jc w:val="center"/>
        <w:rPr>
          <w:b/>
          <w:bCs/>
          <w:sz w:val="28"/>
          <w:szCs w:val="28"/>
        </w:rPr>
      </w:pPr>
      <w:r w:rsidRPr="0024032A">
        <w:rPr>
          <w:b/>
          <w:bCs/>
          <w:sz w:val="28"/>
          <w:szCs w:val="28"/>
        </w:rPr>
        <w:t>DİN KÜLTÜRÜ VE AHLAK DERSİ 1.DÖNEM 1. YAZILI SORULARI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1-Bir yerden ayrılırken aşağıdakilerden hangisi söylenir?</w:t>
      </w:r>
    </w:p>
    <w:p w:rsidR="00657F21" w:rsidRDefault="00657F21" w:rsidP="00A25E2A">
      <w:r>
        <w:t>A)Hoş bulduk       B)Hoş geldiniz    C)Allah’a ısmarladık   D)Geçmiş olsun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2-Evimize gelip  bize “selamün aleyküm” diyen birine ne cevap vermeliyiz?</w:t>
      </w:r>
    </w:p>
    <w:p w:rsidR="00657F21" w:rsidRDefault="00657F21" w:rsidP="00A25E2A">
      <w:r>
        <w:t>A)Esselamü Aleyküm   B)Ve aleyküm selam  C)Hoş  bulduk     D)Selamlar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3-Yatmak üzere olan kardeşimize ya da annemize ne söylemeliyiz?</w:t>
      </w:r>
    </w:p>
    <w:p w:rsidR="00657F21" w:rsidRDefault="00657F21" w:rsidP="00A25E2A">
      <w:r>
        <w:t>A)Günaydın    B)Allah mesut etsin   C)Allah rahatlık versin   D)Afiyet olsun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4-Aşağıdakilerden hangisi besmelenin anlamıdır?</w:t>
      </w:r>
    </w:p>
    <w:p w:rsidR="00657F21" w:rsidRDefault="00657F21" w:rsidP="00A25E2A">
      <w:r>
        <w:t>A)Allah’tan başka ilah yoktur.      B)Hz.Muhammed onun kulu ve Resuludur.</w:t>
      </w:r>
    </w:p>
    <w:p w:rsidR="00657F21" w:rsidRDefault="00657F21" w:rsidP="00A25E2A">
      <w:r>
        <w:t>C)Rahman ve Rahim olan Allah’ın adıyla.     D)Allah’a çok şükürler olsun.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5-Aşağıdakilerden hangisi besmelenin kullanıldığı yerlerden biri değildir?</w:t>
      </w:r>
    </w:p>
    <w:p w:rsidR="00657F21" w:rsidRDefault="00657F21" w:rsidP="00A25E2A">
      <w:r>
        <w:t>A)Yatağa yatarken    B)Yemeğe başlarken   C)Tuvalete girerken    D)Kuran okumaya başlarken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6-Bize sayamayacağımız kadar çok nimet veren Rabbimize teşekkür etmek için aşağıdaki dualardan hangisini yaparız?</w:t>
      </w:r>
    </w:p>
    <w:p w:rsidR="00657F21" w:rsidRDefault="00657F21" w:rsidP="00A25E2A">
      <w:r>
        <w:t>A)Rahman ve Rahim olan Allah’ın adıyla    B)</w:t>
      </w:r>
      <w:r w:rsidRPr="005E1490">
        <w:t xml:space="preserve"> </w:t>
      </w:r>
      <w:r>
        <w:t>Allah’a çok şükürler olsun.</w:t>
      </w:r>
    </w:p>
    <w:p w:rsidR="00657F21" w:rsidRDefault="00657F21" w:rsidP="00A25E2A">
      <w:r>
        <w:t>C)</w:t>
      </w:r>
      <w:r w:rsidRPr="005E1490">
        <w:t xml:space="preserve"> </w:t>
      </w:r>
      <w:r>
        <w:t>Hz.Muhammed onun kulu ve Resuludur.     D)</w:t>
      </w:r>
      <w:r w:rsidRPr="005E1490">
        <w:t xml:space="preserve"> </w:t>
      </w:r>
      <w:r>
        <w:t>Allah’tan başka ilah yoktur.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7-Aşağıdakilerden hangisini yapmak bize sevap kazandırır?</w:t>
      </w:r>
    </w:p>
    <w:p w:rsidR="00657F21" w:rsidRDefault="00657F21" w:rsidP="00A25E2A">
      <w:r>
        <w:t>A)Arkadaşımızla alay etmek     B)Yalan söylemek     C)Sınavda kopya çekmek      D)Her gün dua etmek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8-Aşağıdakilerden hangisi günah işlememize sebep olur?</w:t>
      </w:r>
    </w:p>
    <w:p w:rsidR="00657F21" w:rsidRDefault="00657F21" w:rsidP="00A25E2A">
      <w:r>
        <w:t>A)Namaz kılmak   B)Kuran okumak    C)Başkasının malını izinsiz almak     D)Dua etmek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9)Bizi kötü yola götürecek her zaman pişman olacağımız iş ve davranışlara ne denir?</w:t>
      </w:r>
    </w:p>
    <w:p w:rsidR="00657F21" w:rsidRDefault="00657F21" w:rsidP="00A25E2A">
      <w:r>
        <w:t>A)Sevap             B)Hayırlı iş    C)Güzel söz     D)Günah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10)”Allah’ın izniyle olur” anlamında kullanılan söz aşağıdakilerden hangisidir?</w:t>
      </w:r>
    </w:p>
    <w:p w:rsidR="00657F21" w:rsidRDefault="00657F21" w:rsidP="00A25E2A">
      <w:r>
        <w:t>A)Maşallah     B)Bismillah    C)İnşallah     D)Çok şükür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11)Bir şeyi ya da kişiyi çok beğendiğimizde aşağıdakilerden hangisini söyleriz?</w:t>
      </w:r>
    </w:p>
    <w:p w:rsidR="00657F21" w:rsidRDefault="00657F21" w:rsidP="00196AE9">
      <w:r>
        <w:t>A)Maşallah     B)Bismillah    C)İnşallah     D)Çok şükür</w:t>
      </w:r>
    </w:p>
    <w:p w:rsidR="00657F21" w:rsidRDefault="00657F21" w:rsidP="00196AE9"/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12)Yeni doğan bebeklere aşağıdakilerden hangisi söylenir?</w:t>
      </w:r>
    </w:p>
    <w:p w:rsidR="00657F21" w:rsidRDefault="00657F21" w:rsidP="00A25E2A">
      <w:r>
        <w:t>A)Allah rahatlık versin    B)Allah mesut etsin   C)Allah uzun ömür versin   D)Allah rastgetirsin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13)Allah’ın varlığını ve birliğini aşağıdakilerden hangisi ile kabul etmiş oluruz?</w:t>
      </w:r>
    </w:p>
    <w:p w:rsidR="00657F21" w:rsidRDefault="00657F21" w:rsidP="00A25E2A">
      <w:r>
        <w:t>A)Bismillah   B)Kelime-i tevhid    C)Şükür     D)Kelime-i Şehadet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14)”Allah’tan başka ilah yoktur,Muhammed O’nun kulu ve Resuludür” Anlamı verilen söz aşağıdakilerden hangisidir?</w:t>
      </w:r>
    </w:p>
    <w:p w:rsidR="00657F21" w:rsidRDefault="00657F21" w:rsidP="00A25E2A">
      <w:r>
        <w:t>A)Kelime-i Tevhid   B)Kelime-i Şehadet    C)Besmele    D)Allah’a şükür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15)Müslüman olmak isteyen bir kişi aşağıdakilerden hangisini söyleyerek Müslüman olabilir?</w:t>
      </w:r>
    </w:p>
    <w:p w:rsidR="00657F21" w:rsidRDefault="00657F21" w:rsidP="00131465">
      <w:r>
        <w:t>A)</w:t>
      </w:r>
      <w:r w:rsidRPr="00131465">
        <w:t xml:space="preserve"> </w:t>
      </w:r>
      <w:r>
        <w:t>A)Kelime-i Tevhid   B)Kelime-i Şehadet    C)Besmele    D)Allah’a şükür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16)Hasta ziyaretinde aşağıdakilerden hangisi söylenir?</w:t>
      </w:r>
    </w:p>
    <w:p w:rsidR="00657F21" w:rsidRDefault="00657F21" w:rsidP="00A25E2A">
      <w:r>
        <w:t>A)Allah rahatlık versin   B)Allah’a Şükürler olsun   C)Allah şifa versin    D)Allah mesut etsin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17)Güzel olan her türlü işe başlarken aşağıdakilerden hangisi söylenir?</w:t>
      </w:r>
    </w:p>
    <w:p w:rsidR="00657F21" w:rsidRDefault="00657F21" w:rsidP="00A25E2A">
      <w:r>
        <w:t>A)Maşaallah   B)İnşallah   C)Bismillahirrahmanirrahim   D)Elhamdülillah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18)Sınava girerken aşağıdakilerden hangisini söyleriz?</w:t>
      </w:r>
    </w:p>
    <w:p w:rsidR="00657F21" w:rsidRDefault="00657F21" w:rsidP="00A25E2A">
      <w:r>
        <w:t>A)Allah’a ısmarladık   B)Allah’a şükür   C)Allah yardımcın olsun  D)Allah rahmet eylesin</w:t>
      </w:r>
    </w:p>
    <w:p w:rsidR="00657F21" w:rsidRPr="0024032A" w:rsidRDefault="00657F21" w:rsidP="00A25E2A">
      <w:pPr>
        <w:rPr>
          <w:b/>
          <w:bCs/>
        </w:rPr>
      </w:pPr>
      <w:r w:rsidRPr="0024032A">
        <w:rPr>
          <w:b/>
          <w:bCs/>
        </w:rPr>
        <w:t>19) Aşağıdakilerden hangisi sevaptır?</w:t>
      </w:r>
    </w:p>
    <w:p w:rsidR="00657F21" w:rsidRDefault="00657F21" w:rsidP="00A25E2A">
      <w:r>
        <w:t>A)Küfürlü konuşmak   B)Kavga etmek   C)Okul eşyalarını korumak   D)İsraf etmek</w:t>
      </w:r>
    </w:p>
    <w:p w:rsidR="00657F21" w:rsidRPr="0024032A" w:rsidRDefault="00657F21" w:rsidP="0024032A">
      <w:pPr>
        <w:rPr>
          <w:b/>
          <w:bCs/>
        </w:rPr>
      </w:pPr>
      <w:r w:rsidRPr="0024032A">
        <w:rPr>
          <w:b/>
          <w:bCs/>
        </w:rPr>
        <w:t>20)Aşağıdakilerden hangisi güzel bir davranıştır?</w:t>
      </w:r>
    </w:p>
    <w:p w:rsidR="00657F21" w:rsidRDefault="00657F21" w:rsidP="0024032A">
      <w:r>
        <w:t>A) Yere çöp atmak   B)Kavga etmek    C)Küfür etmek   D)Ağaç dikmek</w:t>
      </w:r>
    </w:p>
    <w:p w:rsidR="00657F21" w:rsidRPr="0024032A" w:rsidRDefault="00657F21" w:rsidP="0024032A">
      <w:pPr>
        <w:rPr>
          <w:b/>
          <w:bCs/>
        </w:rPr>
      </w:pPr>
      <w:r>
        <w:t xml:space="preserve">                                                                                          </w:t>
      </w:r>
      <w:r w:rsidRPr="0024032A">
        <w:rPr>
          <w:b/>
          <w:bCs/>
        </w:rPr>
        <w:t>Her soru 4 Puandır.</w:t>
      </w:r>
    </w:p>
    <w:sectPr w:rsidR="00657F21" w:rsidRPr="0024032A" w:rsidSect="00A118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E2A"/>
    <w:rsid w:val="00131465"/>
    <w:rsid w:val="00196AE9"/>
    <w:rsid w:val="0024032A"/>
    <w:rsid w:val="00372FEF"/>
    <w:rsid w:val="00565094"/>
    <w:rsid w:val="005E1490"/>
    <w:rsid w:val="00657F21"/>
    <w:rsid w:val="0095442F"/>
    <w:rsid w:val="00A1182A"/>
    <w:rsid w:val="00A25E2A"/>
    <w:rsid w:val="00A53D16"/>
    <w:rsid w:val="00AB1C9C"/>
    <w:rsid w:val="00AE157C"/>
    <w:rsid w:val="00B45806"/>
    <w:rsid w:val="00BC6548"/>
    <w:rsid w:val="00D33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82A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491</Words>
  <Characters>2802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lenovo</dc:creator>
  <cp:keywords/>
  <dc:description/>
  <cp:lastModifiedBy>Edanur</cp:lastModifiedBy>
  <cp:revision>2</cp:revision>
  <dcterms:created xsi:type="dcterms:W3CDTF">2017-09-29T10:47:00Z</dcterms:created>
  <dcterms:modified xsi:type="dcterms:W3CDTF">2017-09-29T10:47:00Z</dcterms:modified>
</cp:coreProperties>
</file>