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BC" w:rsidRPr="00AC0DF1" w:rsidRDefault="009075BC">
      <w:r>
        <w:rPr>
          <w:noProof/>
          <w:lang w:eastAsia="tr-TR"/>
        </w:rPr>
        <w:pict>
          <v:group id="_x0000_s1026" style="position:absolute;margin-left:9.5pt;margin-top:2.35pt;width:498.65pt;height:59pt;z-index:251658240" coordorigin="899,898" coordsize="9973,1180">
            <v:roundrect id="_x0000_s1027" style="position:absolute;left:899;top:898;width:3546;height:1180" arcsize="10923f" strokecolor="#f30" strokeweight="2.25pt">
              <v:textbox style="mso-next-textbox:#_x0000_s1027">
                <w:txbxContent>
                  <w:p w:rsidR="009075BC" w:rsidRPr="006D5868" w:rsidRDefault="009075BC" w:rsidP="005549DF">
                    <w:pPr>
                      <w:spacing w:after="0" w:line="240" w:lineRule="auto"/>
                      <w:ind w:left="-142"/>
                      <w:rPr>
                        <w:b/>
                        <w:bCs/>
                      </w:rPr>
                    </w:pPr>
                    <w:r w:rsidRPr="006D5868">
                      <w:rPr>
                        <w:b/>
                        <w:bCs/>
                      </w:rPr>
                      <w:t>ADI</w:t>
                    </w:r>
                    <w:r>
                      <w:rPr>
                        <w:b/>
                        <w:bCs/>
                      </w:rPr>
                      <w:t>M</w:t>
                    </w:r>
                    <w:r w:rsidRPr="006D5868">
                      <w:rPr>
                        <w:b/>
                        <w:bCs/>
                      </w:rPr>
                      <w:t>:</w:t>
                    </w:r>
                    <w:r>
                      <w:rPr>
                        <w:b/>
                        <w:bCs/>
                      </w:rPr>
                      <w:t>……………………..……………………</w:t>
                    </w:r>
                  </w:p>
                  <w:p w:rsidR="009075BC" w:rsidRDefault="009075BC" w:rsidP="005549DF">
                    <w:pPr>
                      <w:spacing w:after="0" w:line="240" w:lineRule="auto"/>
                      <w:ind w:left="-142"/>
                      <w:rPr>
                        <w:b/>
                        <w:bCs/>
                      </w:rPr>
                    </w:pPr>
                  </w:p>
                  <w:p w:rsidR="009075BC" w:rsidRPr="006D5868" w:rsidRDefault="009075BC" w:rsidP="005549DF">
                    <w:pPr>
                      <w:spacing w:after="0" w:line="240" w:lineRule="auto"/>
                      <w:ind w:left="-142"/>
                      <w:rPr>
                        <w:b/>
                        <w:bCs/>
                      </w:rPr>
                    </w:pPr>
                    <w:r w:rsidRPr="006D5868">
                      <w:rPr>
                        <w:b/>
                        <w:bCs/>
                      </w:rPr>
                      <w:t>SOYADI</w:t>
                    </w:r>
                    <w:r>
                      <w:rPr>
                        <w:b/>
                        <w:bCs/>
                      </w:rPr>
                      <w:t>M</w:t>
                    </w:r>
                    <w:r w:rsidRPr="006D5868">
                      <w:rPr>
                        <w:b/>
                        <w:bCs/>
                      </w:rPr>
                      <w:t>:</w:t>
                    </w:r>
                    <w:r>
                      <w:rPr>
                        <w:b/>
                        <w:bCs/>
                      </w:rPr>
                      <w:t>……..………….………….……</w:t>
                    </w:r>
                  </w:p>
                  <w:p w:rsidR="009075BC" w:rsidRPr="006D5868" w:rsidRDefault="009075BC" w:rsidP="005549DF">
                    <w:pPr>
                      <w:ind w:left="-142"/>
                      <w:rPr>
                        <w:b/>
                        <w:bCs/>
                      </w:rPr>
                    </w:pPr>
                  </w:p>
                </w:txbxContent>
              </v:textbox>
            </v:roundrect>
            <v:roundrect id="_x0000_s1028" style="position:absolute;left:4445;top:898;width:3933;height:1180" arcsize="10923f">
              <v:textbox style="mso-next-textbox:#_x0000_s1028">
                <w:txbxContent>
                  <w:p w:rsidR="009075BC" w:rsidRDefault="009075BC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………… İLKOKULU</w:t>
                    </w:r>
                  </w:p>
                  <w:p w:rsidR="009075BC" w:rsidRPr="00211ACF" w:rsidRDefault="009075BC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………</w:t>
                    </w:r>
                    <w:r w:rsidRPr="00211ACF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EĞİTİM-ÖĞRETİM YILI </w:t>
                    </w:r>
                  </w:p>
                  <w:p w:rsidR="009075BC" w:rsidRDefault="009075BC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4/B SINIFI DİN KÜL. VE A.BİL.</w:t>
                    </w:r>
                    <w:r w:rsidRPr="00211ACF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DERSİ</w:t>
                    </w:r>
                  </w:p>
                  <w:p w:rsidR="009075BC" w:rsidRPr="00211ACF" w:rsidRDefault="009075BC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211ACF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1. DÖNEM 1.YAZILI SINAVI</w:t>
                    </w:r>
                  </w:p>
                </w:txbxContent>
              </v:textbox>
            </v:roundrect>
            <v:roundrect id="_x0000_s1029" style="position:absolute;left:8378;top:898;width:2494;height:1180" arcsize="10923f" strokecolor="#f30" strokeweight="2.25pt">
              <v:textbox style="mso-next-textbox:#_x0000_s1029">
                <w:txbxContent>
                  <w:p w:rsidR="009075BC" w:rsidRPr="00211ACF" w:rsidRDefault="009075BC" w:rsidP="005549DF">
                    <w:pPr>
                      <w:jc w:val="center"/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 w:cs="Comic Sans MS"/>
                        <w:b/>
                        <w:bCs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9075BC" w:rsidRDefault="009075BC" w:rsidP="00211ACF"/>
    <w:p w:rsidR="009075BC" w:rsidRPr="00AC0DF1" w:rsidRDefault="009075BC" w:rsidP="00211ACF"/>
    <w:p w:rsidR="009075BC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E7EE2">
        <w:rPr>
          <w:rFonts w:ascii="Cambria" w:hAnsi="Cambria" w:cs="Cambria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10.75pt;height:108pt;visibility:visible">
            <v:imagedata r:id="rId5" o:title=""/>
          </v:shape>
        </w:pict>
      </w:r>
    </w:p>
    <w:p w:rsidR="009075BC" w:rsidRPr="00AC0669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C0669">
        <w:rPr>
          <w:rFonts w:ascii="Cambria" w:hAnsi="Cambria" w:cs="Cambria"/>
          <w:b/>
          <w:bCs/>
          <w:sz w:val="24"/>
          <w:szCs w:val="24"/>
        </w:rPr>
        <w:t>---------------------------------------------------------------------------------------------------------------------------------B) Aşağıda sol sütunda verilen seçenekleri, sağ sütunda verilen cümlelerle eşleştiriniz.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Hasta ziyaretine gidince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1) Hz. Allah razı olsun.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 xml:space="preserve">(     ) Evden çıkarken 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2) Hz. Allah şifalar versin.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Yeni çocuk sahibi olan birine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3) Hz. Allah rahatlık versin.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Birinden bir iyilik görünce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4) Hz. Allah kazadan korusun.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Sınava girene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5) Hz. Allah’a ısmarladık.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Yakını ölen birine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6) Hz. Allah zihin açıklığı verdin.</w:t>
      </w:r>
    </w:p>
    <w:p w:rsidR="009075BC" w:rsidRPr="00AC0669" w:rsidRDefault="009075BC" w:rsidP="00F93714">
      <w:pPr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Yolculuğa çıkana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7) Hz. Allah rahmet eylesin.</w:t>
      </w:r>
    </w:p>
    <w:p w:rsidR="009075BC" w:rsidRPr="00AC0669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Uyumaya giden birine</w:t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</w:r>
      <w:r w:rsidRPr="00AC0669">
        <w:rPr>
          <w:rFonts w:ascii="Cambria" w:hAnsi="Cambria" w:cs="Cambria"/>
          <w:sz w:val="24"/>
          <w:szCs w:val="24"/>
        </w:rPr>
        <w:tab/>
        <w:t>8) Hz. Allah analı - babalı büyütsün.</w:t>
      </w:r>
    </w:p>
    <w:p w:rsidR="009075BC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C0669">
        <w:rPr>
          <w:rFonts w:ascii="Cambria" w:hAnsi="Cambria" w:cs="Cambria"/>
          <w:b/>
          <w:bCs/>
          <w:sz w:val="24"/>
          <w:szCs w:val="24"/>
        </w:rPr>
        <w:t>-----------------------------------------------------------------------------------------------------------------------------</w:t>
      </w:r>
    </w:p>
    <w:p w:rsidR="009075BC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C0669">
        <w:rPr>
          <w:rFonts w:ascii="Cambria" w:hAnsi="Cambria" w:cs="Cambria"/>
          <w:b/>
          <w:bCs/>
          <w:sz w:val="24"/>
          <w:szCs w:val="24"/>
        </w:rPr>
        <w:t>C) Aşağıdaki sevap kutusuna yapılması sevap olan 5 şey, günah</w:t>
      </w:r>
      <w:r>
        <w:rPr>
          <w:rFonts w:ascii="Cambria" w:hAnsi="Cambria" w:cs="Cambria"/>
          <w:b/>
          <w:bCs/>
          <w:sz w:val="24"/>
          <w:szCs w:val="24"/>
        </w:rPr>
        <w:t xml:space="preserve"> kutusuna günah olan 5 şey yaz.</w:t>
      </w:r>
    </w:p>
    <w:p w:rsidR="009075BC" w:rsidRDefault="009075BC" w:rsidP="00AC066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5"/>
        <w:gridCol w:w="283"/>
        <w:gridCol w:w="4904"/>
      </w:tblGrid>
      <w:tr w:rsidR="009075BC" w:rsidRPr="00AE7EE2">
        <w:tc>
          <w:tcPr>
            <w:tcW w:w="4775" w:type="dxa"/>
            <w:shd w:val="clear" w:color="auto" w:fill="D9D9D9"/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Sevap kutusu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D9D9D9"/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  <w:shd w:val="clear" w:color="auto" w:fill="D9D9D9"/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Günah kutusu</w:t>
            </w:r>
          </w:p>
        </w:tc>
      </w:tr>
      <w:tr w:rsidR="009075BC" w:rsidRPr="00AE7EE2">
        <w:tc>
          <w:tcPr>
            <w:tcW w:w="4775" w:type="dxa"/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</w:tcPr>
          <w:p w:rsidR="009075BC" w:rsidRPr="00AE7EE2" w:rsidRDefault="009075BC" w:rsidP="00AE7EE2">
            <w:pPr>
              <w:pStyle w:val="ListParagraph"/>
              <w:spacing w:after="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1)</w:t>
            </w:r>
          </w:p>
        </w:tc>
      </w:tr>
      <w:tr w:rsidR="009075BC" w:rsidRPr="00AE7EE2">
        <w:tc>
          <w:tcPr>
            <w:tcW w:w="4775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2)</w:t>
            </w:r>
          </w:p>
        </w:tc>
      </w:tr>
      <w:tr w:rsidR="009075BC" w:rsidRPr="00AE7EE2">
        <w:tc>
          <w:tcPr>
            <w:tcW w:w="4775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3)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3)</w:t>
            </w:r>
          </w:p>
        </w:tc>
      </w:tr>
      <w:tr w:rsidR="009075BC" w:rsidRPr="00AE7EE2">
        <w:tc>
          <w:tcPr>
            <w:tcW w:w="4775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4)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4)</w:t>
            </w:r>
          </w:p>
        </w:tc>
      </w:tr>
      <w:tr w:rsidR="009075BC" w:rsidRPr="00AE7EE2">
        <w:tc>
          <w:tcPr>
            <w:tcW w:w="4775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5)</w:t>
            </w:r>
          </w:p>
        </w:tc>
        <w:tc>
          <w:tcPr>
            <w:tcW w:w="283" w:type="dxa"/>
            <w:tcBorders>
              <w:top w:val="nil"/>
            </w:tcBorders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4904" w:type="dxa"/>
          </w:tcPr>
          <w:p w:rsidR="009075BC" w:rsidRPr="00AE7EE2" w:rsidRDefault="009075BC" w:rsidP="00AE7EE2">
            <w:pPr>
              <w:pStyle w:val="ListParagraph"/>
              <w:spacing w:after="120" w:line="240" w:lineRule="auto"/>
              <w:ind w:left="0"/>
              <w:rPr>
                <w:rFonts w:ascii="Cambria" w:hAnsi="Cambria" w:cs="Cambria"/>
                <w:sz w:val="24"/>
                <w:szCs w:val="24"/>
              </w:rPr>
            </w:pPr>
            <w:r w:rsidRPr="00AE7EE2">
              <w:rPr>
                <w:rFonts w:ascii="Cambria" w:hAnsi="Cambria" w:cs="Cambria"/>
                <w:sz w:val="24"/>
                <w:szCs w:val="24"/>
              </w:rPr>
              <w:t>5)</w:t>
            </w:r>
          </w:p>
        </w:tc>
      </w:tr>
    </w:tbl>
    <w:p w:rsidR="009075BC" w:rsidRPr="00AC0669" w:rsidRDefault="009075BC" w:rsidP="00AC0669">
      <w:pPr>
        <w:pStyle w:val="ListParagraph"/>
        <w:spacing w:after="120" w:line="240" w:lineRule="auto"/>
        <w:ind w:left="0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------------------------------------------------------------------------------------------------------------------------------</w:t>
      </w:r>
    </w:p>
    <w:p w:rsidR="009075BC" w:rsidRDefault="009075BC" w:rsidP="009C316D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  <w:sectPr w:rsidR="009075BC" w:rsidSect="00F9371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D) </w:t>
      </w:r>
      <w:r w:rsidRPr="00AC0669">
        <w:rPr>
          <w:rFonts w:ascii="Cambria" w:hAnsi="Cambria" w:cs="Cambria"/>
          <w:b/>
          <w:bCs/>
          <w:sz w:val="24"/>
          <w:szCs w:val="24"/>
        </w:rPr>
        <w:t>Aşağıdaki ifadelerden doğru olanların başına ‘D’, yanlış olanların başına ‘Y’ yazınız.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Zor durumda kalanlara yardım etmek sevaptır.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Selamlaşmak insanlar arasındaki sevgiyi artırır.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İyi bir Müslüman olmak için temiz olmaya gerek yoktur.</w:t>
      </w: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Besmele çekmekle, başlayacağımız işlerde Allah’tan yardım isteriz.</w:t>
      </w: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Biz Müslümanların kutsal kitabı Kuran-ı Kerim’dir.</w:t>
      </w: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Peygamber Efendimiz’in adı Hz. Muhammed Mustafa (S.A.V.) ‘dir.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Yapılan hayırlı bir işe karşı Yüce Allah tarafından verilen mükafata “günah” denir.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Günah olan davranışlardan kaçınıp iyi davranışlara yönelirsek Allah’ın takdirini kazanırız.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Hırsızlık yapmak, yalan söylemek, dedi kodu yapmak günahtır.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C0669">
        <w:rPr>
          <w:rFonts w:ascii="Cambria" w:hAnsi="Cambria" w:cs="Cambria"/>
          <w:sz w:val="24"/>
          <w:szCs w:val="24"/>
        </w:rPr>
        <w:t>(     ) Allah’a şükür edersek sahip olduğumuz nimetler azalır.</w:t>
      </w:r>
    </w:p>
    <w:p w:rsidR="009075BC" w:rsidRPr="00AC0669" w:rsidRDefault="009075BC" w:rsidP="00E56E6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E</w:t>
      </w:r>
      <w:r w:rsidRPr="00AC0669">
        <w:rPr>
          <w:rFonts w:ascii="Cambria" w:hAnsi="Cambria" w:cs="Cambria"/>
          <w:b/>
          <w:bCs/>
          <w:sz w:val="24"/>
          <w:szCs w:val="24"/>
        </w:rPr>
        <w:t>) Aşağıdaki test sorularını cevaplandırınız.</w:t>
      </w:r>
    </w:p>
    <w:p w:rsidR="009075BC" w:rsidRDefault="009075BC" w:rsidP="00E56E61">
      <w:pPr>
        <w:spacing w:after="0" w:line="240" w:lineRule="auto"/>
        <w:rPr>
          <w:rStyle w:val="Strong"/>
          <w:rFonts w:ascii="Cambria" w:hAnsi="Cambria" w:cs="Cambria"/>
          <w:b w:val="0"/>
          <w:bCs w:val="0"/>
          <w:sz w:val="24"/>
          <w:szCs w:val="24"/>
        </w:rPr>
      </w:pPr>
    </w:p>
    <w:p w:rsidR="009075BC" w:rsidRPr="00AF1E89" w:rsidRDefault="009075BC" w:rsidP="00E56E6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Style w:val="Strong"/>
          <w:rFonts w:ascii="Cambria" w:hAnsi="Cambria" w:cs="Cambria"/>
          <w:b w:val="0"/>
          <w:bCs w:val="0"/>
          <w:sz w:val="24"/>
          <w:szCs w:val="24"/>
        </w:rPr>
        <w:t xml:space="preserve">1) </w:t>
      </w:r>
      <w:r w:rsidRPr="00AF1E89">
        <w:rPr>
          <w:rFonts w:ascii="Cambria" w:hAnsi="Cambria" w:cs="Cambria"/>
          <w:b/>
          <w:bCs/>
          <w:sz w:val="24"/>
          <w:szCs w:val="24"/>
        </w:rPr>
        <w:t>Herhangi bir işe başlarken söylememiz gereken söz aşağıdakilerden hangisidir?</w:t>
      </w:r>
    </w:p>
    <w:p w:rsidR="009075BC" w:rsidRPr="00AF1E89" w:rsidRDefault="009075BC" w:rsidP="00F93714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 Elhamdülillah</w:t>
      </w:r>
      <w:r w:rsidRPr="00AF1E89">
        <w:rPr>
          <w:rFonts w:ascii="Cambria" w:hAnsi="Cambria" w:cs="Cambria"/>
          <w:sz w:val="24"/>
          <w:szCs w:val="24"/>
        </w:rPr>
        <w:tab/>
      </w:r>
    </w:p>
    <w:p w:rsidR="009075BC" w:rsidRPr="00AF1E89" w:rsidRDefault="009075BC" w:rsidP="00F93714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B) Bismillahirrahmanirrahim</w:t>
      </w:r>
      <w:r w:rsidRPr="00AF1E89">
        <w:rPr>
          <w:rFonts w:ascii="Cambria" w:hAnsi="Cambria" w:cs="Cambria"/>
          <w:sz w:val="24"/>
          <w:szCs w:val="24"/>
        </w:rPr>
        <w:tab/>
      </w:r>
      <w:r w:rsidRPr="00AF1E89">
        <w:rPr>
          <w:rFonts w:ascii="Cambria" w:hAnsi="Cambria" w:cs="Cambria"/>
          <w:sz w:val="24"/>
          <w:szCs w:val="24"/>
        </w:rPr>
        <w:tab/>
      </w:r>
    </w:p>
    <w:p w:rsidR="009075BC" w:rsidRPr="00AF1E89" w:rsidRDefault="009075BC" w:rsidP="00F93714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La ilahe illallah Muhammedürrasulüllah</w:t>
      </w:r>
    </w:p>
    <w:p w:rsidR="009075BC" w:rsidRPr="00AF1E89" w:rsidRDefault="009075BC" w:rsidP="00F93714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Eşhedü en la ilahe illallah ve eşhedü enne muhammeden abdühü ve resulühü.</w:t>
      </w:r>
    </w:p>
    <w:p w:rsidR="009075BC" w:rsidRPr="00AF1E89" w:rsidRDefault="009075BC" w:rsidP="0061597B">
      <w:pPr>
        <w:spacing w:after="0" w:line="240" w:lineRule="auto"/>
        <w:rPr>
          <w:rStyle w:val="Strong"/>
          <w:rFonts w:ascii="Cambria" w:hAnsi="Cambria" w:cs="Cambria"/>
          <w:sz w:val="24"/>
          <w:szCs w:val="24"/>
        </w:rPr>
      </w:pPr>
      <w:r w:rsidRPr="00AF1E89">
        <w:rPr>
          <w:rStyle w:val="Strong"/>
          <w:rFonts w:ascii="Cambria" w:hAnsi="Cambria" w:cs="Cambria"/>
          <w:sz w:val="24"/>
          <w:szCs w:val="24"/>
        </w:rPr>
        <w:t>-----------------------------------------------------</w:t>
      </w:r>
    </w:p>
    <w:p w:rsidR="009075BC" w:rsidRPr="00AF1E89" w:rsidRDefault="009075BC" w:rsidP="00E56E61">
      <w:pPr>
        <w:tabs>
          <w:tab w:val="left" w:pos="2355"/>
          <w:tab w:val="left" w:pos="6090"/>
        </w:tabs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2) “Eşhedü enlâ …………. illallah ve eşhedü …….. Muhammeden abduhû ve ………….”</w:t>
      </w:r>
    </w:p>
    <w:p w:rsidR="009075BC" w:rsidRPr="00AF1E89" w:rsidRDefault="009075BC" w:rsidP="00E56E61">
      <w:pPr>
        <w:tabs>
          <w:tab w:val="left" w:pos="2355"/>
          <w:tab w:val="left" w:pos="6090"/>
        </w:tabs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Yukarıdaki boşluklara sırasıyla hangi kelimeleri yazarsak Kelime–i Şehadet’i doğru yazmış oluruz?</w:t>
      </w:r>
    </w:p>
    <w:p w:rsidR="009075BC" w:rsidRPr="00AF1E89" w:rsidRDefault="009075BC" w:rsidP="00F93714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 ilâhi – resûlüh – enne</w:t>
      </w:r>
    </w:p>
    <w:p w:rsidR="009075BC" w:rsidRPr="00AF1E89" w:rsidRDefault="009075BC" w:rsidP="00F93714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B) enne – ilâhe – rasûlüh</w:t>
      </w:r>
    </w:p>
    <w:p w:rsidR="009075BC" w:rsidRPr="00AF1E89" w:rsidRDefault="009075BC" w:rsidP="00F93714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ilâhe – ve – enne</w:t>
      </w:r>
    </w:p>
    <w:p w:rsidR="009075BC" w:rsidRPr="00AF1E89" w:rsidRDefault="009075BC" w:rsidP="00F93714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ilâhe – enne – rasûluh</w:t>
      </w:r>
    </w:p>
    <w:p w:rsidR="009075BC" w:rsidRPr="00AF1E89" w:rsidRDefault="009075BC" w:rsidP="0042260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-----------------------------------------------------------</w:t>
      </w:r>
    </w:p>
    <w:p w:rsidR="009075BC" w:rsidRPr="00AF1E89" w:rsidRDefault="009075BC" w:rsidP="00E56E6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3) “Bismillâhirrahmânirrahim” anlamı aşağıdakilerden hangisidir?</w:t>
      </w:r>
    </w:p>
    <w:p w:rsidR="009075BC" w:rsidRPr="00AF1E89" w:rsidRDefault="009075BC" w:rsidP="00F93714">
      <w:pPr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 Allah’ın selamı üzerinde olsun.</w:t>
      </w:r>
    </w:p>
    <w:p w:rsidR="009075BC" w:rsidRPr="00AF1E89" w:rsidRDefault="009075BC" w:rsidP="00F93714">
      <w:pPr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B) Allah yardımcın olsun.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</w:t>
      </w:r>
      <w:r>
        <w:rPr>
          <w:rFonts w:ascii="Cambria" w:hAnsi="Cambria" w:cs="Cambria"/>
          <w:sz w:val="24"/>
          <w:szCs w:val="24"/>
        </w:rPr>
        <w:t xml:space="preserve"> </w:t>
      </w:r>
      <w:r w:rsidRPr="00AF1E89">
        <w:rPr>
          <w:rFonts w:ascii="Cambria" w:hAnsi="Cambria" w:cs="Cambria"/>
          <w:sz w:val="24"/>
          <w:szCs w:val="24"/>
        </w:rPr>
        <w:t xml:space="preserve">Rahman ve Rahim olan Allah’ın adıyla başlarım. </w:t>
      </w:r>
    </w:p>
    <w:p w:rsidR="009075BC" w:rsidRPr="00AF1E89" w:rsidRDefault="009075BC" w:rsidP="00F93714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Allah birdir.</w:t>
      </w:r>
    </w:p>
    <w:p w:rsidR="009075BC" w:rsidRPr="00AF1E89" w:rsidRDefault="009075BC" w:rsidP="00AC0DF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-----------------------------------------------------------</w:t>
      </w:r>
    </w:p>
    <w:p w:rsidR="009075BC" w:rsidRPr="00AF1E89" w:rsidRDefault="009075BC" w:rsidP="004F1476">
      <w:pPr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4) “ Selam ün Aleyküm “ ün anlamı aşağıdakilerden hangisidir?</w:t>
      </w:r>
    </w:p>
    <w:p w:rsidR="009075BC" w:rsidRPr="00AF1E89" w:rsidRDefault="009075BC" w:rsidP="004F1476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 Allah’ım bana yardım et.                                       B) </w:t>
      </w:r>
      <w:r>
        <w:rPr>
          <w:rFonts w:ascii="Cambria" w:hAnsi="Cambria" w:cs="Cambria"/>
          <w:sz w:val="24"/>
          <w:szCs w:val="24"/>
        </w:rPr>
        <w:t>Allah’ın selamı</w:t>
      </w:r>
      <w:r w:rsidRPr="00AF1E89">
        <w:rPr>
          <w:rFonts w:ascii="Cambria" w:hAnsi="Cambria" w:cs="Cambria"/>
          <w:sz w:val="24"/>
          <w:szCs w:val="24"/>
        </w:rPr>
        <w:t xml:space="preserve">, rahmet ve bereketi üzerine olsun.                </w:t>
      </w:r>
    </w:p>
    <w:p w:rsidR="009075BC" w:rsidRPr="00AF1E89" w:rsidRDefault="009075BC" w:rsidP="004F1476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Allah seni bağışlasın.                                             D) Allah rahmet eylesin.</w:t>
      </w:r>
    </w:p>
    <w:p w:rsidR="009075BC" w:rsidRPr="00AF1E89" w:rsidRDefault="009075BC" w:rsidP="0042260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--------------------------------------------------------</w:t>
      </w:r>
    </w:p>
    <w:p w:rsidR="009075BC" w:rsidRPr="00AF1E89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5) ‘Sübhaneke’ duasının sadece cenaze namazlarında okunan kısmı hangisidir?</w:t>
      </w:r>
    </w:p>
    <w:p w:rsidR="009075BC" w:rsidRPr="00AF1E89" w:rsidRDefault="009075BC" w:rsidP="0061597B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 Ve Teala ceddük      B) Ve la ilahe ğayruk</w:t>
      </w:r>
    </w:p>
    <w:p w:rsidR="009075BC" w:rsidRPr="00AF1E89" w:rsidRDefault="009075BC" w:rsidP="0061597B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Ve tebara kesmük   D) Ve celle senaük</w:t>
      </w:r>
    </w:p>
    <w:p w:rsidR="009075BC" w:rsidRPr="00AF1E89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-------------------------------------------------------</w:t>
      </w:r>
    </w:p>
    <w:p w:rsidR="009075BC" w:rsidRPr="00AF1E89" w:rsidRDefault="009075BC" w:rsidP="0044572F">
      <w:pPr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6) Aşağıdakilerden</w:t>
      </w:r>
      <w:r>
        <w:rPr>
          <w:rFonts w:ascii="Cambria" w:hAnsi="Cambria" w:cs="Cambria"/>
          <w:b/>
          <w:bCs/>
          <w:sz w:val="24"/>
          <w:szCs w:val="24"/>
        </w:rPr>
        <w:t xml:space="preserve"> hangisi iyi huylardan DEĞİLDİR</w:t>
      </w:r>
      <w:r w:rsidRPr="00AF1E89">
        <w:rPr>
          <w:rFonts w:ascii="Cambria" w:hAnsi="Cambria" w:cs="Cambria"/>
          <w:b/>
          <w:bCs/>
          <w:sz w:val="24"/>
          <w:szCs w:val="24"/>
        </w:rPr>
        <w:t>?</w:t>
      </w:r>
    </w:p>
    <w:p w:rsidR="009075BC" w:rsidRPr="00AF1E89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 Dedikodu yapmak.  B) Herkesle iyi geçinmek                    </w:t>
      </w:r>
    </w:p>
    <w:p w:rsidR="009075BC" w:rsidRPr="00AF1E89" w:rsidRDefault="009075BC" w:rsidP="00AF1E89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C) Çok çalışmak.    </w:t>
      </w:r>
      <w:r>
        <w:rPr>
          <w:rFonts w:ascii="Cambria" w:hAnsi="Cambria" w:cs="Cambria"/>
          <w:sz w:val="24"/>
          <w:szCs w:val="24"/>
        </w:rPr>
        <w:tab/>
        <w:t xml:space="preserve">     </w:t>
      </w:r>
      <w:r w:rsidRPr="00AF1E89">
        <w:rPr>
          <w:rFonts w:ascii="Cambria" w:hAnsi="Cambria" w:cs="Cambria"/>
          <w:sz w:val="24"/>
          <w:szCs w:val="24"/>
        </w:rPr>
        <w:t>D) Doğru olmak</w:t>
      </w:r>
    </w:p>
    <w:p w:rsidR="009075BC" w:rsidRPr="00AF1E89" w:rsidRDefault="009075BC" w:rsidP="00AC0DF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-------------------------------------------------------</w:t>
      </w:r>
    </w:p>
    <w:p w:rsidR="009075BC" w:rsidRPr="00AF1E89" w:rsidRDefault="009075BC" w:rsidP="0044572F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7) Din ile güzel ahlak arasındaki ilişki nedir?</w:t>
      </w:r>
    </w:p>
    <w:p w:rsidR="009075BC" w:rsidRPr="00AF1E89" w:rsidRDefault="009075BC" w:rsidP="0044572F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 Din, güzel ahlaklı olmamızı sağlar.</w:t>
      </w:r>
    </w:p>
    <w:p w:rsidR="009075BC" w:rsidRPr="00AF1E89" w:rsidRDefault="009075BC" w:rsidP="0044572F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B) İkisi arasında bir ilişki yoktur.</w:t>
      </w:r>
    </w:p>
    <w:p w:rsidR="009075BC" w:rsidRPr="00AF1E89" w:rsidRDefault="009075BC" w:rsidP="0044572F">
      <w:pPr>
        <w:tabs>
          <w:tab w:val="left" w:pos="2355"/>
          <w:tab w:val="left" w:pos="6090"/>
        </w:tabs>
        <w:spacing w:after="0"/>
        <w:jc w:val="both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Din, insanı güzel ahlaktan uzaklaştırır.</w:t>
      </w:r>
    </w:p>
    <w:p w:rsidR="009075BC" w:rsidRPr="00AF1E89" w:rsidRDefault="009075BC" w:rsidP="0044572F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Güzel ahlaklı kişiler dinden uzaklaşır.</w:t>
      </w:r>
    </w:p>
    <w:p w:rsidR="009075BC" w:rsidRPr="00AF1E89" w:rsidRDefault="009075BC" w:rsidP="0044572F">
      <w:pPr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8) Müslüman olmak isteyen bir kişi ilk olarak ne yapmalıdır?</w:t>
      </w:r>
    </w:p>
    <w:p w:rsidR="009075BC" w:rsidRPr="00AF1E89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 Besmeleyle                       </w:t>
      </w:r>
    </w:p>
    <w:p w:rsidR="009075BC" w:rsidRPr="00AF1E89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B) Kelime -i   Şahadetle                   </w:t>
      </w:r>
    </w:p>
    <w:p w:rsidR="009075BC" w:rsidRPr="00AF1E89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C) Kelime-i  Tevhitle                       </w:t>
      </w:r>
    </w:p>
    <w:p w:rsidR="009075BC" w:rsidRPr="00AF1E89" w:rsidRDefault="009075BC" w:rsidP="0044572F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Şükretmekle</w:t>
      </w:r>
    </w:p>
    <w:p w:rsidR="009075BC" w:rsidRPr="00AF1E89" w:rsidRDefault="009075BC" w:rsidP="00AC0DF1">
      <w:pPr>
        <w:pStyle w:val="NoSpacing"/>
        <w:rPr>
          <w:rFonts w:ascii="Cambria" w:hAnsi="Cambria" w:cs="Cambria"/>
        </w:rPr>
      </w:pPr>
      <w:r w:rsidRPr="00AF1E89">
        <w:rPr>
          <w:rFonts w:ascii="Cambria" w:hAnsi="Cambria" w:cs="Cambria"/>
          <w:b/>
          <w:bCs/>
        </w:rPr>
        <w:t>-------------------------------------------------</w:t>
      </w:r>
    </w:p>
    <w:p w:rsidR="009075BC" w:rsidRPr="00AF1E89" w:rsidRDefault="009075BC" w:rsidP="0044572F">
      <w:pPr>
        <w:spacing w:after="0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9) “La ilahe illallah Muhammedün resulullah” cümlesi neyin okunuşudur?</w:t>
      </w:r>
    </w:p>
    <w:p w:rsidR="009075BC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</w:p>
    <w:p w:rsidR="009075BC" w:rsidRPr="00AF1E89" w:rsidRDefault="009075BC" w:rsidP="0044572F">
      <w:pPr>
        <w:spacing w:after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 Kelime-i şehadet     B) Besmele      </w:t>
      </w:r>
    </w:p>
    <w:p w:rsidR="009075BC" w:rsidRPr="00AF1E89" w:rsidRDefault="009075BC" w:rsidP="0044572F">
      <w:pPr>
        <w:pStyle w:val="ListeParagraf1"/>
        <w:ind w:left="0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C) Fatiha                      D) Kelime-i tevhit</w:t>
      </w:r>
    </w:p>
    <w:p w:rsidR="009075BC" w:rsidRPr="00AF1E89" w:rsidRDefault="009075BC" w:rsidP="0042260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10) Aşağıdaki davranışlardan hangisi bize sevap kazandırır?</w:t>
      </w:r>
    </w:p>
    <w:p w:rsidR="009075BC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A)Arkadaşlarımızla alay etmek          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B) Yalan söylemek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C)Hırsızlık yapmak                            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D) Yaşlı bir insana yardımcı olmak.</w:t>
      </w:r>
    </w:p>
    <w:p w:rsidR="009075BC" w:rsidRPr="00AF1E89" w:rsidRDefault="009075BC" w:rsidP="00AF1E89">
      <w:pPr>
        <w:spacing w:after="0" w:line="240" w:lineRule="auto"/>
        <w:ind w:hanging="9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-----------------------------------------------------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11) Müslümanların ibadet ettikleri yere ne ad verilir?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>A)cami      B) minare      C) kilise      D) mabet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</w:t>
      </w:r>
    </w:p>
    <w:p w:rsidR="009075BC" w:rsidRDefault="009075BC" w:rsidP="00AF1E89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 xml:space="preserve">12) </w:t>
      </w:r>
      <w:r>
        <w:rPr>
          <w:rFonts w:ascii="Cambria" w:hAnsi="Cambria" w:cs="Cambria"/>
          <w:b/>
          <w:bCs/>
          <w:sz w:val="24"/>
          <w:szCs w:val="24"/>
        </w:rPr>
        <w:t>Yalan söylememek, insanlar hakkında kötü düşünmemek, günahlardan uzak durmak nasıl bir davranıştır?</w:t>
      </w:r>
    </w:p>
    <w:p w:rsidR="009075BC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A) Beden Temizliği         B) Kalp Temizliği </w:t>
      </w:r>
    </w:p>
    <w:p w:rsidR="009075BC" w:rsidRPr="00AF1E89" w:rsidRDefault="009075BC" w:rsidP="00AF1E89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AF1E89">
        <w:rPr>
          <w:rFonts w:ascii="Cambria" w:hAnsi="Cambria" w:cs="Cambria"/>
          <w:sz w:val="24"/>
          <w:szCs w:val="24"/>
        </w:rPr>
        <w:t xml:space="preserve">C) Çevre Temizliği </w:t>
      </w:r>
      <w:r w:rsidRPr="00AF1E89">
        <w:rPr>
          <w:rFonts w:ascii="Cambria" w:hAnsi="Cambria" w:cs="Cambria"/>
          <w:sz w:val="24"/>
          <w:szCs w:val="24"/>
        </w:rPr>
        <w:tab/>
        <w:t xml:space="preserve">         D) Elbise Temizliği</w:t>
      </w:r>
    </w:p>
    <w:p w:rsidR="009075BC" w:rsidRPr="00AF1E89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</w:t>
      </w:r>
    </w:p>
    <w:p w:rsidR="009075BC" w:rsidRDefault="009075BC" w:rsidP="00AC0DF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 xml:space="preserve">13) </w:t>
      </w:r>
      <w:r>
        <w:rPr>
          <w:rFonts w:ascii="Cambria" w:hAnsi="Cambria" w:cs="Cambria"/>
          <w:b/>
          <w:bCs/>
          <w:sz w:val="24"/>
          <w:szCs w:val="24"/>
        </w:rPr>
        <w:t>Aşağıdakilerden hangisi bir duadır?</w:t>
      </w:r>
    </w:p>
    <w:p w:rsidR="009075BC" w:rsidRDefault="009075BC" w:rsidP="00AC0DF1">
      <w:pPr>
        <w:spacing w:after="0" w:line="240" w:lineRule="auto"/>
        <w:rPr>
          <w:rFonts w:ascii="Cambria" w:hAnsi="Cambria" w:cs="Cambria"/>
          <w:sz w:val="24"/>
          <w:szCs w:val="24"/>
        </w:rPr>
      </w:pPr>
    </w:p>
    <w:p w:rsidR="009075BC" w:rsidRPr="000A7587" w:rsidRDefault="009075BC" w:rsidP="00AC0DF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A7587">
        <w:rPr>
          <w:rFonts w:ascii="Cambria" w:hAnsi="Cambria" w:cs="Cambria"/>
          <w:sz w:val="24"/>
          <w:szCs w:val="24"/>
        </w:rPr>
        <w:t xml:space="preserve">A) Allah’ın cezası. </w:t>
      </w:r>
    </w:p>
    <w:p w:rsidR="009075BC" w:rsidRPr="000A7587" w:rsidRDefault="009075BC" w:rsidP="00AC0DF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A7587">
        <w:rPr>
          <w:rFonts w:ascii="Cambria" w:hAnsi="Cambria" w:cs="Cambria"/>
          <w:sz w:val="24"/>
          <w:szCs w:val="24"/>
        </w:rPr>
        <w:t>B) Allah yardımcın olsun.</w:t>
      </w:r>
    </w:p>
    <w:p w:rsidR="009075BC" w:rsidRPr="000A7587" w:rsidRDefault="009075BC" w:rsidP="00AC0DF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A7587">
        <w:rPr>
          <w:rFonts w:ascii="Cambria" w:hAnsi="Cambria" w:cs="Cambria"/>
          <w:sz w:val="24"/>
          <w:szCs w:val="24"/>
        </w:rPr>
        <w:t>C) Allah’ından bulasın.</w:t>
      </w:r>
    </w:p>
    <w:p w:rsidR="009075BC" w:rsidRPr="000A7587" w:rsidRDefault="009075BC" w:rsidP="00AC0DF1">
      <w:pPr>
        <w:spacing w:after="0" w:line="240" w:lineRule="auto"/>
        <w:rPr>
          <w:rFonts w:ascii="Cambria" w:hAnsi="Cambria" w:cs="Cambria"/>
          <w:sz w:val="24"/>
          <w:szCs w:val="24"/>
        </w:rPr>
      </w:pPr>
      <w:r w:rsidRPr="000A7587">
        <w:rPr>
          <w:rFonts w:ascii="Cambria" w:hAnsi="Cambria" w:cs="Cambria"/>
          <w:sz w:val="24"/>
          <w:szCs w:val="24"/>
        </w:rPr>
        <w:t>D) Hay Allah.</w:t>
      </w:r>
    </w:p>
    <w:p w:rsidR="009075BC" w:rsidRPr="00AF1E89" w:rsidRDefault="009075BC" w:rsidP="0042260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</w:t>
      </w:r>
    </w:p>
    <w:p w:rsidR="009075BC" w:rsidRDefault="009075BC" w:rsidP="0061597B">
      <w:pPr>
        <w:pStyle w:val="NoSpacing"/>
        <w:rPr>
          <w:rFonts w:ascii="Cambria" w:hAnsi="Cambria" w:cs="Cambria"/>
          <w:b/>
          <w:bCs/>
        </w:rPr>
      </w:pPr>
      <w:r w:rsidRPr="00AF1E89">
        <w:rPr>
          <w:rFonts w:ascii="Cambria" w:hAnsi="Cambria" w:cs="Cambria"/>
          <w:b/>
          <w:bCs/>
        </w:rPr>
        <w:t xml:space="preserve">14) </w:t>
      </w:r>
      <w:r>
        <w:rPr>
          <w:rFonts w:ascii="Cambria" w:hAnsi="Cambria" w:cs="Cambria"/>
          <w:b/>
          <w:bCs/>
        </w:rPr>
        <w:t>Aşağıdakilerden hangisi GÜNAHTIR?</w:t>
      </w:r>
    </w:p>
    <w:p w:rsidR="009075BC" w:rsidRDefault="009075BC" w:rsidP="0061597B">
      <w:pPr>
        <w:pStyle w:val="NoSpacing"/>
        <w:rPr>
          <w:rFonts w:ascii="Cambria" w:hAnsi="Cambria" w:cs="Cambria"/>
        </w:rPr>
      </w:pPr>
    </w:p>
    <w:p w:rsidR="009075BC" w:rsidRPr="00F45820" w:rsidRDefault="009075BC" w:rsidP="0061597B">
      <w:pPr>
        <w:pStyle w:val="NoSpacing"/>
        <w:rPr>
          <w:rFonts w:ascii="Cambria" w:hAnsi="Cambria" w:cs="Cambria"/>
        </w:rPr>
      </w:pPr>
      <w:r w:rsidRPr="00F45820">
        <w:rPr>
          <w:rFonts w:ascii="Cambria" w:hAnsi="Cambria" w:cs="Cambria"/>
        </w:rPr>
        <w:t>A) Güler yüzlü olmak.</w:t>
      </w:r>
    </w:p>
    <w:p w:rsidR="009075BC" w:rsidRPr="00F45820" w:rsidRDefault="009075BC" w:rsidP="0061597B">
      <w:pPr>
        <w:pStyle w:val="NoSpacing"/>
        <w:rPr>
          <w:rFonts w:ascii="Cambria" w:hAnsi="Cambria" w:cs="Cambria"/>
        </w:rPr>
      </w:pPr>
      <w:r w:rsidRPr="00F45820">
        <w:rPr>
          <w:rFonts w:ascii="Cambria" w:hAnsi="Cambria" w:cs="Cambria"/>
        </w:rPr>
        <w:t>B) Ağaçlara zarar vermek.</w:t>
      </w:r>
    </w:p>
    <w:p w:rsidR="009075BC" w:rsidRPr="00F45820" w:rsidRDefault="009075BC" w:rsidP="0061597B">
      <w:pPr>
        <w:pStyle w:val="NoSpacing"/>
        <w:rPr>
          <w:rFonts w:ascii="Cambria" w:hAnsi="Cambria" w:cs="Cambria"/>
        </w:rPr>
      </w:pPr>
      <w:r w:rsidRPr="00F45820">
        <w:rPr>
          <w:rFonts w:ascii="Cambria" w:hAnsi="Cambria" w:cs="Cambria"/>
        </w:rPr>
        <w:t>C) Komşulara yardım etmek.</w:t>
      </w:r>
    </w:p>
    <w:p w:rsidR="009075BC" w:rsidRPr="00F45820" w:rsidRDefault="009075BC" w:rsidP="0061597B">
      <w:pPr>
        <w:pStyle w:val="NoSpacing"/>
        <w:rPr>
          <w:rFonts w:ascii="Cambria" w:hAnsi="Cambria" w:cs="Cambria"/>
        </w:rPr>
      </w:pPr>
      <w:r w:rsidRPr="00F45820">
        <w:rPr>
          <w:rFonts w:ascii="Cambria" w:hAnsi="Cambria" w:cs="Cambria"/>
        </w:rPr>
        <w:t>D) Okul araç-gereçleri korumak.</w:t>
      </w:r>
    </w:p>
    <w:p w:rsidR="009075BC" w:rsidRPr="00AF1E89" w:rsidRDefault="009075BC" w:rsidP="00422601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>------------------------------------------------------</w:t>
      </w:r>
    </w:p>
    <w:p w:rsidR="009075BC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 xml:space="preserve">15) </w:t>
      </w:r>
      <w:r>
        <w:rPr>
          <w:rFonts w:ascii="Cambria" w:hAnsi="Cambria" w:cs="Cambria"/>
          <w:b/>
          <w:bCs/>
          <w:sz w:val="24"/>
          <w:szCs w:val="24"/>
        </w:rPr>
        <w:t>‘Sübhaneke’ duasını aşağıya yazınız.</w:t>
      </w:r>
    </w:p>
    <w:p w:rsidR="009075BC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_____________________________________________________</w:t>
      </w:r>
    </w:p>
    <w:p w:rsidR="009075BC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_____________________________________________________</w:t>
      </w:r>
    </w:p>
    <w:p w:rsidR="009075BC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______________________________________________________</w:t>
      </w:r>
    </w:p>
    <w:p w:rsidR="009075BC" w:rsidRPr="00AE2EE7" w:rsidRDefault="009075BC" w:rsidP="0061597B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______________________________________________________</w:t>
      </w:r>
    </w:p>
    <w:p w:rsidR="009075BC" w:rsidRPr="00AF1E89" w:rsidRDefault="009075BC" w:rsidP="002E7E3C">
      <w:pPr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_____________________________________________________</w:t>
      </w:r>
      <w:r w:rsidRPr="00AF1E89">
        <w:rPr>
          <w:rFonts w:ascii="Cambria" w:hAnsi="Cambria" w:cs="Cambria"/>
          <w:b/>
          <w:bCs/>
          <w:sz w:val="24"/>
          <w:szCs w:val="24"/>
        </w:rPr>
        <w:t xml:space="preserve"> </w:t>
      </w:r>
    </w:p>
    <w:p w:rsidR="009075BC" w:rsidRPr="00AF1E89" w:rsidRDefault="009075BC" w:rsidP="002E7E3C">
      <w:pPr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 xml:space="preserve"> </w:t>
      </w:r>
    </w:p>
    <w:p w:rsidR="009075BC" w:rsidRPr="00AF1E89" w:rsidRDefault="009075BC" w:rsidP="00422601">
      <w:pPr>
        <w:rPr>
          <w:rFonts w:ascii="Cambria" w:hAnsi="Cambria" w:cs="Cambria"/>
          <w:b/>
          <w:bCs/>
          <w:sz w:val="24"/>
          <w:szCs w:val="24"/>
        </w:rPr>
      </w:pPr>
      <w:r w:rsidRPr="00AF1E89">
        <w:rPr>
          <w:rFonts w:ascii="Cambria" w:hAnsi="Cambria" w:cs="Cambria"/>
          <w:b/>
          <w:bCs/>
          <w:sz w:val="24"/>
          <w:szCs w:val="24"/>
        </w:rPr>
        <w:tab/>
      </w:r>
      <w:r w:rsidRPr="00AF1E89">
        <w:rPr>
          <w:rFonts w:ascii="Cambria" w:hAnsi="Cambria" w:cs="Cambria"/>
          <w:b/>
          <w:bCs/>
          <w:sz w:val="24"/>
          <w:szCs w:val="24"/>
        </w:rPr>
        <w:tab/>
      </w:r>
      <w:r w:rsidRPr="00AF1E89">
        <w:rPr>
          <w:rFonts w:ascii="Cambria" w:hAnsi="Cambria" w:cs="Cambria"/>
          <w:b/>
          <w:bCs/>
          <w:sz w:val="24"/>
          <w:szCs w:val="24"/>
        </w:rPr>
        <w:tab/>
        <w:t>HEPİNİZE BAŞARILAR…</w:t>
      </w:r>
    </w:p>
    <w:sectPr w:rsidR="009075BC" w:rsidRPr="00AF1E89" w:rsidSect="00E56E61">
      <w:type w:val="continuous"/>
      <w:pgSz w:w="11906" w:h="16838"/>
      <w:pgMar w:top="426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946"/>
    <w:multiLevelType w:val="hybridMultilevel"/>
    <w:tmpl w:val="5338DC1C"/>
    <w:lvl w:ilvl="0" w:tplc="D3C60F38">
      <w:start w:val="1"/>
      <w:numFmt w:val="upperLetter"/>
      <w:lvlText w:val="%1)"/>
      <w:lvlJc w:val="left"/>
      <w:pPr>
        <w:ind w:left="318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23" w:hanging="360"/>
      </w:pPr>
    </w:lvl>
    <w:lvl w:ilvl="2" w:tplc="041F001B">
      <w:start w:val="1"/>
      <w:numFmt w:val="lowerRoman"/>
      <w:lvlText w:val="%3."/>
      <w:lvlJc w:val="right"/>
      <w:pPr>
        <w:ind w:left="1743" w:hanging="180"/>
      </w:pPr>
    </w:lvl>
    <w:lvl w:ilvl="3" w:tplc="041F000F">
      <w:start w:val="1"/>
      <w:numFmt w:val="decimal"/>
      <w:lvlText w:val="%4."/>
      <w:lvlJc w:val="left"/>
      <w:pPr>
        <w:ind w:left="2463" w:hanging="360"/>
      </w:pPr>
    </w:lvl>
    <w:lvl w:ilvl="4" w:tplc="041F0019">
      <w:start w:val="1"/>
      <w:numFmt w:val="lowerLetter"/>
      <w:lvlText w:val="%5."/>
      <w:lvlJc w:val="left"/>
      <w:pPr>
        <w:ind w:left="3183" w:hanging="360"/>
      </w:pPr>
    </w:lvl>
    <w:lvl w:ilvl="5" w:tplc="041F001B">
      <w:start w:val="1"/>
      <w:numFmt w:val="lowerRoman"/>
      <w:lvlText w:val="%6."/>
      <w:lvlJc w:val="right"/>
      <w:pPr>
        <w:ind w:left="3903" w:hanging="180"/>
      </w:pPr>
    </w:lvl>
    <w:lvl w:ilvl="6" w:tplc="041F000F">
      <w:start w:val="1"/>
      <w:numFmt w:val="decimal"/>
      <w:lvlText w:val="%7."/>
      <w:lvlJc w:val="left"/>
      <w:pPr>
        <w:ind w:left="4623" w:hanging="360"/>
      </w:pPr>
    </w:lvl>
    <w:lvl w:ilvl="7" w:tplc="041F0019">
      <w:start w:val="1"/>
      <w:numFmt w:val="lowerLetter"/>
      <w:lvlText w:val="%8."/>
      <w:lvlJc w:val="left"/>
      <w:pPr>
        <w:ind w:left="5343" w:hanging="360"/>
      </w:pPr>
    </w:lvl>
    <w:lvl w:ilvl="8" w:tplc="041F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BBC06A7"/>
    <w:multiLevelType w:val="hybridMultilevel"/>
    <w:tmpl w:val="E5B01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94E24"/>
    <w:multiLevelType w:val="hybridMultilevel"/>
    <w:tmpl w:val="9C9EDBBC"/>
    <w:lvl w:ilvl="0" w:tplc="64FA45BC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6" w:hanging="360"/>
      </w:pPr>
    </w:lvl>
    <w:lvl w:ilvl="2" w:tplc="041F001B">
      <w:start w:val="1"/>
      <w:numFmt w:val="lowerRoman"/>
      <w:lvlText w:val="%3."/>
      <w:lvlJc w:val="right"/>
      <w:pPr>
        <w:ind w:left="2016" w:hanging="180"/>
      </w:pPr>
    </w:lvl>
    <w:lvl w:ilvl="3" w:tplc="041F000F">
      <w:start w:val="1"/>
      <w:numFmt w:val="decimal"/>
      <w:lvlText w:val="%4."/>
      <w:lvlJc w:val="left"/>
      <w:pPr>
        <w:ind w:left="2736" w:hanging="360"/>
      </w:pPr>
    </w:lvl>
    <w:lvl w:ilvl="4" w:tplc="041F0019">
      <w:start w:val="1"/>
      <w:numFmt w:val="lowerLetter"/>
      <w:lvlText w:val="%5."/>
      <w:lvlJc w:val="left"/>
      <w:pPr>
        <w:ind w:left="3456" w:hanging="360"/>
      </w:pPr>
    </w:lvl>
    <w:lvl w:ilvl="5" w:tplc="041F001B">
      <w:start w:val="1"/>
      <w:numFmt w:val="lowerRoman"/>
      <w:lvlText w:val="%6."/>
      <w:lvlJc w:val="right"/>
      <w:pPr>
        <w:ind w:left="4176" w:hanging="180"/>
      </w:pPr>
    </w:lvl>
    <w:lvl w:ilvl="6" w:tplc="041F000F">
      <w:start w:val="1"/>
      <w:numFmt w:val="decimal"/>
      <w:lvlText w:val="%7."/>
      <w:lvlJc w:val="left"/>
      <w:pPr>
        <w:ind w:left="4896" w:hanging="360"/>
      </w:pPr>
    </w:lvl>
    <w:lvl w:ilvl="7" w:tplc="041F0019">
      <w:start w:val="1"/>
      <w:numFmt w:val="lowerLetter"/>
      <w:lvlText w:val="%8."/>
      <w:lvlJc w:val="left"/>
      <w:pPr>
        <w:ind w:left="5616" w:hanging="360"/>
      </w:pPr>
    </w:lvl>
    <w:lvl w:ilvl="8" w:tplc="041F001B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31152997"/>
    <w:multiLevelType w:val="hybridMultilevel"/>
    <w:tmpl w:val="C4522C9C"/>
    <w:lvl w:ilvl="0" w:tplc="55424C5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833DAF"/>
    <w:multiLevelType w:val="hybridMultilevel"/>
    <w:tmpl w:val="551C7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DB6CD8"/>
    <w:multiLevelType w:val="hybridMultilevel"/>
    <w:tmpl w:val="149639D4"/>
    <w:lvl w:ilvl="0" w:tplc="C3E6F97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Comic Sans MS" w:hint="default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ACF"/>
    <w:rsid w:val="000255AC"/>
    <w:rsid w:val="00097474"/>
    <w:rsid w:val="000A7587"/>
    <w:rsid w:val="000C1599"/>
    <w:rsid w:val="0017333A"/>
    <w:rsid w:val="00180419"/>
    <w:rsid w:val="001B3744"/>
    <w:rsid w:val="001C02FE"/>
    <w:rsid w:val="00211ACF"/>
    <w:rsid w:val="00216636"/>
    <w:rsid w:val="002247D7"/>
    <w:rsid w:val="00262E5A"/>
    <w:rsid w:val="002B0766"/>
    <w:rsid w:val="002D2EE5"/>
    <w:rsid w:val="002E1A60"/>
    <w:rsid w:val="002E7E3C"/>
    <w:rsid w:val="002F4B61"/>
    <w:rsid w:val="00302448"/>
    <w:rsid w:val="00343A18"/>
    <w:rsid w:val="00373327"/>
    <w:rsid w:val="003A1DEB"/>
    <w:rsid w:val="003E537A"/>
    <w:rsid w:val="00403E93"/>
    <w:rsid w:val="00422601"/>
    <w:rsid w:val="0044572F"/>
    <w:rsid w:val="00456F72"/>
    <w:rsid w:val="004869BF"/>
    <w:rsid w:val="004E0A82"/>
    <w:rsid w:val="004F1476"/>
    <w:rsid w:val="004F1728"/>
    <w:rsid w:val="00536FDE"/>
    <w:rsid w:val="00547F4D"/>
    <w:rsid w:val="005549DF"/>
    <w:rsid w:val="005636C6"/>
    <w:rsid w:val="00584DEF"/>
    <w:rsid w:val="005C5DAD"/>
    <w:rsid w:val="0061597B"/>
    <w:rsid w:val="0061735E"/>
    <w:rsid w:val="00662D3C"/>
    <w:rsid w:val="006D5868"/>
    <w:rsid w:val="006F6BF1"/>
    <w:rsid w:val="00700C5F"/>
    <w:rsid w:val="007039C9"/>
    <w:rsid w:val="007F10FF"/>
    <w:rsid w:val="007F52E9"/>
    <w:rsid w:val="00862CCA"/>
    <w:rsid w:val="00864220"/>
    <w:rsid w:val="00874886"/>
    <w:rsid w:val="009075BC"/>
    <w:rsid w:val="009610A1"/>
    <w:rsid w:val="009C316D"/>
    <w:rsid w:val="00A7451B"/>
    <w:rsid w:val="00AC0669"/>
    <w:rsid w:val="00AC0DEC"/>
    <w:rsid w:val="00AC0DF1"/>
    <w:rsid w:val="00AE2EE7"/>
    <w:rsid w:val="00AE7EE2"/>
    <w:rsid w:val="00AF1E89"/>
    <w:rsid w:val="00AF4BCA"/>
    <w:rsid w:val="00AF59BA"/>
    <w:rsid w:val="00B80534"/>
    <w:rsid w:val="00BA645F"/>
    <w:rsid w:val="00BB28C4"/>
    <w:rsid w:val="00BF64DA"/>
    <w:rsid w:val="00C26381"/>
    <w:rsid w:val="00C34540"/>
    <w:rsid w:val="00C6348A"/>
    <w:rsid w:val="00CA3926"/>
    <w:rsid w:val="00D00379"/>
    <w:rsid w:val="00D7104E"/>
    <w:rsid w:val="00D776C9"/>
    <w:rsid w:val="00DB0C61"/>
    <w:rsid w:val="00DF6C67"/>
    <w:rsid w:val="00E56E61"/>
    <w:rsid w:val="00E77106"/>
    <w:rsid w:val="00EC61C3"/>
    <w:rsid w:val="00ED6D4B"/>
    <w:rsid w:val="00EE0DDA"/>
    <w:rsid w:val="00EF364F"/>
    <w:rsid w:val="00F20FB4"/>
    <w:rsid w:val="00F3197E"/>
    <w:rsid w:val="00F45820"/>
    <w:rsid w:val="00F8255C"/>
    <w:rsid w:val="00F93714"/>
    <w:rsid w:val="00FB5302"/>
    <w:rsid w:val="00FC2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9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645F"/>
    <w:pPr>
      <w:ind w:left="720"/>
    </w:pPr>
  </w:style>
  <w:style w:type="character" w:styleId="Strong">
    <w:name w:val="Strong"/>
    <w:basedOn w:val="DefaultParagraphFont"/>
    <w:uiPriority w:val="99"/>
    <w:qFormat/>
    <w:rsid w:val="00DB0C61"/>
    <w:rPr>
      <w:b/>
      <w:bCs/>
    </w:rPr>
  </w:style>
  <w:style w:type="table" w:styleId="TableGrid">
    <w:name w:val="Table Grid"/>
    <w:basedOn w:val="TableNormal"/>
    <w:uiPriority w:val="99"/>
    <w:rsid w:val="00D7104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80534"/>
    <w:rPr>
      <w:rFonts w:ascii="Times New Roman" w:eastAsia="Times New Roman" w:hAnsi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422601"/>
    <w:pPr>
      <w:spacing w:after="0" w:line="240" w:lineRule="auto"/>
      <w:ind w:left="720"/>
    </w:pPr>
    <w:rPr>
      <w:rFonts w:cs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F9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8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853</Words>
  <Characters>4865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2</cp:revision>
  <dcterms:created xsi:type="dcterms:W3CDTF">2017-09-29T15:42:00Z</dcterms:created>
  <dcterms:modified xsi:type="dcterms:W3CDTF">2017-09-29T15:42:00Z</dcterms:modified>
</cp:coreProperties>
</file>