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512"/>
        <w:gridCol w:w="512"/>
        <w:gridCol w:w="512"/>
        <w:gridCol w:w="512"/>
        <w:gridCol w:w="1181"/>
        <w:gridCol w:w="1489"/>
        <w:gridCol w:w="2380"/>
        <w:gridCol w:w="1589"/>
        <w:gridCol w:w="2616"/>
        <w:gridCol w:w="3632"/>
      </w:tblGrid>
      <w:tr w:rsidR="00FC2C14" w:rsidRPr="00033618">
        <w:trPr>
          <w:cantSplit/>
          <w:trHeight w:val="1762"/>
        </w:trPr>
        <w:tc>
          <w:tcPr>
            <w:tcW w:w="499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0" w:name="_Hlk492658334"/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ÖĞRENME ALANI</w:t>
            </w:r>
          </w:p>
        </w:tc>
        <w:tc>
          <w:tcPr>
            <w:tcW w:w="1489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ALT ÖĞRENME ALANLARI</w:t>
            </w:r>
          </w:p>
        </w:tc>
        <w:tc>
          <w:tcPr>
            <w:tcW w:w="2380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589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BECERİLER VE ÖZELLİKLER</w:t>
            </w:r>
          </w:p>
        </w:tc>
        <w:tc>
          <w:tcPr>
            <w:tcW w:w="2616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DERS İÇİ VE DİĞER DERSLERLE İLİŞKİLENDİRME, ARA DİSİPLİNLER,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ATATÜRKÇÜLÜK</w:t>
            </w:r>
          </w:p>
        </w:tc>
        <w:tc>
          <w:tcPr>
            <w:tcW w:w="3632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AÇIKLAMALAR</w:t>
            </w:r>
          </w:p>
        </w:tc>
      </w:tr>
      <w:bookmarkEnd w:id="0"/>
      <w:tr w:rsidR="00FC2C14" w:rsidRPr="00033618">
        <w:trPr>
          <w:trHeight w:val="2111"/>
        </w:trPr>
        <w:tc>
          <w:tcPr>
            <w:tcW w:w="499" w:type="dxa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numPr>
                <w:ilvl w:val="0"/>
                <w:numId w:val="1"/>
              </w:numPr>
              <w:ind w:right="113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</w:t>
            </w:r>
          </w:p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18 – 22 EYLÜL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z w:val="20"/>
                <w:szCs w:val="20"/>
              </w:rPr>
              <w:t>SAYILAR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 4, 5 ve 6 basamaklı doğal sayıları okur ve yazar.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2. 4, 5 ve 6 basamaklı doğal sayıların bölüklerini ve basa-maklarını, basamaklarındaki rakamların basamak değerlerini belirtir.</w:t>
            </w:r>
          </w:p>
        </w:tc>
        <w:tc>
          <w:tcPr>
            <w:tcW w:w="1589" w:type="dxa"/>
            <w:vMerge w:val="restar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616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32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 En büyük ve en küçük 4, 5 ve 6 basamaklı doğal sayılar buldurulur.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 xml:space="preserve"> [!] 5 ve 6 basamaklı doğal sayılar için basamak tablosu kullandırılır.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 xml:space="preserve">[!] Ara basamaklarında “0” olan sayılar da incelenir. 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[!]Basamaklarındaki rakamları veya bölüklerindeki sayıları verilen doğal sayıları yazdırma etkinlikleri de yaptırılır.</w:t>
            </w:r>
          </w:p>
        </w:tc>
      </w:tr>
      <w:tr w:rsidR="00FC2C14" w:rsidRPr="00033618">
        <w:trPr>
          <w:trHeight w:val="793"/>
        </w:trPr>
        <w:tc>
          <w:tcPr>
            <w:tcW w:w="499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1.ÜNİTE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25 – 29 EYLÜL</w:t>
            </w:r>
          </w:p>
        </w:tc>
        <w:tc>
          <w:tcPr>
            <w:tcW w:w="498" w:type="dxa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z w:val="20"/>
                <w:szCs w:val="20"/>
              </w:rPr>
              <w:t>SAYILAR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3- 4, 5 ve 6 basamaklı doğal sayıları çözümler.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32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 Ara basamaklarında tekrar eden rakamlar ve sıfır bulunan sayılarla da çözümleme yaptırılır.</w:t>
            </w:r>
          </w:p>
        </w:tc>
      </w:tr>
      <w:tr w:rsidR="00FC2C14" w:rsidRPr="00033618">
        <w:trPr>
          <w:trHeight w:val="960"/>
        </w:trPr>
        <w:tc>
          <w:tcPr>
            <w:tcW w:w="499" w:type="dxa"/>
            <w:vMerge/>
            <w:vAlign w:val="center"/>
          </w:tcPr>
          <w:p w:rsidR="00FC2C14" w:rsidRPr="00033618" w:rsidRDefault="00FC2C14" w:rsidP="00033618">
            <w:pPr>
              <w:pStyle w:val="ListParagraph"/>
              <w:numPr>
                <w:ilvl w:val="0"/>
                <w:numId w:val="2"/>
              </w:numPr>
              <w:ind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z w:val="20"/>
                <w:szCs w:val="20"/>
              </w:rPr>
              <w:t>SAYILAR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4.Doğal sayıları en yakın onluğa veya yüzlüğe yuvarlar.</w:t>
            </w:r>
          </w:p>
        </w:tc>
        <w:tc>
          <w:tcPr>
            <w:tcW w:w="1589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32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</w:p>
        </w:tc>
      </w:tr>
      <w:tr w:rsidR="00FC2C14" w:rsidRPr="00033618">
        <w:trPr>
          <w:trHeight w:val="1246"/>
        </w:trPr>
        <w:tc>
          <w:tcPr>
            <w:tcW w:w="499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360" w:right="113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1.ÜNİTE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02-06 EKİM</w:t>
            </w:r>
          </w:p>
        </w:tc>
        <w:tc>
          <w:tcPr>
            <w:tcW w:w="498" w:type="dxa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z w:val="20"/>
                <w:szCs w:val="20"/>
              </w:rPr>
              <w:t>SAYILAR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5.Bir örüntüyü sayılarla ilişkilendirir ve eksik olan bölümü tamamlar</w:t>
            </w:r>
          </w:p>
        </w:tc>
        <w:tc>
          <w:tcPr>
            <w:tcW w:w="1589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F060"/>
            </w: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Türkçe dersi “Görsel Okuma ve Görsel Sunu” öğrenme alanı Görsel Okuma (Kazanım 6, 12)</w:t>
            </w:r>
          </w:p>
        </w:tc>
        <w:tc>
          <w:tcPr>
            <w:tcW w:w="3632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[!]Bir örtüye karşılık gelen sayısal ilişkiler çok sayıda olabileceğinden bunların arasından bu sınıf düzeyine uygun olanlar seçilir.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[!]Örüntü şekillerle verilebileceği gibi sayılarla da verilebilir. Sayılarla verilen örüntünün şekillerle gösterimi yapılır.</w:t>
            </w:r>
          </w:p>
        </w:tc>
      </w:tr>
      <w:tr w:rsidR="00FC2C14" w:rsidRPr="00033618">
        <w:trPr>
          <w:trHeight w:val="824"/>
        </w:trPr>
        <w:tc>
          <w:tcPr>
            <w:tcW w:w="499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z w:val="20"/>
                <w:szCs w:val="20"/>
              </w:rPr>
              <w:t>SAYILAR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6.En çok altı basamaklı doğal sayıları sıralar.</w:t>
            </w:r>
          </w:p>
        </w:tc>
        <w:tc>
          <w:tcPr>
            <w:tcW w:w="1589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sym w:font="MS Outlook" w:char="F043"/>
            </w: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3632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[!] Sıralamalarda sembol kullandırılır.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[!] Önce iki sayı, sonra ikiden fazla sayılarla karşılaştırma yaptırılarak sıralatılır</w:t>
            </w:r>
          </w:p>
        </w:tc>
      </w:tr>
    </w:tbl>
    <w:p w:rsidR="00FC2C14" w:rsidRDefault="00FC2C14" w:rsidP="00784861">
      <w:pPr>
        <w:ind w:left="57" w:right="57"/>
        <w:rPr>
          <w:rFonts w:ascii="Calibri" w:hAnsi="Calibri" w:cs="Calibri"/>
          <w:b/>
          <w:bCs/>
          <w:sz w:val="22"/>
          <w:szCs w:val="22"/>
        </w:rPr>
        <w:sectPr w:rsidR="00FC2C14" w:rsidSect="00CB4825">
          <w:headerReference w:type="default" r:id="rId7"/>
          <w:footerReference w:type="default" r:id="rId8"/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512"/>
        <w:gridCol w:w="512"/>
        <w:gridCol w:w="512"/>
        <w:gridCol w:w="512"/>
        <w:gridCol w:w="1181"/>
        <w:gridCol w:w="1225"/>
        <w:gridCol w:w="2421"/>
        <w:gridCol w:w="1690"/>
        <w:gridCol w:w="2739"/>
        <w:gridCol w:w="3509"/>
      </w:tblGrid>
      <w:tr w:rsidR="00FC2C14" w:rsidRPr="00033618">
        <w:trPr>
          <w:cantSplit/>
          <w:trHeight w:val="1955"/>
        </w:trPr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ÖĞRENME ALANI</w:t>
            </w:r>
          </w:p>
        </w:tc>
        <w:tc>
          <w:tcPr>
            <w:tcW w:w="1225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ALT ÖĞRENME ALANLARI</w:t>
            </w:r>
          </w:p>
        </w:tc>
        <w:tc>
          <w:tcPr>
            <w:tcW w:w="242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690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BECERİLER VE ÖZELLİKLER</w:t>
            </w:r>
          </w:p>
        </w:tc>
        <w:tc>
          <w:tcPr>
            <w:tcW w:w="2739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DERS İÇİ VE DİĞER DERSLERLE İLİŞKİLENDİRME, ARA DİSİPLİNLER,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ATATÜRKÇÜLÜK</w:t>
            </w:r>
          </w:p>
        </w:tc>
        <w:tc>
          <w:tcPr>
            <w:tcW w:w="3509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AÇIKLAMALAR</w:t>
            </w:r>
          </w:p>
        </w:tc>
      </w:tr>
      <w:tr w:rsidR="00FC2C14" w:rsidRPr="00033618">
        <w:trPr>
          <w:cantSplit/>
          <w:trHeight w:val="1860"/>
        </w:trPr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numPr>
                <w:ilvl w:val="0"/>
                <w:numId w:val="9"/>
              </w:numPr>
              <w:ind w:right="113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</w:t>
            </w:r>
          </w:p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09-13 EKİM</w:t>
            </w:r>
          </w:p>
        </w:tc>
        <w:tc>
          <w:tcPr>
            <w:tcW w:w="498" w:type="dxa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t xml:space="preserve">GEOMETRİ </w:t>
            </w:r>
          </w:p>
        </w:tc>
        <w:tc>
          <w:tcPr>
            <w:tcW w:w="1225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42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1. Açının kenarlarını ve köşesini belirtir.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2. Açıyı isimlendirir ve sembolle gösterir</w:t>
            </w:r>
          </w:p>
        </w:tc>
        <w:tc>
          <w:tcPr>
            <w:tcW w:w="1690" w:type="dxa"/>
            <w:vMerge w:val="restar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739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sym w:font="Webdings" w:char="F060"/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Türkçe dersi “Görsel Okuma ve Görsel Sunu” öğrenme alanı Görsel Okuma  (Kazanım 2)</w:t>
            </w:r>
          </w:p>
        </w:tc>
        <w:tc>
          <w:tcPr>
            <w:tcW w:w="3509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[!] Açı formal olarak tanımlanmaz.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[!] Açıyı sembolle gösterme yollarından birinin, açının çizimi ile elde edilen şekil yani “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“ veya “ ” sembolü olduğu vurgulanır. Yandaki I. model “O açısı” olarak adlandırılır ve “ O” veya “ ”  sembolü ile gösterilir.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[!]Açıyı, köşesine yazılacak olan büyük harfle isimlendir-meleri sağlanır.</w:t>
            </w:r>
          </w:p>
        </w:tc>
      </w:tr>
      <w:tr w:rsidR="00FC2C14" w:rsidRPr="00033618">
        <w:trPr>
          <w:cantSplit/>
          <w:trHeight w:val="1270"/>
        </w:trPr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t>GEOMETRİ</w:t>
            </w:r>
          </w:p>
        </w:tc>
        <w:tc>
          <w:tcPr>
            <w:tcW w:w="1225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42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4. Açıları standart açı ölçme araçlarıyla ölçerek; dar, dik, geniş ve doğru açı olarak belirler.</w:t>
            </w:r>
          </w:p>
        </w:tc>
        <w:tc>
          <w:tcPr>
            <w:tcW w:w="1690" w:type="dxa"/>
            <w:vMerge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sz w:val="22"/>
                <w:szCs w:val="22"/>
              </w:rPr>
            </w:pPr>
          </w:p>
        </w:tc>
        <w:tc>
          <w:tcPr>
            <w:tcW w:w="2739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3509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] Açı ölçme birimi olarak derece sembolü  (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) kullandırılır.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] Dik açının ölçüsünün 90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ve doğru açının ölçüsünün 180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olduğu buldurulur. 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] Dar açının  0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ile 90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, geniş açının   90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ile 180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arasında olduğu vurgulanır.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[</w:t>
            </w:r>
            <w:r w:rsidRPr="0003361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] Açıları, s(Â) = 90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veya s(Â) = 180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biçiminde göstermeleri sağlanır.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] Açı ölçüsünün en az 0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ve en fazla 180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olduğu vurgulanır</w:t>
            </w:r>
          </w:p>
        </w:tc>
      </w:tr>
      <w:tr w:rsidR="00FC2C14" w:rsidRPr="00033618">
        <w:trPr>
          <w:trHeight w:val="889"/>
        </w:trPr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numPr>
                <w:ilvl w:val="0"/>
                <w:numId w:val="13"/>
              </w:numPr>
              <w:ind w:right="113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16-20 EKİM</w:t>
            </w:r>
          </w:p>
        </w:tc>
        <w:tc>
          <w:tcPr>
            <w:tcW w:w="498" w:type="dxa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t>GEOMETRİ</w:t>
            </w:r>
          </w:p>
        </w:tc>
        <w:tc>
          <w:tcPr>
            <w:tcW w:w="1225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42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3. Açıları, standart olmayan birimlerle ölçerek standart açı ölçme biriminin gerekliliğini açıklar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1690" w:type="dxa"/>
            <w:vMerge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sz w:val="22"/>
                <w:szCs w:val="22"/>
              </w:rPr>
            </w:pPr>
          </w:p>
        </w:tc>
        <w:tc>
          <w:tcPr>
            <w:tcW w:w="2739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3509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] Yuvarlak pastada merkezden kenara doğru kestiğimiz dilimlerin “büyük” veya “küçük” genişlikte olma durumları; kapının yarı açık, tam açık, kapalı durumları vb. model alınarak her açının bir büyüklüğü olduğu ve bu büyüklüğün, uzunluk veya sıvılar gibi ölçülebileceği vurgulanır.</w:t>
            </w:r>
          </w:p>
        </w:tc>
      </w:tr>
      <w:tr w:rsidR="00FC2C14" w:rsidRPr="00033618">
        <w:trPr>
          <w:trHeight w:val="919"/>
        </w:trPr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t>GEOMETRİ</w:t>
            </w:r>
          </w:p>
        </w:tc>
        <w:tc>
          <w:tcPr>
            <w:tcW w:w="1225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42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5. Ölçüsü verilen bir açıyı çizer.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6. Açıların ölçülerini tahmin eder ve tahminini açıyı ölçerek kontrol eder</w:t>
            </w:r>
          </w:p>
        </w:tc>
        <w:tc>
          <w:tcPr>
            <w:tcW w:w="1690" w:type="dxa"/>
            <w:vMerge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2739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3509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] Aynı ölçüye sahip açıların duruşlarındaki farklılığın, açının ölçüsünde etkili olmadığı vurgulanır.</w:t>
            </w:r>
          </w:p>
        </w:tc>
      </w:tr>
    </w:tbl>
    <w:p w:rsidR="00FC2C14" w:rsidRDefault="00FC2C14" w:rsidP="00717654">
      <w:pPr>
        <w:ind w:left="57" w:right="57"/>
        <w:rPr>
          <w:rFonts w:ascii="Calibri" w:hAnsi="Calibri" w:cs="Calibri"/>
          <w:b/>
          <w:bCs/>
          <w:sz w:val="22"/>
          <w:szCs w:val="22"/>
        </w:rPr>
        <w:sectPr w:rsidR="00FC2C14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W w:w="14746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497"/>
        <w:gridCol w:w="499"/>
        <w:gridCol w:w="426"/>
        <w:gridCol w:w="567"/>
        <w:gridCol w:w="1191"/>
        <w:gridCol w:w="84"/>
        <w:gridCol w:w="1134"/>
        <w:gridCol w:w="2302"/>
        <w:gridCol w:w="84"/>
        <w:gridCol w:w="1583"/>
        <w:gridCol w:w="34"/>
        <w:gridCol w:w="2660"/>
        <w:gridCol w:w="33"/>
        <w:gridCol w:w="3652"/>
      </w:tblGrid>
      <w:tr w:rsidR="00FC2C14" w:rsidRPr="00033618">
        <w:trPr>
          <w:cantSplit/>
          <w:trHeight w:val="1813"/>
        </w:trPr>
        <w:tc>
          <w:tcPr>
            <w:tcW w:w="497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 NUMARASI</w:t>
            </w:r>
          </w:p>
        </w:tc>
        <w:tc>
          <w:tcPr>
            <w:tcW w:w="499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AYLAR</w:t>
            </w:r>
          </w:p>
        </w:tc>
        <w:tc>
          <w:tcPr>
            <w:tcW w:w="426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SÜRE (Ders Saati)</w:t>
            </w:r>
          </w:p>
        </w:tc>
        <w:tc>
          <w:tcPr>
            <w:tcW w:w="119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ÖĞRENMEALANI</w:t>
            </w:r>
          </w:p>
        </w:tc>
        <w:tc>
          <w:tcPr>
            <w:tcW w:w="1218" w:type="dxa"/>
            <w:gridSpan w:val="2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ALT ÖĞRENME ALANLARI</w:t>
            </w:r>
          </w:p>
        </w:tc>
        <w:tc>
          <w:tcPr>
            <w:tcW w:w="2302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701" w:type="dxa"/>
            <w:gridSpan w:val="3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BECERİLER VE ÖZELLİKLER</w:t>
            </w:r>
          </w:p>
        </w:tc>
        <w:tc>
          <w:tcPr>
            <w:tcW w:w="2693" w:type="dxa"/>
            <w:gridSpan w:val="2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DERS İÇİ VE DİĞER DERSLERLE İLİŞKİLENDİRME, ARA DİSİPLİNLER,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ATATÜRKÇÜLÜK</w:t>
            </w:r>
          </w:p>
        </w:tc>
        <w:tc>
          <w:tcPr>
            <w:tcW w:w="3652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AÇIKLAMALAR</w:t>
            </w:r>
          </w:p>
        </w:tc>
      </w:tr>
      <w:tr w:rsidR="00FC2C14" w:rsidRPr="00033618">
        <w:trPr>
          <w:cantSplit/>
          <w:trHeight w:val="410"/>
        </w:trPr>
        <w:tc>
          <w:tcPr>
            <w:tcW w:w="497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numPr>
                <w:ilvl w:val="0"/>
                <w:numId w:val="11"/>
              </w:numPr>
              <w:ind w:right="113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</w:t>
            </w:r>
          </w:p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99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23-25 EKİM</w:t>
            </w:r>
          </w:p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2757" w:type="dxa"/>
            <w:gridSpan w:val="10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</w:rPr>
              <w:t>1.DÖNEM 1.YAZILI</w:t>
            </w:r>
          </w:p>
        </w:tc>
      </w:tr>
      <w:tr w:rsidR="00FC2C14" w:rsidRPr="00033618">
        <w:trPr>
          <w:cantSplit/>
          <w:trHeight w:val="1399"/>
        </w:trPr>
        <w:tc>
          <w:tcPr>
            <w:tcW w:w="497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9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2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VERİ</w:t>
            </w:r>
          </w:p>
        </w:tc>
        <w:tc>
          <w:tcPr>
            <w:tcW w:w="1134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Sütun Grafiği</w:t>
            </w:r>
          </w:p>
        </w:tc>
        <w:tc>
          <w:tcPr>
            <w:tcW w:w="2386" w:type="dxa"/>
            <w:gridSpan w:val="2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1.Sütun grafiğini oluşturur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2.Sütun grafiğini yorumlar.</w:t>
            </w:r>
          </w:p>
        </w:tc>
        <w:tc>
          <w:tcPr>
            <w:tcW w:w="1583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694" w:type="dxa"/>
            <w:gridSpan w:val="2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F060"/>
            </w: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Türkçe dersi “Görsel Okuma ve Görsel Sunu” öğrenme alanı Görsel Sunu (Kazanım 3,4)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F060"/>
            </w: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Fen ve Teknoloji dersi “Vücudumuz Bilmecesini Çözelim” ünitesi (Kazanım 4.2)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sym w:font="Wingdings" w:char="F0C8"/>
            </w: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Rehberlik ve Psikolojik Danışma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(Kazanım 12)</w:t>
            </w:r>
          </w:p>
        </w:tc>
        <w:tc>
          <w:tcPr>
            <w:tcW w:w="3685" w:type="dxa"/>
            <w:gridSpan w:val="2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 Olaylar, öğrencilerin okul içi veya dışı yaşantısından olabilir.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 xml:space="preserve">[!] Sütun grafiği hakkında bilgi verilmeden önce nesne veya şekil grafiği yaptırılır. Öğrencileri yönlendirilerek sütun grafiği oluşturmaları sağlanır.  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 Sütun grafiklerinde sütunların genişliklerinin aynı olmasına dikkat edilir.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 Grafik eksenlerinin ve grafiğin isimlendirilmesine önem verilir.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 Sütun grafikleri içeren gazete kupürleri incelenerek yorumlanabilir.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[!]Yorumlarının gerekçelerini açıklamaları sağlanır.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 Değerlendirmede projenin her aşaması (hazırlık, süreç, rapor ve sunu) göz önünde bulundurulmalıdır.</w:t>
            </w:r>
          </w:p>
        </w:tc>
      </w:tr>
      <w:tr w:rsidR="00FC2C14" w:rsidRPr="00033618">
        <w:trPr>
          <w:cantSplit/>
          <w:trHeight w:val="493"/>
        </w:trPr>
        <w:tc>
          <w:tcPr>
            <w:tcW w:w="14746" w:type="dxa"/>
            <w:gridSpan w:val="14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33618">
              <w:rPr>
                <w:rFonts w:ascii="Calibri" w:hAnsi="Calibri" w:cs="Calibri"/>
                <w:b/>
                <w:bCs/>
              </w:rPr>
              <w:t>1.ÜNİTENİN SÜRESİ        18 EYLÜL – 25 EKİM        28 DERS SAATİ /6 HAFTA</w:t>
            </w:r>
          </w:p>
        </w:tc>
      </w:tr>
      <w:tr w:rsidR="00FC2C14" w:rsidRPr="00033618">
        <w:trPr>
          <w:cantSplit/>
          <w:trHeight w:val="1399"/>
        </w:trPr>
        <w:tc>
          <w:tcPr>
            <w:tcW w:w="497" w:type="dxa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numPr>
                <w:ilvl w:val="0"/>
                <w:numId w:val="11"/>
              </w:numPr>
              <w:ind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</w:t>
            </w:r>
          </w:p>
        </w:tc>
        <w:tc>
          <w:tcPr>
            <w:tcW w:w="499" w:type="dxa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26-27 EKİM</w:t>
            </w:r>
          </w:p>
        </w:tc>
        <w:tc>
          <w:tcPr>
            <w:tcW w:w="426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2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386" w:type="dxa"/>
            <w:gridSpan w:val="2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1.En çok dört basamaklı doğal sayılarla toplama işlemini yapar.</w:t>
            </w:r>
          </w:p>
        </w:tc>
        <w:tc>
          <w:tcPr>
            <w:tcW w:w="1583" w:type="dxa"/>
          </w:tcPr>
          <w:p w:rsidR="00FC2C14" w:rsidRPr="00033618" w:rsidRDefault="00FC2C14" w:rsidP="0067136E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  Üç doğal sayı ile yapılan toplama işleminde sayıların toplanma sırasının değişmesinin sonucu değiştirmediğini işlem yaparak göstermeleri sağlanır.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 xml:space="preserve">[!] Bu sınıfın sayı ve işlem sınırlılıkları içinde kalınır. </w:t>
            </w:r>
          </w:p>
        </w:tc>
      </w:tr>
    </w:tbl>
    <w:p w:rsidR="00FC2C14" w:rsidRDefault="00FC2C14" w:rsidP="005538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2C14" w:rsidRPr="002336A3" w:rsidRDefault="00FC2C14" w:rsidP="005538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2C14" w:rsidRDefault="00FC2C14" w:rsidP="000A2ECD">
      <w:pPr>
        <w:ind w:left="57" w:right="57"/>
        <w:rPr>
          <w:rFonts w:ascii="Calibri" w:hAnsi="Calibri" w:cs="Calibri"/>
          <w:b/>
          <w:bCs/>
          <w:sz w:val="22"/>
          <w:szCs w:val="22"/>
        </w:rPr>
        <w:sectPr w:rsidR="00FC2C14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512"/>
        <w:gridCol w:w="512"/>
        <w:gridCol w:w="512"/>
        <w:gridCol w:w="512"/>
        <w:gridCol w:w="1181"/>
        <w:gridCol w:w="1646"/>
        <w:gridCol w:w="2196"/>
        <w:gridCol w:w="1853"/>
        <w:gridCol w:w="2356"/>
        <w:gridCol w:w="3656"/>
      </w:tblGrid>
      <w:tr w:rsidR="00FC2C14" w:rsidRPr="00033618">
        <w:trPr>
          <w:cantSplit/>
          <w:trHeight w:val="1762"/>
        </w:trPr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ÖĞRENME ALANI</w:t>
            </w:r>
          </w:p>
        </w:tc>
        <w:tc>
          <w:tcPr>
            <w:tcW w:w="1646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ALT ÖĞRENME ALANLARI</w:t>
            </w:r>
          </w:p>
        </w:tc>
        <w:tc>
          <w:tcPr>
            <w:tcW w:w="2196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853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BECERİLER VE ÖZELLİKLER</w:t>
            </w:r>
          </w:p>
        </w:tc>
        <w:tc>
          <w:tcPr>
            <w:tcW w:w="2356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DERS İÇİ VE DİĞER DERSLERLE İLİŞKİLENDİRME, ARA DİSİPLİNLER,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ATATÜRKÇÜLÜK</w:t>
            </w:r>
          </w:p>
        </w:tc>
        <w:tc>
          <w:tcPr>
            <w:tcW w:w="3656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AÇIKLAMALAR</w:t>
            </w:r>
          </w:p>
        </w:tc>
      </w:tr>
      <w:tr w:rsidR="00FC2C14" w:rsidRPr="00033618">
        <w:trPr>
          <w:trHeight w:val="1260"/>
        </w:trPr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30 EKİM-03 KASIM</w:t>
            </w:r>
          </w:p>
        </w:tc>
        <w:tc>
          <w:tcPr>
            <w:tcW w:w="498" w:type="dxa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7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196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1.En çok dört basamaklı doğal sayılarla toplama işlemini yapar.</w:t>
            </w:r>
          </w:p>
        </w:tc>
        <w:tc>
          <w:tcPr>
            <w:tcW w:w="1853" w:type="dxa"/>
            <w:vMerge w:val="restar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356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56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[!]  Üç doğal sayı ile yapılan toplama işleminde sayıların toplanma sırasının değişmesinin sonucu değiştirmediğini işlem yaparak göstermeleri sağlanır.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[!] İşlemlerin doğruluğu, hesap makinesi ile de kontrol ettirilebilir.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 xml:space="preserve">[!] Bu sınıfın sayı ve işlem sınırlılıkları içinde kalınır. 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[!] Verilmeyen farklı rakamlar yerine farklı şekiller veya harfler kullanılır.</w:t>
            </w:r>
          </w:p>
        </w:tc>
      </w:tr>
      <w:tr w:rsidR="00FC2C14" w:rsidRPr="00033618">
        <w:trPr>
          <w:trHeight w:val="1299"/>
        </w:trPr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19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2.Toplamı en çok dört basamaklı olan iki doğal sayının toplamını tahmin eder ve tahminini işlem sonucu ile karşılaştırır.</w:t>
            </w:r>
          </w:p>
        </w:tc>
        <w:tc>
          <w:tcPr>
            <w:tcW w:w="1853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5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5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z w:val="20"/>
                <w:szCs w:val="20"/>
              </w:rPr>
              <w:t>]Tahmin ile sonucun karşılaştırılmasında hesap makinesi de kullanılabilir.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</w:p>
        </w:tc>
      </w:tr>
      <w:tr w:rsidR="00FC2C14" w:rsidRPr="00033618">
        <w:trPr>
          <w:trHeight w:val="1299"/>
        </w:trPr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19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3.Toplamları en çok dört basamaklı olacak şekilde en çok dört basamaklı doğal sayıları,  100’ün katlarıyla zihinden toplar.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4.Doğal sayılarla toplama işlemini gerektiren problemleri çözer ve kurar.</w:t>
            </w:r>
          </w:p>
        </w:tc>
        <w:tc>
          <w:tcPr>
            <w:tcW w:w="1853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5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sym w:font="Webdings" w:char="F060"/>
            </w: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Türkçe dersi “Yazma” öğrenme alanı Yazma Kurallarını Uygulama  (Kazanım 4)</w:t>
            </w:r>
          </w:p>
        </w:tc>
        <w:tc>
          <w:tcPr>
            <w:tcW w:w="3656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 Ardışık doğal sayılar, ardışık tek ve çift doğal sayıların her biriyle işlemler yaptırılır.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 Problemlerde bu sınıfın sayı ve işlem sınırlılıkları içinde olmalıdır.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 Edinilmiş diğer işlem becerileri ile birlikte başka becerileri kullanmayı gerektiren problemler de çözdürülür ve kurdurulur.</w:t>
            </w:r>
          </w:p>
        </w:tc>
      </w:tr>
      <w:tr w:rsidR="00FC2C14" w:rsidRPr="00033618">
        <w:trPr>
          <w:cantSplit/>
          <w:trHeight w:val="982"/>
        </w:trPr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06 – 10 KASIM</w:t>
            </w:r>
          </w:p>
        </w:tc>
        <w:tc>
          <w:tcPr>
            <w:tcW w:w="498" w:type="dxa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8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19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4.Doğal sayılarla toplama işlemini gerektiren problemleri çözer ve kurar.</w:t>
            </w:r>
          </w:p>
        </w:tc>
        <w:tc>
          <w:tcPr>
            <w:tcW w:w="1853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5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56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</w:tr>
      <w:tr w:rsidR="00FC2C14" w:rsidRPr="00033618">
        <w:trPr>
          <w:cantSplit/>
          <w:trHeight w:val="1264"/>
        </w:trPr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Sayılarla Çıkarma İşlemi</w:t>
            </w:r>
          </w:p>
        </w:tc>
        <w:tc>
          <w:tcPr>
            <w:tcW w:w="219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1.En çok dört basamaklı doğal sayılarla çıkarma işlemini yapar.</w:t>
            </w:r>
          </w:p>
        </w:tc>
        <w:tc>
          <w:tcPr>
            <w:tcW w:w="1853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235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65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[!] Ara basamaklarında sıfır olan sayılarla da çıkarma işlemi yaptırılır.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[!]Bu sınıfın sayı ve işlem sınırlılıkları içinde kalınır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 xml:space="preserve">[!] Verilmeyen farklı rakamlar yerine farklı şekiller veya harfler kullanılır. </w:t>
            </w:r>
          </w:p>
        </w:tc>
      </w:tr>
    </w:tbl>
    <w:p w:rsidR="00FC2C14" w:rsidRDefault="00FC2C14" w:rsidP="005538B1">
      <w:pPr>
        <w:jc w:val="center"/>
        <w:rPr>
          <w:rFonts w:ascii="Calibri" w:hAnsi="Calibri" w:cs="Calibri"/>
          <w:sz w:val="28"/>
          <w:szCs w:val="28"/>
        </w:rPr>
      </w:pPr>
    </w:p>
    <w:p w:rsidR="00FC2C14" w:rsidRDefault="00FC2C14" w:rsidP="000A2ECD">
      <w:pPr>
        <w:ind w:left="57" w:right="57"/>
        <w:rPr>
          <w:rFonts w:ascii="Calibri" w:hAnsi="Calibri" w:cs="Calibri"/>
          <w:b/>
          <w:bCs/>
          <w:sz w:val="22"/>
          <w:szCs w:val="22"/>
        </w:rPr>
        <w:sectPr w:rsidR="00FC2C14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512"/>
        <w:gridCol w:w="512"/>
        <w:gridCol w:w="512"/>
        <w:gridCol w:w="512"/>
        <w:gridCol w:w="1181"/>
        <w:gridCol w:w="1490"/>
        <w:gridCol w:w="2369"/>
        <w:gridCol w:w="1742"/>
        <w:gridCol w:w="2410"/>
        <w:gridCol w:w="3696"/>
      </w:tblGrid>
      <w:tr w:rsidR="00FC2C14" w:rsidRPr="00033618">
        <w:trPr>
          <w:cantSplit/>
          <w:trHeight w:val="1813"/>
        </w:trPr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ÖĞRENME ALANI</w:t>
            </w:r>
          </w:p>
        </w:tc>
        <w:tc>
          <w:tcPr>
            <w:tcW w:w="1490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ALT ÖĞRENME ALANLARI</w:t>
            </w:r>
          </w:p>
        </w:tc>
        <w:tc>
          <w:tcPr>
            <w:tcW w:w="2369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742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BECERİLER VE ÖZELLİKLER</w:t>
            </w:r>
          </w:p>
        </w:tc>
        <w:tc>
          <w:tcPr>
            <w:tcW w:w="2410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DERS İÇİ VE DİĞER DERSLERLE İLİŞKİLENDİRME, ARA DİSİPLİNLER,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ATATÜRKÇÜLÜK</w:t>
            </w:r>
          </w:p>
        </w:tc>
        <w:tc>
          <w:tcPr>
            <w:tcW w:w="3696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AÇIKLAMALAR</w:t>
            </w:r>
          </w:p>
        </w:tc>
      </w:tr>
      <w:tr w:rsidR="00FC2C14" w:rsidRPr="00033618">
        <w:trPr>
          <w:trHeight w:val="835"/>
        </w:trPr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numPr>
                <w:ilvl w:val="0"/>
                <w:numId w:val="13"/>
              </w:numPr>
              <w:ind w:right="113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13 – 17 KASIM</w:t>
            </w:r>
          </w:p>
        </w:tc>
        <w:tc>
          <w:tcPr>
            <w:tcW w:w="498" w:type="dxa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9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Sayılarla Çıkarma İşlemi</w:t>
            </w:r>
          </w:p>
        </w:tc>
        <w:tc>
          <w:tcPr>
            <w:tcW w:w="2369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1.En çok dört basamaklı doğal sayılarla çıkarma işlemini yapar.</w:t>
            </w:r>
          </w:p>
        </w:tc>
        <w:tc>
          <w:tcPr>
            <w:tcW w:w="1742" w:type="dxa"/>
            <w:vMerge w:val="restar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410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696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[!] Ara basamaklarında sıfır olan sayılarla da çıkarma işlemi yaptırılır.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[!]Bu sınıfın sayı ve işlem sınırlılıkları içinde kalınır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 xml:space="preserve">[!] Verilmeyen farklı rakamlar yerine farklı şekiller veya harfler kullanılır. </w:t>
            </w:r>
          </w:p>
        </w:tc>
      </w:tr>
      <w:tr w:rsidR="00FC2C14" w:rsidRPr="00033618">
        <w:trPr>
          <w:trHeight w:val="835"/>
        </w:trPr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numPr>
                <w:ilvl w:val="0"/>
                <w:numId w:val="13"/>
              </w:numPr>
              <w:ind w:right="113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Sayılarla Çıkarma İşlemi</w:t>
            </w:r>
          </w:p>
        </w:tc>
        <w:tc>
          <w:tcPr>
            <w:tcW w:w="2369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2.En çok üç basamaklı iki doğal sayının farkını tahmin eder, tahminini işlem sonucu ile karşılaştırır.</w:t>
            </w:r>
          </w:p>
        </w:tc>
        <w:tc>
          <w:tcPr>
            <w:tcW w:w="1742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96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t>!</w:t>
            </w:r>
            <w:r w:rsidRPr="00033618">
              <w:rPr>
                <w:rFonts w:ascii="Calibri" w:hAnsi="Calibri" w:cs="Calibri"/>
                <w:sz w:val="18"/>
                <w:szCs w:val="18"/>
              </w:rPr>
              <w:t>] Çıkarma işleminin sonucunun tahminini gerektiren durumlara örnekler verdirilir.</w:t>
            </w:r>
          </w:p>
        </w:tc>
      </w:tr>
      <w:tr w:rsidR="00FC2C14" w:rsidRPr="00033618">
        <w:trPr>
          <w:trHeight w:val="1254"/>
        </w:trPr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numPr>
                <w:ilvl w:val="0"/>
                <w:numId w:val="13"/>
              </w:numPr>
              <w:ind w:right="113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Sayılarla Çıkarma İşlemi</w:t>
            </w:r>
          </w:p>
        </w:tc>
        <w:tc>
          <w:tcPr>
            <w:tcW w:w="2369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3.Üç basamaklı doğal sayılardan, 100’ün katı olan doğal sayıları zihinden çıkarır.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4.Doğal sayılarla çıkarma işlemini gerektiren problemleri çözer ve kurar.</w:t>
            </w:r>
          </w:p>
        </w:tc>
        <w:tc>
          <w:tcPr>
            <w:tcW w:w="1742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()Zaman ölçme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sym w:font="Webdings" w:char="F060"/>
            </w: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Türkçe dersi “Yazma” öğrenme alanı Yazma Kurallarını Uygulama (kazanım4)</w:t>
            </w:r>
          </w:p>
        </w:tc>
        <w:tc>
          <w:tcPr>
            <w:tcW w:w="3696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[!] Problemlerde bu sınıfın sayı ve işlem sınırlılıkları içinde olmalıdır.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Doğal sayılarla en çok üç işlemil problemler çözdürülür ve kurdurulur.</w:t>
            </w:r>
          </w:p>
        </w:tc>
      </w:tr>
      <w:tr w:rsidR="00FC2C14" w:rsidRPr="00033618">
        <w:trPr>
          <w:cantSplit/>
          <w:trHeight w:val="1199"/>
        </w:trPr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20 – 24 KASIM</w:t>
            </w:r>
          </w:p>
        </w:tc>
        <w:tc>
          <w:tcPr>
            <w:tcW w:w="498" w:type="dxa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10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Sayılarla Çıkarma İşlemi</w:t>
            </w:r>
          </w:p>
        </w:tc>
        <w:tc>
          <w:tcPr>
            <w:tcW w:w="2369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4.Doğal sayılarla çıkarma işlemini gerektiren problemleri çözer ve kurar.</w:t>
            </w:r>
          </w:p>
        </w:tc>
        <w:tc>
          <w:tcPr>
            <w:tcW w:w="1742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()Zaman ölçme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sym w:font="Webdings" w:char="F060"/>
            </w: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Türkçe dersi “Yazma” öğrenme alanı Yazma Kurallarını Uygulama (kazanım4)</w:t>
            </w:r>
          </w:p>
        </w:tc>
        <w:tc>
          <w:tcPr>
            <w:tcW w:w="3696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[!] Problemlerde bu sınıfın sayı ve işlem sınırlılıkları içinde olmalıdır.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Doğal sayılarla en çok üç işlemil problemler çözdürülür ve kurdurulur.</w:t>
            </w:r>
          </w:p>
        </w:tc>
      </w:tr>
      <w:tr w:rsidR="00FC2C14" w:rsidRPr="00033618">
        <w:trPr>
          <w:cantSplit/>
          <w:trHeight w:val="1424"/>
        </w:trPr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49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2369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 xml:space="preserve">1. Üçgen, kare ve dikdörtgeni isimlendirir.  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2. Üçgen, kare ve dikdörtgenin kenarlarını isimlendirir</w:t>
            </w:r>
          </w:p>
        </w:tc>
        <w:tc>
          <w:tcPr>
            <w:tcW w:w="1742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3696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color w:val="000000"/>
                <w:spacing w:val="-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sz w:val="18"/>
                <w:szCs w:val="18"/>
              </w:rPr>
              <w:t>[!]</w:t>
            </w:r>
            <w:r w:rsidRPr="00033618">
              <w:rPr>
                <w:rFonts w:ascii="Calibri" w:hAnsi="Calibri" w:cs="Calibri"/>
                <w:color w:val="000000"/>
                <w:spacing w:val="-6"/>
                <w:sz w:val="18"/>
                <w:szCs w:val="18"/>
              </w:rPr>
              <w:t>Üçgen, kare ve dikdörtgen isimlendirilirken harfler alfabetik sıraya uygun seçilmeyebilir.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color w:val="000000"/>
                <w:spacing w:val="-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sz w:val="18"/>
                <w:szCs w:val="18"/>
              </w:rPr>
              <w:t>[!]</w:t>
            </w:r>
            <w:r w:rsidRPr="00033618">
              <w:rPr>
                <w:rFonts w:ascii="Calibri" w:hAnsi="Calibri" w:cs="Calibri"/>
                <w:color w:val="000000"/>
                <w:spacing w:val="-6"/>
                <w:sz w:val="18"/>
                <w:szCs w:val="18"/>
              </w:rPr>
              <w:t xml:space="preserve">Kare ve dikdörtgen sembolle gösterilmez. Üçgeni sembolle gösterirken çizgi modeli olan  "Δ"   kullandırılır. 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sz w:val="18"/>
                <w:szCs w:val="18"/>
              </w:rPr>
              <w:t>[!]Üçgen, kare ve dikdörtgenin kenarlarının aynı zamanda bir doğru parçası olduğu vurgulanır.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sz w:val="18"/>
                <w:szCs w:val="18"/>
              </w:rPr>
              <w:t xml:space="preserve">[!]Uçları A, B olan doğru parçası; </w:t>
            </w:r>
            <w:r w:rsidRPr="00033618">
              <w:rPr>
                <w:rFonts w:ascii="Calibri" w:eastAsia="Times New Roman" w:hAnsi="Calibri" w:cs="Times New Roman"/>
                <w:spacing w:val="-6"/>
                <w:sz w:val="18"/>
                <w:szCs w:val="18"/>
                <w:vertAlign w:val="subscript"/>
              </w:rPr>
              <w:object w:dxaOrig="3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5pt;height:15pt" o:ole="">
                  <v:imagedata r:id="rId9" o:title=""/>
                </v:shape>
                <o:OLEObject Type="Embed" ProgID="Equation.3" ShapeID="_x0000_i1025" DrawAspect="Content" ObjectID="_1566660237" r:id="rId10"/>
              </w:object>
            </w:r>
            <w:r w:rsidRPr="00033618">
              <w:rPr>
                <w:rFonts w:ascii="Calibri" w:hAnsi="Calibri" w:cs="Calibri"/>
                <w:spacing w:val="-6"/>
                <w:sz w:val="18"/>
                <w:szCs w:val="18"/>
              </w:rPr>
              <w:t xml:space="preserve"> veya </w:t>
            </w:r>
            <w:r w:rsidRPr="00033618">
              <w:rPr>
                <w:rFonts w:ascii="Calibri" w:eastAsia="Times New Roman" w:hAnsi="Calibri" w:cs="Times New Roman"/>
                <w:spacing w:val="-6"/>
                <w:sz w:val="18"/>
                <w:szCs w:val="18"/>
                <w:vertAlign w:val="subscript"/>
              </w:rPr>
              <w:object w:dxaOrig="400" w:dyaOrig="279">
                <v:shape id="_x0000_i1026" type="#_x0000_t75" style="width:20.25pt;height:14.25pt" o:ole="">
                  <v:imagedata r:id="rId11" o:title=""/>
                </v:shape>
                <o:OLEObject Type="Embed" ProgID="Msxml2.SAXXMLReader.5.0" ShapeID="_x0000_i1026" DrawAspect="Content" ObjectID="_1566660238" r:id="rId12"/>
              </w:object>
            </w:r>
            <w:r w:rsidRPr="00033618">
              <w:rPr>
                <w:rFonts w:ascii="Calibri" w:hAnsi="Calibri" w:cs="Calibri"/>
                <w:spacing w:val="-6"/>
                <w:sz w:val="18"/>
                <w:szCs w:val="18"/>
              </w:rPr>
              <w:t xml:space="preserve"> ile temsil edildiğinde uzunluğu, sırasıyla AB veya </w:t>
            </w:r>
            <w:r w:rsidRPr="00033618">
              <w:rPr>
                <w:rFonts w:ascii="Calibri" w:eastAsia="Times New Roman" w:hAnsi="Calibri"/>
                <w:spacing w:val="-6"/>
                <w:sz w:val="18"/>
                <w:szCs w:val="18"/>
                <w:vertAlign w:val="subscript"/>
              </w:rPr>
              <w:pict>
                <v:shape id="_x0000_i1027" type="#_x0000_t75" style="width:16.5pt;height:14.25pt">
                  <v:imagedata r:id="rId13" o:title=""/>
                </v:shape>
              </w:pict>
            </w:r>
            <w:r w:rsidRPr="00033618">
              <w:rPr>
                <w:rFonts w:ascii="Calibri" w:hAnsi="Calibri" w:cs="Calibri"/>
                <w:spacing w:val="-6"/>
                <w:sz w:val="18"/>
                <w:szCs w:val="18"/>
              </w:rPr>
              <w:t xml:space="preserve"> ile gösterildiği belirtilir.</w:t>
            </w:r>
          </w:p>
        </w:tc>
      </w:tr>
    </w:tbl>
    <w:p w:rsidR="00FC2C14" w:rsidRDefault="00FC2C14" w:rsidP="00825224">
      <w:pPr>
        <w:jc w:val="center"/>
        <w:rPr>
          <w:rFonts w:ascii="Calibri" w:hAnsi="Calibri" w:cs="Calibri"/>
          <w:spacing w:val="-6"/>
          <w:kern w:val="16"/>
          <w:sz w:val="20"/>
          <w:szCs w:val="20"/>
        </w:rPr>
        <w:sectPr w:rsidR="00FC2C14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512"/>
        <w:gridCol w:w="512"/>
        <w:gridCol w:w="512"/>
        <w:gridCol w:w="512"/>
        <w:gridCol w:w="1197"/>
        <w:gridCol w:w="1484"/>
        <w:gridCol w:w="2465"/>
        <w:gridCol w:w="1730"/>
        <w:gridCol w:w="2154"/>
        <w:gridCol w:w="4048"/>
      </w:tblGrid>
      <w:tr w:rsidR="00FC2C14" w:rsidRPr="00033618">
        <w:trPr>
          <w:cantSplit/>
          <w:trHeight w:val="1813"/>
          <w:jc w:val="center"/>
        </w:trPr>
        <w:tc>
          <w:tcPr>
            <w:tcW w:w="167" w:type="pct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 NUMARASI</w:t>
            </w:r>
          </w:p>
        </w:tc>
        <w:tc>
          <w:tcPr>
            <w:tcW w:w="167" w:type="pct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AYLAR</w:t>
            </w:r>
          </w:p>
        </w:tc>
        <w:tc>
          <w:tcPr>
            <w:tcW w:w="167" w:type="pct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169" w:type="pct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SÜRE (Ders Saati)</w:t>
            </w:r>
          </w:p>
        </w:tc>
        <w:tc>
          <w:tcPr>
            <w:tcW w:w="397" w:type="pc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ÖĞRENME ALANI</w:t>
            </w:r>
          </w:p>
        </w:tc>
        <w:tc>
          <w:tcPr>
            <w:tcW w:w="492" w:type="pc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ALT ÖĞRENME ALANLARI</w:t>
            </w:r>
          </w:p>
        </w:tc>
        <w:tc>
          <w:tcPr>
            <w:tcW w:w="816" w:type="pc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573" w:type="pc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BECERİLER VE ÖZELLİKLER</w:t>
            </w:r>
          </w:p>
        </w:tc>
        <w:tc>
          <w:tcPr>
            <w:tcW w:w="713" w:type="pc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DERS İÇİ VE DİĞER DERSLERLE İLİŞKİLENDİRME, ARA DİSİPLİNLER,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ATATÜRKÇÜLÜK</w:t>
            </w:r>
          </w:p>
        </w:tc>
        <w:tc>
          <w:tcPr>
            <w:tcW w:w="1339" w:type="pc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AÇIKLAMALAR</w:t>
            </w:r>
          </w:p>
        </w:tc>
      </w:tr>
      <w:tr w:rsidR="00FC2C14" w:rsidRPr="00033618">
        <w:trPr>
          <w:cantSplit/>
          <w:trHeight w:val="818"/>
          <w:jc w:val="center"/>
        </w:trPr>
        <w:tc>
          <w:tcPr>
            <w:tcW w:w="167" w:type="pct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113" w:right="113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167" w:type="pct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27 KASIM-01 ARALIK</w:t>
            </w:r>
          </w:p>
        </w:tc>
        <w:tc>
          <w:tcPr>
            <w:tcW w:w="167" w:type="pct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11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397" w:type="pct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3. Kare ve dikdörtgenin, kenar ve açı özelliklerini belirler.</w:t>
            </w:r>
          </w:p>
        </w:tc>
        <w:tc>
          <w:tcPr>
            <w:tcW w:w="573" w:type="pct"/>
            <w:vMerge w:val="restart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FC2C14" w:rsidRPr="00033618" w:rsidRDefault="00FC2C14" w:rsidP="00033618">
            <w:pPr>
              <w:tabs>
                <w:tab w:val="left" w:pos="900"/>
                <w:tab w:val="center" w:pos="4536"/>
                <w:tab w:val="right" w:pos="9072"/>
              </w:tabs>
              <w:jc w:val="both"/>
              <w:rPr>
                <w:rFonts w:ascii="Calibri" w:hAnsi="Calibri" w:cs="Calibri"/>
                <w:spacing w:val="-6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  <w:lang w:eastAsia="tr-TR"/>
              </w:rPr>
              <w:t>[!]Farklı duruşlardaki kare ve dikdörtgenin özelliklerinin değişmeyeceği vurgulanır.</w:t>
            </w:r>
          </w:p>
        </w:tc>
      </w:tr>
      <w:tr w:rsidR="00FC2C14" w:rsidRPr="00033618">
        <w:trPr>
          <w:cantSplit/>
          <w:trHeight w:val="662"/>
          <w:jc w:val="center"/>
        </w:trPr>
        <w:tc>
          <w:tcPr>
            <w:tcW w:w="167" w:type="pct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167" w:type="pct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12"/>
                <w:szCs w:val="12"/>
              </w:rPr>
            </w:pPr>
          </w:p>
        </w:tc>
        <w:tc>
          <w:tcPr>
            <w:tcW w:w="167" w:type="pct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397" w:type="pct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4. Köşegeni belirler.</w:t>
            </w:r>
          </w:p>
        </w:tc>
        <w:tc>
          <w:tcPr>
            <w:tcW w:w="573" w:type="pct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[!]Kenar ile köşegen arasındaki fark vurgulanır.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[!]Üçgenin köşegeni olmadığı belirtilir.</w:t>
            </w:r>
          </w:p>
        </w:tc>
      </w:tr>
      <w:tr w:rsidR="00FC2C14" w:rsidRPr="00033618">
        <w:trPr>
          <w:cantSplit/>
          <w:trHeight w:val="418"/>
          <w:jc w:val="center"/>
        </w:trPr>
        <w:tc>
          <w:tcPr>
            <w:tcW w:w="167" w:type="pct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167" w:type="pct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7" w:type="pct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033618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4329" w:type="pct"/>
            <w:gridSpan w:val="6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33618">
              <w:rPr>
                <w:rFonts w:ascii="Calibri" w:hAnsi="Calibri" w:cs="Calibri"/>
                <w:b/>
                <w:bCs/>
              </w:rPr>
              <w:t>1. DÖNEM 2. YAZILI</w:t>
            </w:r>
          </w:p>
        </w:tc>
      </w:tr>
      <w:tr w:rsidR="00FC2C14" w:rsidRPr="00033618">
        <w:trPr>
          <w:cantSplit/>
          <w:trHeight w:val="1116"/>
          <w:jc w:val="center"/>
        </w:trPr>
        <w:tc>
          <w:tcPr>
            <w:tcW w:w="167" w:type="pct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bookmarkStart w:id="1" w:name="_Hlk492662781"/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167" w:type="pct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04 – 08 ARALIK</w:t>
            </w:r>
          </w:p>
        </w:tc>
        <w:tc>
          <w:tcPr>
            <w:tcW w:w="167" w:type="pct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12</w:t>
            </w:r>
          </w:p>
        </w:tc>
        <w:tc>
          <w:tcPr>
            <w:tcW w:w="169" w:type="pc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397" w:type="pc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5.Üçgenleri kenar uzunluklarına göre sınıflandırır</w:t>
            </w:r>
          </w:p>
        </w:tc>
        <w:tc>
          <w:tcPr>
            <w:tcW w:w="573" w:type="pct"/>
            <w:vMerge w:val="restar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713" w:type="pc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</w:tr>
      <w:bookmarkEnd w:id="1"/>
      <w:tr w:rsidR="00FC2C14" w:rsidRPr="00033618">
        <w:trPr>
          <w:cantSplit/>
          <w:trHeight w:val="946"/>
          <w:jc w:val="center"/>
        </w:trPr>
        <w:tc>
          <w:tcPr>
            <w:tcW w:w="167" w:type="pct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167" w:type="pct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7" w:type="pct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397" w:type="pct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  <w:lang w:eastAsia="tr-TR"/>
              </w:rPr>
              <w:t>6. Üçgenleri açı ölçülerine göre sınıflandırır.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[!]Farklı duruşlardaki üçgenlerin özelliklerinin değişmeyeceği vurgulanır.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Modeldeki açıların karışmaması için üçgen köşelerin düz kestirilmez.</w:t>
            </w:r>
          </w:p>
        </w:tc>
      </w:tr>
      <w:tr w:rsidR="00FC2C14" w:rsidRPr="00033618">
        <w:trPr>
          <w:cantSplit/>
          <w:trHeight w:val="2253"/>
          <w:jc w:val="center"/>
        </w:trPr>
        <w:tc>
          <w:tcPr>
            <w:tcW w:w="167" w:type="pc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167" w:type="pc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11 – 15 ARALIK</w:t>
            </w:r>
          </w:p>
        </w:tc>
        <w:tc>
          <w:tcPr>
            <w:tcW w:w="167" w:type="pc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13</w:t>
            </w:r>
          </w:p>
        </w:tc>
        <w:tc>
          <w:tcPr>
            <w:tcW w:w="169" w:type="pc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397" w:type="pct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  <w:lang w:eastAsia="tr-TR"/>
              </w:rPr>
            </w:pP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7. Üçgeni iç açılarının ölçülerinin toplamını belirler</w:t>
            </w:r>
          </w:p>
        </w:tc>
        <w:tc>
          <w:tcPr>
            <w:tcW w:w="573" w:type="pct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[!]Farklı duruşlardaki üçgenlerin özelliklerinin değişmeyeceği vurgulanır.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Modeldeki açıların karışmaması için üçgen köşelerin düz kestirilmez.</w:t>
            </w:r>
          </w:p>
        </w:tc>
      </w:tr>
    </w:tbl>
    <w:p w:rsidR="00FC2C14" w:rsidRDefault="00FC2C14" w:rsidP="005538B1">
      <w:pPr>
        <w:jc w:val="center"/>
        <w:rPr>
          <w:rFonts w:ascii="Calibri" w:hAnsi="Calibri" w:cs="Calibri"/>
          <w:sz w:val="28"/>
          <w:szCs w:val="28"/>
        </w:rPr>
      </w:pPr>
    </w:p>
    <w:p w:rsidR="00FC2C14" w:rsidRPr="002336A3" w:rsidRDefault="00FC2C14" w:rsidP="00FC6F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2C14" w:rsidRDefault="00FC2C14" w:rsidP="000A2ECD">
      <w:pPr>
        <w:ind w:left="57" w:right="57"/>
        <w:rPr>
          <w:rFonts w:ascii="Calibri" w:hAnsi="Calibri" w:cs="Calibri"/>
          <w:b/>
          <w:bCs/>
          <w:sz w:val="22"/>
          <w:szCs w:val="22"/>
        </w:rPr>
        <w:sectPr w:rsidR="00FC2C14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512"/>
        <w:gridCol w:w="512"/>
        <w:gridCol w:w="512"/>
        <w:gridCol w:w="512"/>
        <w:gridCol w:w="1181"/>
        <w:gridCol w:w="1651"/>
        <w:gridCol w:w="2206"/>
        <w:gridCol w:w="1744"/>
        <w:gridCol w:w="2126"/>
        <w:gridCol w:w="3980"/>
      </w:tblGrid>
      <w:tr w:rsidR="00FC2C14" w:rsidRPr="00033618">
        <w:trPr>
          <w:cantSplit/>
          <w:trHeight w:val="1762"/>
        </w:trPr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ÖĞRENME ALANI</w:t>
            </w:r>
          </w:p>
        </w:tc>
        <w:tc>
          <w:tcPr>
            <w:tcW w:w="165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ALT ÖĞRENME ALANLARI</w:t>
            </w:r>
          </w:p>
        </w:tc>
        <w:tc>
          <w:tcPr>
            <w:tcW w:w="2206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744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BECERİLER VE ÖZELLİKLER</w:t>
            </w:r>
          </w:p>
        </w:tc>
        <w:tc>
          <w:tcPr>
            <w:tcW w:w="2126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DERS İÇİ VE DİĞER DERSLERLE İLİŞKİLENDİRME, ARA DİSİPLİNLER,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AÇIKLAMALAR</w:t>
            </w:r>
          </w:p>
        </w:tc>
      </w:tr>
      <w:tr w:rsidR="00FC2C14" w:rsidRPr="00033618">
        <w:trPr>
          <w:cantSplit/>
          <w:trHeight w:val="1544"/>
        </w:trPr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11 – 15 ARALIK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13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65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2206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8. Açıölçer, gönye veya cetvel kullanarak dik üçgen, kare ve dikdörtgeni çizer</w:t>
            </w:r>
          </w:p>
        </w:tc>
        <w:tc>
          <w:tcPr>
            <w:tcW w:w="1744" w:type="dxa"/>
            <w:vMerge w:val="restar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126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[!]Dik üçgende hipotenüsten söz edilmez.</w:t>
            </w:r>
          </w:p>
        </w:tc>
      </w:tr>
      <w:tr w:rsidR="00FC2C14" w:rsidRPr="00033618">
        <w:trPr>
          <w:cantSplit/>
          <w:trHeight w:val="842"/>
        </w:trPr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18 – 22 ARALIK</w:t>
            </w:r>
          </w:p>
        </w:tc>
        <w:tc>
          <w:tcPr>
            <w:tcW w:w="498" w:type="dxa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14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0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1.Atatürk’ün önderliğinde ölçme birimlerine getirilen yeniliklerin gerekliliğini nedenleriyle açıklar.</w:t>
            </w:r>
          </w:p>
        </w:tc>
        <w:tc>
          <w:tcPr>
            <w:tcW w:w="1744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spacing w:val="-8"/>
                <w:sz w:val="20"/>
                <w:szCs w:val="20"/>
              </w:rPr>
              <w:t>Atatürk’ün ölçülerle ilgili olarak getirdiği yeniliklerin tarihlerini içeren problemleri problem çözme basamakları kullanılarak çözdürülür ve bu tarihlerle ilgili problemler kurdurulur.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8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8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8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8"/>
                <w:sz w:val="20"/>
                <w:szCs w:val="20"/>
              </w:rPr>
              <w:t>] Bu sınıftaki ölçme birimleriyle sınırlı kalınır.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8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8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8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8"/>
                <w:sz w:val="20"/>
                <w:szCs w:val="20"/>
              </w:rPr>
              <w:t>] Atatürk’ün ölçülerle ilgili olarak getirdiği yeniliklerin tarihlerini içeren problemleri problem çözme basamakları kullanılarak çözdürülür ve bu tarihlerle ilgili problemler kurdurulur.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8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8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8"/>
                <w:sz w:val="20"/>
                <w:szCs w:val="20"/>
              </w:rPr>
              <w:t>]Ölçme araçlarının ve birimlerinin sergilendiği arkeoloji, etnografya ve cumhuriyet müzelerine gezi düzenlenerek ve buralarda yer alan uzunluk, tartma, zaman ve sıvı ölçme araçları inceletilerek yeniliklerin gerekliliği nedenleriyle tartışılabilir.</w:t>
            </w:r>
          </w:p>
        </w:tc>
      </w:tr>
      <w:tr w:rsidR="00FC2C14" w:rsidRPr="00033618">
        <w:trPr>
          <w:cantSplit/>
          <w:trHeight w:val="946"/>
        </w:trPr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0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2.Standart uzunluk ölçme birimlerinden kilometre ve milimetrenin kullanım alanlarını belirtir.</w:t>
            </w:r>
          </w:p>
        </w:tc>
        <w:tc>
          <w:tcPr>
            <w:tcW w:w="1744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C2C14" w:rsidRPr="00033618">
        <w:trPr>
          <w:cantSplit/>
          <w:trHeight w:val="1120"/>
        </w:trPr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0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3.Milimetre-santimetre, santimetre-metre ve metre-kilometre arasındaki ilişkileri açıklar.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4.Belirli uzunlukları farklı uzunluk ölçme birimleriyle ifade eder.</w:t>
            </w:r>
          </w:p>
        </w:tc>
        <w:tc>
          <w:tcPr>
            <w:tcW w:w="1744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] Bu sınıftaki ondalık kesir sınırlılıkları içerisinde dönüşümler yaptırılır.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] Milimetre ve kilometrenin kısaltılmış yazımı kullandırılır.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] Ondalık kesir gösterimini gerektirmeyen dönüşümler üzerinde durulur.</w:t>
            </w:r>
          </w:p>
        </w:tc>
      </w:tr>
    </w:tbl>
    <w:p w:rsidR="00FC2C14" w:rsidRDefault="00FC2C14" w:rsidP="000A2ECD">
      <w:pPr>
        <w:pStyle w:val="ListParagraph"/>
        <w:ind w:left="0"/>
        <w:jc w:val="center"/>
        <w:rPr>
          <w:rFonts w:ascii="Calibri" w:hAnsi="Calibri" w:cs="Calibri"/>
          <w:b/>
          <w:bCs/>
          <w:spacing w:val="-6"/>
          <w:kern w:val="16"/>
          <w:sz w:val="22"/>
          <w:szCs w:val="22"/>
        </w:rPr>
        <w:sectPr w:rsidR="00FC2C14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512"/>
        <w:gridCol w:w="512"/>
        <w:gridCol w:w="512"/>
        <w:gridCol w:w="512"/>
        <w:gridCol w:w="1232"/>
        <w:gridCol w:w="1646"/>
        <w:gridCol w:w="2227"/>
        <w:gridCol w:w="1861"/>
        <w:gridCol w:w="1942"/>
        <w:gridCol w:w="3980"/>
      </w:tblGrid>
      <w:tr w:rsidR="00FC2C14" w:rsidRPr="00033618">
        <w:trPr>
          <w:cantSplit/>
          <w:trHeight w:val="1955"/>
        </w:trPr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SÜRE (Ders Saati)</w:t>
            </w:r>
          </w:p>
        </w:tc>
        <w:tc>
          <w:tcPr>
            <w:tcW w:w="1232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ÖĞRENME ALANI</w:t>
            </w:r>
          </w:p>
        </w:tc>
        <w:tc>
          <w:tcPr>
            <w:tcW w:w="1646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ALT ÖĞRENME ALANLARI</w:t>
            </w:r>
          </w:p>
        </w:tc>
        <w:tc>
          <w:tcPr>
            <w:tcW w:w="2227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86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BECERİLER VE ÖZELLİKLER</w:t>
            </w:r>
          </w:p>
        </w:tc>
        <w:tc>
          <w:tcPr>
            <w:tcW w:w="1942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DERS İÇİ VE DİĞER DERSLERLE İLİŞKİLENDİRME, ARA DİSİPLİNLER,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AÇIKLAMALAR</w:t>
            </w:r>
          </w:p>
        </w:tc>
      </w:tr>
      <w:tr w:rsidR="00FC2C14" w:rsidRPr="00033618">
        <w:trPr>
          <w:cantSplit/>
          <w:trHeight w:val="980"/>
        </w:trPr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25 – 29 ARALIK</w:t>
            </w:r>
          </w:p>
        </w:tc>
        <w:tc>
          <w:tcPr>
            <w:tcW w:w="498" w:type="dxa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15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32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4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27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5.Bir uzunluğu en uygun uzunluk ölçme birimiyle tahmin eder ve tahminini ölçme yaparak kontrol eder.</w:t>
            </w:r>
          </w:p>
        </w:tc>
        <w:tc>
          <w:tcPr>
            <w:tcW w:w="1861" w:type="dxa"/>
            <w:vMerge w:val="restar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42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</w:tr>
      <w:tr w:rsidR="00FC2C14" w:rsidRPr="00033618">
        <w:trPr>
          <w:cantSplit/>
          <w:trHeight w:val="814"/>
        </w:trPr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232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4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27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6.Uzunluk ölçme birimlerinin kullanıldığı problemleri çözer ve kurar.</w:t>
            </w:r>
          </w:p>
        </w:tc>
        <w:tc>
          <w:tcPr>
            <w:tcW w:w="1861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42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[!] Problemler bu sınıfın sınırlılıkları içinde kalınarak seçilir.</w:t>
            </w:r>
          </w:p>
        </w:tc>
      </w:tr>
      <w:tr w:rsidR="00FC2C14" w:rsidRPr="00033618">
        <w:trPr>
          <w:cantSplit/>
          <w:trHeight w:val="442"/>
        </w:trPr>
        <w:tc>
          <w:tcPr>
            <w:tcW w:w="14880" w:type="dxa"/>
            <w:gridSpan w:val="10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33618">
              <w:rPr>
                <w:rFonts w:ascii="Calibri" w:hAnsi="Calibri" w:cs="Calibri"/>
                <w:b/>
                <w:bCs/>
              </w:rPr>
              <w:t>2.ÜNİTENİN SÜRESİ        25 EKİM – 29 ARALIK        47 DERS SAATİ /9 HAFTA</w:t>
            </w:r>
          </w:p>
        </w:tc>
      </w:tr>
      <w:tr w:rsidR="00FC2C14" w:rsidRPr="00033618">
        <w:trPr>
          <w:cantSplit/>
          <w:trHeight w:val="1959"/>
        </w:trPr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3.ÜNİTE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01 – 05 OCAK</w:t>
            </w:r>
          </w:p>
        </w:tc>
        <w:tc>
          <w:tcPr>
            <w:tcW w:w="498" w:type="dxa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16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232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4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  <w:t>1. Çarpımı en çok beş basamaklı doğal sayı olacak şekilde iki doğal sayıyla çarpma işlemini yapar.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  <w:t>2. Üç doğal sayı ile yapılan çarpma işleminde sayıların birbirleriyle çarpılma sırasının değişmesinin, sonucu değiştirmediğini gösterir.</w:t>
            </w:r>
          </w:p>
        </w:tc>
        <w:tc>
          <w:tcPr>
            <w:tcW w:w="186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 Basamak tablolarından yararlandırılır.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 Ara basamaklarında sıfır olan sayılarla da çarpma işlemi yaptırılır.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 Bu sınıftaki sayı ve işlem sınırlılıkları içinde verilmeyen çarpan da buldurulabilir.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[!]Verilmeyen farklı rakamlar yerine farklı şekiller veya harfler kullanılır.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[!]Bu sınıftaki işlem ve sayı sınırlılığı içinde kalınır.</w:t>
            </w:r>
          </w:p>
        </w:tc>
      </w:tr>
      <w:tr w:rsidR="00FC2C14" w:rsidRPr="00033618">
        <w:trPr>
          <w:cantSplit/>
          <w:trHeight w:val="409"/>
        </w:trPr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033618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12888" w:type="dxa"/>
            <w:gridSpan w:val="6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33618">
              <w:rPr>
                <w:rFonts w:ascii="Calibri" w:hAnsi="Calibri" w:cs="Calibri"/>
                <w:b/>
                <w:bCs/>
              </w:rPr>
              <w:t>1.DÖNEM 3.YAZILI</w:t>
            </w:r>
          </w:p>
        </w:tc>
      </w:tr>
      <w:tr w:rsidR="00FC2C14" w:rsidRPr="00033618">
        <w:trPr>
          <w:cantSplit/>
          <w:trHeight w:val="1108"/>
        </w:trPr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3.ÜNİTE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08 – 12 OCAK</w:t>
            </w:r>
          </w:p>
        </w:tc>
        <w:tc>
          <w:tcPr>
            <w:tcW w:w="498" w:type="dxa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17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232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4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227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  <w:t>3.  En çok üç basamaklı doğal sayıları 10, 100 ve 1000’in en çok dokuz katı olan doğal sayılarla kısa yoldan çarpar.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  <w:t>4. En çok üç basamaklı doğal sayıları 10, 100, 1000 ile zihinden çarpar</w:t>
            </w:r>
          </w:p>
        </w:tc>
        <w:tc>
          <w:tcPr>
            <w:tcW w:w="1861" w:type="dxa"/>
            <w:vMerge w:val="restar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42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t>!</w:t>
            </w:r>
            <w:r w:rsidRPr="00033618">
              <w:rPr>
                <w:rFonts w:ascii="Calibri" w:hAnsi="Calibri" w:cs="Calibri"/>
                <w:sz w:val="18"/>
                <w:szCs w:val="18"/>
              </w:rPr>
              <w:t xml:space="preserve">] Üç çarpanlı işlemlerde, çarpanlar parantezle gruplandırılır. İşlem önceliğinin parantez içindeki terime verildiği vurgulanır. 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C2C14" w:rsidRPr="00033618">
        <w:trPr>
          <w:cantSplit/>
          <w:trHeight w:val="973"/>
        </w:trPr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32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4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227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5. En çok iki basamaklı doğal sayıları 5, 25 ve 50 ile kısa yoldan çarpar.</w:t>
            </w:r>
          </w:p>
        </w:tc>
        <w:tc>
          <w:tcPr>
            <w:tcW w:w="1861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42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t>!</w:t>
            </w:r>
            <w:r w:rsidRPr="00033618">
              <w:rPr>
                <w:rFonts w:ascii="Calibri" w:hAnsi="Calibri" w:cs="Calibri"/>
                <w:sz w:val="18"/>
                <w:szCs w:val="18"/>
              </w:rPr>
              <w:t>]5 ve 50 ile kısa yoldan çarpılacak sayılar 2’ye bölünebilen; 25 ile kısa yoldan çarpılacak sayılar ise 4’e bölünebilen sayılardan seçtirilir.</w:t>
            </w:r>
          </w:p>
        </w:tc>
      </w:tr>
    </w:tbl>
    <w:p w:rsidR="00FC2C14" w:rsidRDefault="00FC2C14" w:rsidP="005538B1">
      <w:pPr>
        <w:jc w:val="center"/>
        <w:rPr>
          <w:rFonts w:ascii="Calibri" w:hAnsi="Calibri" w:cs="Calibri"/>
          <w:sz w:val="28"/>
          <w:szCs w:val="28"/>
        </w:rPr>
      </w:pPr>
    </w:p>
    <w:p w:rsidR="00FC2C14" w:rsidRPr="002336A3" w:rsidRDefault="00FC2C14" w:rsidP="0078683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512"/>
        <w:gridCol w:w="512"/>
        <w:gridCol w:w="512"/>
        <w:gridCol w:w="512"/>
        <w:gridCol w:w="1181"/>
        <w:gridCol w:w="1633"/>
        <w:gridCol w:w="2176"/>
        <w:gridCol w:w="1831"/>
        <w:gridCol w:w="1964"/>
        <w:gridCol w:w="3980"/>
      </w:tblGrid>
      <w:tr w:rsidR="00FC2C14" w:rsidRPr="00033618">
        <w:trPr>
          <w:cantSplit/>
          <w:trHeight w:val="1762"/>
        </w:trPr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ÖĞRENME ALANI</w:t>
            </w:r>
          </w:p>
        </w:tc>
        <w:tc>
          <w:tcPr>
            <w:tcW w:w="1633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ALT ÖĞRENME ALANLARI</w:t>
            </w:r>
          </w:p>
        </w:tc>
        <w:tc>
          <w:tcPr>
            <w:tcW w:w="2176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83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BECERİLER VE ÖZELLİKLER</w:t>
            </w:r>
          </w:p>
        </w:tc>
        <w:tc>
          <w:tcPr>
            <w:tcW w:w="1964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DERS İÇİ VE DİĞER DERSLERLE İLİŞKİLENDİRME, ARA DİSİPLİNLER,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AÇIKLAMALAR</w:t>
            </w:r>
          </w:p>
        </w:tc>
      </w:tr>
      <w:tr w:rsidR="00FC2C14" w:rsidRPr="00033618">
        <w:trPr>
          <w:cantSplit/>
          <w:trHeight w:val="1175"/>
        </w:trPr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15 – 19 OCAK</w:t>
            </w:r>
          </w:p>
        </w:tc>
        <w:tc>
          <w:tcPr>
            <w:tcW w:w="498" w:type="dxa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18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33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176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6.En çok iki basamaklı iki doğal sayının çarpımını tahmin eder ve tahminini işlem sonucuyla karşılaştırır.</w:t>
            </w:r>
          </w:p>
        </w:tc>
        <w:tc>
          <w:tcPr>
            <w:tcW w:w="1831" w:type="dxa"/>
            <w:vMerge w:val="restar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64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  <w:lang w:eastAsia="tr-TR"/>
              </w:rPr>
              <w:t>[!]Tahmin ile sonucun karşılaştırılmasında hesap makinesi de kullanabilir.</w:t>
            </w:r>
          </w:p>
        </w:tc>
      </w:tr>
      <w:tr w:rsidR="00FC2C14" w:rsidRPr="00033618">
        <w:trPr>
          <w:cantSplit/>
          <w:trHeight w:val="2300"/>
        </w:trPr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33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17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7. Doğal Sayılarla çarpma işlemini gerektiren problemleri çözer ve kurar.</w:t>
            </w:r>
          </w:p>
        </w:tc>
        <w:tc>
          <w:tcPr>
            <w:tcW w:w="1831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64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F060"/>
            </w:r>
            <w:r w:rsidRPr="00033618">
              <w:rPr>
                <w:rFonts w:ascii="Calibri" w:hAnsi="Calibri" w:cs="Calibri"/>
                <w:sz w:val="18"/>
                <w:szCs w:val="18"/>
              </w:rPr>
              <w:t xml:space="preserve"> Türkçe dersi “Yazma” öğrenme alanı Yazma Kurallarını Uygulama (Kazanım 4)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Girişimcilik (Kazanım 29-30)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[!] Doğal sayılarla toplama, çıkarma ve çarpma işlemlerini gerektiren problemler de çözdürülür ve kurdurulur.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[!] İşlemlerin sonuçları bu sınıftaki sayı ve işlem sınırlılıkları içerisinde olmalıdır.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[!] Problemler bu sınıftaki sayı ve işlem sınırlılıkları içerisinde olmalıdır.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[!] En az biri bölme olmak üzere toplama, çıkarma ve çarpma işlemlerini gerektiren problemler de çözdürülür ve kurdurulur.</w:t>
            </w:r>
          </w:p>
        </w:tc>
      </w:tr>
      <w:tr w:rsidR="00FC2C14" w:rsidRPr="00033618">
        <w:trPr>
          <w:cantSplit/>
          <w:trHeight w:val="1700"/>
        </w:trPr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473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3.ÜNİTE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05 – 09 ŞUBAT</w:t>
            </w:r>
          </w:p>
        </w:tc>
        <w:tc>
          <w:tcPr>
            <w:tcW w:w="498" w:type="dxa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19</w:t>
            </w: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33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17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1.Bölme işleminde bölümün                           basamak sayısını işlem yapmadan belirler.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2. Üç basamaklı doğal sayıları, en çok iki basamaklı doğal sayılara böler.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31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1964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[!]Tahmin ile sonucun karşılaştırılmasında hesap makinesi de kullanabilir.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 xml:space="preserve"> [!]Bölen, bir basamaklı doğal sayı olarak seçtirilir.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  <w:lang w:eastAsia="tr-TR"/>
              </w:rPr>
              <w:t>[!]Bölümün doğruluğu kontrol ettirilir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  <w:lang w:eastAsia="tr-TR"/>
              </w:rPr>
              <w:t>[!]Kalanlı ve kalansız bölme yaptırılır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  <w:lang w:eastAsia="tr-TR"/>
              </w:rPr>
              <w:t>[!]Yan yana bölme işlemi verilerek de yaptırılır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C14" w:rsidRPr="00033618">
        <w:trPr>
          <w:cantSplit/>
          <w:trHeight w:val="1544"/>
        </w:trPr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33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176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3. Son üç basamağı sıfır olan en çok beş basamaklı doğal sayıları 10, 100 ve 1000 ‘e kısa yoldan böler.</w:t>
            </w:r>
          </w:p>
        </w:tc>
        <w:tc>
          <w:tcPr>
            <w:tcW w:w="1831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1964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  <w:lang w:eastAsia="tr-TR"/>
              </w:rPr>
              <w:t>[!]Bölümün doğruluğu kontrol ettirilir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  <w:lang w:eastAsia="tr-TR"/>
              </w:rPr>
              <w:t>[!]Kalanlı ve kalansız bölme yaptırılır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  <w:lang w:eastAsia="tr-TR"/>
              </w:rPr>
              <w:t>[!]Yan yana bölme işlemi verilerek de yaptırılır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FC2C14" w:rsidRDefault="00FC2C14" w:rsidP="005538B1">
      <w:pPr>
        <w:jc w:val="center"/>
        <w:rPr>
          <w:rFonts w:ascii="Calibri" w:hAnsi="Calibri" w:cs="Calibri"/>
          <w:sz w:val="28"/>
          <w:szCs w:val="28"/>
        </w:rPr>
      </w:pPr>
    </w:p>
    <w:p w:rsidR="00FC2C14" w:rsidRPr="002336A3" w:rsidRDefault="00FC2C14" w:rsidP="001661D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80" w:type="dxa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512"/>
        <w:gridCol w:w="512"/>
        <w:gridCol w:w="512"/>
        <w:gridCol w:w="512"/>
        <w:gridCol w:w="1181"/>
        <w:gridCol w:w="1645"/>
        <w:gridCol w:w="2197"/>
        <w:gridCol w:w="1871"/>
        <w:gridCol w:w="1989"/>
        <w:gridCol w:w="3949"/>
      </w:tblGrid>
      <w:tr w:rsidR="00FC2C14" w:rsidRPr="00033618">
        <w:trPr>
          <w:cantSplit/>
          <w:trHeight w:val="1762"/>
        </w:trPr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ÖĞRENME ALANI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ALT ÖĞRENME ALANLARI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876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BECERİLER VE ÖZELLİKLER</w:t>
            </w:r>
          </w:p>
        </w:tc>
        <w:tc>
          <w:tcPr>
            <w:tcW w:w="1992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DERS İÇİ VE DİĞER DERSLERLE İLİŞKİLENDİRME, ARA DİSİPLİNLER,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AÇIKLAMALAR</w:t>
            </w:r>
          </w:p>
        </w:tc>
      </w:tr>
      <w:tr w:rsidR="00FC2C14" w:rsidRPr="00033618">
        <w:trPr>
          <w:cantSplit/>
          <w:trHeight w:val="1441"/>
        </w:trPr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3.ÜNİTE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12 - 16 ŞUBAT</w:t>
            </w:r>
          </w:p>
        </w:tc>
        <w:tc>
          <w:tcPr>
            <w:tcW w:w="0" w:type="auto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20</w:t>
            </w:r>
          </w:p>
        </w:tc>
        <w:tc>
          <w:tcPr>
            <w:tcW w:w="0" w:type="auto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4. Bir bölme işleminin sonucunu tahmin eder ve tahminini işlem sonucuyla karşılaştırır.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5.İki adımlı işlemleri yapar.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76" w:type="dxa"/>
            <w:vMerge w:val="restar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9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[!] İşlemlerin öncelikleri parantez kullandırılarak belirletilir.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[!]  Bu sınıftaki sayı ve işlem sınırlılıkları içinde kalınır.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z w:val="20"/>
                <w:szCs w:val="20"/>
              </w:rPr>
              <w:t>]Toplama, çıkarma, çarpma ve bölme işlemlerinden herhangi ikisinin kullanıldığı işlemler de yaptırılır.</w:t>
            </w:r>
          </w:p>
        </w:tc>
      </w:tr>
      <w:tr w:rsidR="00FC2C14" w:rsidRPr="00033618">
        <w:trPr>
          <w:cantSplit/>
          <w:trHeight w:val="2111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6. Doğal sayılarla bölme işlemini gerektiren problemleri çözer ve kurar</w:t>
            </w:r>
          </w:p>
        </w:tc>
        <w:tc>
          <w:tcPr>
            <w:tcW w:w="1876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92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F060"/>
            </w:r>
            <w:r w:rsidRPr="00033618">
              <w:rPr>
                <w:rFonts w:ascii="Calibri" w:hAnsi="Calibri" w:cs="Calibri"/>
                <w:sz w:val="18"/>
                <w:szCs w:val="18"/>
              </w:rPr>
              <w:t xml:space="preserve"> Türkçe dersi “Yazma” öğrenme alanı Yazma Kurallarını Uygulama (Kazanım 4)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Girişimcilik (Kazanım 29-30)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t>!</w:t>
            </w:r>
            <w:r w:rsidRPr="00033618">
              <w:rPr>
                <w:rFonts w:ascii="Calibri" w:hAnsi="Calibri" w:cs="Calibri"/>
                <w:sz w:val="18"/>
                <w:szCs w:val="18"/>
              </w:rPr>
              <w:t>] Doğal sayılarla toplama, çıkarma ve çarpma işlemlerini gerektiren problemler de çözdürülür ve kurdurulur.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t>!</w:t>
            </w:r>
            <w:r w:rsidRPr="00033618">
              <w:rPr>
                <w:rFonts w:ascii="Calibri" w:hAnsi="Calibri" w:cs="Calibri"/>
                <w:sz w:val="18"/>
                <w:szCs w:val="18"/>
              </w:rPr>
              <w:t>] İşlemlerin sonuçları bu sınıftaki sayı ve işlem sınırlılıkları içerisinde olmalıdır.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t>!</w:t>
            </w:r>
            <w:r w:rsidRPr="00033618">
              <w:rPr>
                <w:rFonts w:ascii="Calibri" w:hAnsi="Calibri" w:cs="Calibri"/>
                <w:sz w:val="18"/>
                <w:szCs w:val="18"/>
              </w:rPr>
              <w:t>] Problemler bu sınıftaki sayı ve işlem sınırlılıkları içerisinde olmalıdır.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t>!</w:t>
            </w:r>
            <w:r w:rsidRPr="00033618">
              <w:rPr>
                <w:rFonts w:ascii="Calibri" w:hAnsi="Calibri" w:cs="Calibri"/>
                <w:sz w:val="18"/>
                <w:szCs w:val="18"/>
              </w:rPr>
              <w:t>] En az biri bölme olmak üzere toplama, çıkarma ve çarpma işlemlerini gerektiren problemler de çözdürülür ve kurdurulur.</w:t>
            </w:r>
          </w:p>
        </w:tc>
      </w:tr>
      <w:tr w:rsidR="00FC2C14" w:rsidRPr="00033618">
        <w:trPr>
          <w:cantSplit/>
          <w:trHeight w:val="434"/>
        </w:trPr>
        <w:tc>
          <w:tcPr>
            <w:tcW w:w="14880" w:type="dxa"/>
            <w:gridSpan w:val="10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33618">
              <w:rPr>
                <w:rFonts w:ascii="Calibri" w:hAnsi="Calibri" w:cs="Calibri"/>
                <w:b/>
                <w:bCs/>
              </w:rPr>
              <w:t>3.ÜNİTENİN SÜRESİ            29 ARALIK 2017- 16 ŞUBAT 2018                 24  DERS SAATİ / 5 HAFTA</w:t>
            </w:r>
          </w:p>
        </w:tc>
      </w:tr>
      <w:tr w:rsidR="00FC2C14" w:rsidRPr="00033618">
        <w:trPr>
          <w:cantSplit/>
          <w:trHeight w:val="3097"/>
        </w:trPr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19 – 23 ŞUBAT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21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Kesirler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1.Payı ve paydası en çok iki basamaklı doğal sayı olan kesirleri, kesrin birimlerinden elde ederek isimlendirir.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2.Payı ve paydası en çok iki basamaklı olan kesirleri sayı doğrusunda gösterir.</w:t>
            </w:r>
          </w:p>
        </w:tc>
        <w:tc>
          <w:tcPr>
            <w:tcW w:w="1876" w:type="dxa"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1992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[!] Paydanın, bütünün kaç eş parçaya (yani kesrin birimine) bölündüğü, payın bu parçalardan (yani kesrin biriminden) kaç tanesinin alındığı anlamında olduğu vurgulanır.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[!] Bu sınıfta bileşik kesir ile tam sayılı kesirler birbirine dönüştürülmez.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[!] Basit, bileşik ve tam sayılı kesirler isimlendirilirken bu kesirlerin bütüne göre büyüklüklerine dikkat çekilir.</w:t>
            </w:r>
          </w:p>
        </w:tc>
      </w:tr>
    </w:tbl>
    <w:p w:rsidR="00FC2C14" w:rsidRDefault="00FC2C14" w:rsidP="00AE0BA2">
      <w:pPr>
        <w:pStyle w:val="ListParagraph"/>
        <w:ind w:left="0"/>
        <w:jc w:val="center"/>
        <w:rPr>
          <w:rFonts w:ascii="Calibri" w:hAnsi="Calibri" w:cs="Calibri"/>
          <w:b/>
          <w:bCs/>
          <w:spacing w:val="-6"/>
          <w:kern w:val="16"/>
          <w:sz w:val="22"/>
          <w:szCs w:val="22"/>
        </w:rPr>
        <w:sectPr w:rsidR="00FC2C14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W w:w="14880" w:type="dxa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512"/>
        <w:gridCol w:w="512"/>
        <w:gridCol w:w="512"/>
        <w:gridCol w:w="512"/>
        <w:gridCol w:w="1181"/>
        <w:gridCol w:w="1646"/>
        <w:gridCol w:w="2197"/>
        <w:gridCol w:w="1871"/>
        <w:gridCol w:w="1988"/>
        <w:gridCol w:w="3949"/>
      </w:tblGrid>
      <w:tr w:rsidR="00FC2C14" w:rsidRPr="00033618">
        <w:trPr>
          <w:cantSplit/>
          <w:trHeight w:val="1783"/>
        </w:trPr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SÜRE (Ders Saati)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ÖĞRENME ALANI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ALT ÖĞRENME ALANLARI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876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BECERİLER VE ÖZELLİKLER</w:t>
            </w:r>
          </w:p>
        </w:tc>
        <w:tc>
          <w:tcPr>
            <w:tcW w:w="199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DERS İÇİ VE DİĞER DERSLERLE İLİŞKİLENDİRME, ARA DİSİPLİNLER,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AÇIKLAMALAR</w:t>
            </w:r>
          </w:p>
        </w:tc>
      </w:tr>
      <w:tr w:rsidR="00FC2C14" w:rsidRPr="00033618">
        <w:trPr>
          <w:cantSplit/>
          <w:trHeight w:val="1783"/>
        </w:trPr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 ŞUBAT-02 MART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22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Kesirler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3.Kesirleri karşılaştırır.</w:t>
            </w:r>
          </w:p>
          <w:p w:rsidR="00FC2C14" w:rsidRPr="00033618" w:rsidRDefault="00FC2C14" w:rsidP="0067136E"/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4.Eşit paydalı en çok dört kesri, büyükten küçüğe veya küçükten büyüğe doğru sıralar</w:t>
            </w:r>
          </w:p>
          <w:p w:rsidR="00FC2C14" w:rsidRPr="00033618" w:rsidRDefault="00FC2C14" w:rsidP="0067136E"/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5. Payları eşit, paydaları birbirinden farklı en çok dört kesri, büyükten küçüğe veya küçükten büyüğe doğru sıralar.</w:t>
            </w:r>
          </w:p>
        </w:tc>
        <w:tc>
          <w:tcPr>
            <w:tcW w:w="1876" w:type="dxa"/>
            <w:vMerge w:val="restar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9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16"/>
                <w:szCs w:val="16"/>
              </w:rPr>
            </w:pPr>
            <w:r w:rsidRPr="00033618">
              <w:rPr>
                <w:rFonts w:ascii="Calibri" w:hAnsi="Calibri" w:cs="Calibri"/>
                <w:sz w:val="16"/>
                <w:szCs w:val="16"/>
              </w:rPr>
              <w:t>[!] Karşılaştırma sonucunu &lt;, &gt;  ve = sembollerinden uygun olan biri ile göstermeleri sağlanır.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16"/>
                <w:szCs w:val="16"/>
              </w:rPr>
            </w:pPr>
            <w:r w:rsidRPr="00033618">
              <w:rPr>
                <w:rFonts w:ascii="Calibri" w:hAnsi="Calibri" w:cs="Calibri"/>
                <w:sz w:val="16"/>
                <w:szCs w:val="16"/>
              </w:rPr>
              <w:t>[!] Karşılaştırma etkinlikleri farklı kesir çeşitleri (basit-basit, basit- tamsayılı, tam sayılı- bileşik vb.) arasında yaptırılır.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16"/>
                <w:szCs w:val="16"/>
              </w:rPr>
            </w:pPr>
            <w:r w:rsidRPr="00033618">
              <w:rPr>
                <w:rFonts w:ascii="Calibri" w:hAnsi="Calibri" w:cs="Calibri"/>
                <w:sz w:val="16"/>
                <w:szCs w:val="16"/>
              </w:rPr>
              <w:t>[!] Kesirler model kullanılarak karşılaştırılır.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16"/>
                <w:szCs w:val="16"/>
              </w:rPr>
            </w:pPr>
            <w:r w:rsidRPr="00033618">
              <w:rPr>
                <w:rFonts w:ascii="Calibri" w:hAnsi="Calibri" w:cs="Calibri"/>
                <w:sz w:val="16"/>
                <w:szCs w:val="16"/>
              </w:rPr>
              <w:t>[!] Modellemede zorlanmamak için paydası bir basamaklı olan kesirler seçilir.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16"/>
                <w:szCs w:val="16"/>
              </w:rPr>
            </w:pPr>
            <w:r w:rsidRPr="00033618">
              <w:rPr>
                <w:rFonts w:ascii="Calibri" w:hAnsi="Calibri" w:cs="Calibri"/>
                <w:sz w:val="16"/>
                <w:szCs w:val="16"/>
              </w:rPr>
              <w:t>[!] Tam sayılı kesirlerin tam kısmı, bir basamaklı olmalıdır.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16"/>
                <w:szCs w:val="16"/>
              </w:rPr>
            </w:pPr>
            <w:r w:rsidRPr="00033618">
              <w:rPr>
                <w:rFonts w:ascii="Calibri" w:hAnsi="Calibri" w:cs="Calibri"/>
                <w:sz w:val="16"/>
                <w:szCs w:val="16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16"/>
                <w:szCs w:val="16"/>
              </w:rPr>
              <w:t>!</w:t>
            </w:r>
            <w:r w:rsidRPr="00033618">
              <w:rPr>
                <w:rFonts w:ascii="Calibri" w:hAnsi="Calibri" w:cs="Calibri"/>
                <w:sz w:val="16"/>
                <w:szCs w:val="16"/>
              </w:rPr>
              <w:t>] Kesir modelleri veya sayı doğrusunda gösterilen paydaları eşit (kesir birimleri aynı) kesirlerin, payı (kesir birimi sayısı) en büyük olanın en büyük kesir olduğu vurgulanır.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16"/>
                <w:szCs w:val="16"/>
              </w:rPr>
            </w:pPr>
            <w:r w:rsidRPr="00033618">
              <w:rPr>
                <w:rFonts w:ascii="Calibri" w:hAnsi="Calibri" w:cs="Calibri"/>
                <w:sz w:val="16"/>
                <w:szCs w:val="16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16"/>
                <w:szCs w:val="16"/>
              </w:rPr>
              <w:t>!</w:t>
            </w:r>
            <w:r w:rsidRPr="00033618">
              <w:rPr>
                <w:rFonts w:ascii="Calibri" w:hAnsi="Calibri" w:cs="Calibri"/>
                <w:sz w:val="16"/>
                <w:szCs w:val="16"/>
              </w:rPr>
              <w:t>] Kesirlerle ilgili bu sınıf sınırlılıkları içerisinde kalınır.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16"/>
                <w:szCs w:val="16"/>
              </w:rPr>
            </w:pPr>
            <w:r w:rsidRPr="00033618">
              <w:rPr>
                <w:rFonts w:ascii="Calibri" w:hAnsi="Calibri" w:cs="Calibri"/>
                <w:sz w:val="16"/>
                <w:szCs w:val="16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16"/>
                <w:szCs w:val="16"/>
              </w:rPr>
              <w:t>!</w:t>
            </w:r>
            <w:r w:rsidRPr="00033618">
              <w:rPr>
                <w:rFonts w:ascii="Calibri" w:hAnsi="Calibri" w:cs="Calibri"/>
                <w:sz w:val="16"/>
                <w:szCs w:val="16"/>
              </w:rPr>
              <w:t>] Kesirler sembol kullanılarak sıralatılır.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16"/>
                <w:szCs w:val="16"/>
              </w:rPr>
            </w:pPr>
            <w:r w:rsidRPr="00033618">
              <w:rPr>
                <w:rFonts w:ascii="Calibri" w:hAnsi="Calibri" w:cs="Calibri"/>
                <w:sz w:val="16"/>
                <w:szCs w:val="16"/>
              </w:rPr>
              <w:t>Kesirlerle ilgili bu sınıf sınırlılıklar içinde kalınır.</w:t>
            </w:r>
          </w:p>
        </w:tc>
      </w:tr>
      <w:tr w:rsidR="00FC2C14" w:rsidRPr="00033618">
        <w:trPr>
          <w:cantSplit/>
          <w:trHeight w:val="1676"/>
        </w:trPr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05 – 09 MART</w:t>
            </w:r>
          </w:p>
        </w:tc>
        <w:tc>
          <w:tcPr>
            <w:tcW w:w="0" w:type="auto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23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Kesirler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6. Bir çokluğun belirtilen bir basit kesir kadarını belirler.</w:t>
            </w:r>
          </w:p>
        </w:tc>
        <w:tc>
          <w:tcPr>
            <w:tcW w:w="1876" w:type="dxa"/>
            <w:vMerge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1991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sz w:val="20"/>
                <w:szCs w:val="20"/>
                <w:lang w:eastAsia="tr-TR"/>
              </w:rPr>
              <w:sym w:font="MS Outlook" w:char="F043"/>
            </w:r>
            <w:r w:rsidRPr="00033618">
              <w:rPr>
                <w:rFonts w:ascii="Calibri" w:hAnsi="Calibri" w:cs="Calibri"/>
                <w:sz w:val="20"/>
                <w:szCs w:val="20"/>
                <w:lang w:eastAsia="tr-TR"/>
              </w:rPr>
              <w:t xml:space="preserve"> Uzunlukları Ölçme 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sz w:val="20"/>
                <w:szCs w:val="20"/>
                <w:lang w:eastAsia="tr-TR"/>
              </w:rPr>
              <w:sym w:font="MS Outlook" w:char="F043"/>
            </w:r>
            <w:r w:rsidRPr="00033618">
              <w:rPr>
                <w:rFonts w:ascii="Calibri" w:hAnsi="Calibri" w:cs="Calibri"/>
                <w:sz w:val="20"/>
                <w:szCs w:val="20"/>
                <w:lang w:eastAsia="tr-TR"/>
              </w:rPr>
              <w:t xml:space="preserve"> Zamanı Ölçme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[!] Çokluk sayısı en çok üç basamaklı olmalıdır.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[!] Basit kesrin paydası bir basamaklı olmalıdır.</w:t>
            </w:r>
          </w:p>
          <w:p w:rsidR="00FC2C14" w:rsidRPr="00033618" w:rsidRDefault="00FC2C14" w:rsidP="00917C26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[!] Bir çokluğun belirtilen basit kesir kadarını bulma etkinliklerine önce problemlerle başlanır. Sonra işlemler yaptırılır.</w:t>
            </w:r>
          </w:p>
        </w:tc>
      </w:tr>
      <w:tr w:rsidR="00FC2C14" w:rsidRPr="00033618">
        <w:trPr>
          <w:cantSplit/>
          <w:trHeight w:val="2365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285227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285227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Ondalık Kesirler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285227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1.Bir bütün 10 ve 100 eş parçaya bölündüğünde ortaya çıkan kesrin birimlerinin odalık kesir olduğunu belirtir.</w:t>
            </w:r>
          </w:p>
        </w:tc>
        <w:tc>
          <w:tcPr>
            <w:tcW w:w="1876" w:type="dxa"/>
          </w:tcPr>
          <w:p w:rsidR="00FC2C14" w:rsidRPr="00033618" w:rsidRDefault="00FC2C14" w:rsidP="00285227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1991" w:type="dxa"/>
            <w:vAlign w:val="center"/>
          </w:tcPr>
          <w:p w:rsidR="00FC2C14" w:rsidRPr="00033618" w:rsidRDefault="00FC2C14" w:rsidP="00285227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28522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FC2C14" w:rsidRDefault="00FC2C14" w:rsidP="00B76262">
      <w:pPr>
        <w:ind w:left="57" w:right="57"/>
        <w:rPr>
          <w:rFonts w:ascii="Calibri" w:hAnsi="Calibri" w:cs="Calibri"/>
          <w:b/>
          <w:bCs/>
          <w:sz w:val="22"/>
          <w:szCs w:val="22"/>
        </w:rPr>
        <w:sectPr w:rsidR="00FC2C14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W w:w="14880" w:type="dxa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512"/>
        <w:gridCol w:w="512"/>
        <w:gridCol w:w="512"/>
        <w:gridCol w:w="512"/>
        <w:gridCol w:w="1181"/>
        <w:gridCol w:w="1646"/>
        <w:gridCol w:w="2197"/>
        <w:gridCol w:w="1871"/>
        <w:gridCol w:w="1988"/>
        <w:gridCol w:w="3949"/>
      </w:tblGrid>
      <w:tr w:rsidR="00FC2C14" w:rsidRPr="00033618">
        <w:trPr>
          <w:cantSplit/>
          <w:trHeight w:val="1762"/>
        </w:trPr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SÜRE (Ders Saati)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ÖĞRENME ALANI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ALT ÖĞRENME ALANLARI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876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BECERİLER VE ÖZELLİKLER</w:t>
            </w:r>
          </w:p>
        </w:tc>
        <w:tc>
          <w:tcPr>
            <w:tcW w:w="199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DERS İÇİ VE DİĞER DERSLERLE İLİŞKİLENDİRME, ARA DİSİPLİNLER,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AÇIKLAMALAR</w:t>
            </w:r>
          </w:p>
        </w:tc>
      </w:tr>
      <w:tr w:rsidR="00FC2C14" w:rsidRPr="00033618">
        <w:trPr>
          <w:cantSplit/>
          <w:trHeight w:val="1762"/>
        </w:trPr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12 – 16 MART</w:t>
            </w:r>
          </w:p>
        </w:tc>
        <w:tc>
          <w:tcPr>
            <w:tcW w:w="0" w:type="auto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24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Ondalık Kesirler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2.Ondalık kesirleri virgül kullanarak yazar. 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3.Ondalık kesirlerin tam kısmını, kesir kısmını ve basamak adlarını belirtir.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76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199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C14" w:rsidRPr="00033618">
        <w:trPr>
          <w:cantSplit/>
          <w:trHeight w:val="484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033618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12888" w:type="dxa"/>
            <w:gridSpan w:val="6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33618">
              <w:rPr>
                <w:rFonts w:ascii="Calibri" w:hAnsi="Calibri" w:cs="Calibri"/>
                <w:b/>
                <w:bCs/>
              </w:rPr>
              <w:t>2.DÖNEM 1.YAZILI</w:t>
            </w:r>
          </w:p>
        </w:tc>
      </w:tr>
      <w:tr w:rsidR="00FC2C14" w:rsidRPr="00033618">
        <w:trPr>
          <w:cantSplit/>
          <w:trHeight w:val="1143"/>
        </w:trPr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bookmarkStart w:id="2" w:name="_Hlk492712729"/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19 -23 MART</w:t>
            </w:r>
          </w:p>
        </w:tc>
        <w:tc>
          <w:tcPr>
            <w:tcW w:w="0" w:type="auto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Ondalık Kesirler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4.İki ondalık kesri karşılaştırarak aralarındaki ilişkiyi büyük, küçük veya eşit sembolüyle gösterir.</w:t>
            </w:r>
          </w:p>
        </w:tc>
        <w:tc>
          <w:tcPr>
            <w:tcW w:w="1876" w:type="dxa"/>
            <w:vMerge w:val="restar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9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2"/>
      <w:tr w:rsidR="00FC2C14" w:rsidRPr="00033618">
        <w:trPr>
          <w:cantSplit/>
          <w:trHeight w:val="2300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Zamanı Ölçme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1.Dakika ile saniye arasındaki ilişkiyi açıklar.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2.Saat-dakika, dakika-saniye arasındaki dönüşümleri yapar.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76" w:type="dxa"/>
            <w:vMerge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sym w:font="Wingdings" w:char="F0C8"/>
            </w:r>
            <w:r w:rsidRPr="00033618">
              <w:rPr>
                <w:rFonts w:ascii="Calibri" w:hAnsi="Calibri" w:cs="Calibri"/>
                <w:sz w:val="20"/>
                <w:szCs w:val="20"/>
              </w:rPr>
              <w:t xml:space="preserve"> Spor Kültürü ve Olimpik Eğitim (Kazanım 6, 7, 20)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sym w:font="Wingdings" w:char="F0C8"/>
            </w:r>
            <w:r w:rsidRPr="00033618">
              <w:rPr>
                <w:rFonts w:ascii="Calibri" w:hAnsi="Calibri" w:cs="Calibri"/>
                <w:sz w:val="20"/>
                <w:szCs w:val="20"/>
              </w:rPr>
              <w:t xml:space="preserve"> Afetten Korunma ve Güvenli Yaşam(Kazanım7, 23)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sym w:font="Wingdings" w:char="F0C8"/>
            </w:r>
            <w:r w:rsidRPr="00033618">
              <w:rPr>
                <w:rFonts w:ascii="Calibri" w:hAnsi="Calibri" w:cs="Calibri"/>
                <w:sz w:val="20"/>
                <w:szCs w:val="20"/>
              </w:rPr>
              <w:t xml:space="preserve"> Kariyer Bilinci Geliştirme (Kazanım 20)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033618">
            <w:pPr>
              <w:tabs>
                <w:tab w:val="left" w:pos="900"/>
                <w:tab w:val="center" w:pos="4536"/>
                <w:tab w:val="right" w:pos="9072"/>
              </w:tabs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spacing w:val="-20"/>
                <w:sz w:val="20"/>
                <w:szCs w:val="20"/>
                <w:lang w:eastAsia="tr-TR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20"/>
                <w:sz w:val="20"/>
                <w:szCs w:val="20"/>
                <w:lang w:eastAsia="tr-TR"/>
              </w:rPr>
              <w:t>!</w:t>
            </w:r>
            <w:r w:rsidRPr="00033618">
              <w:rPr>
                <w:rFonts w:ascii="Calibri" w:hAnsi="Calibri" w:cs="Calibri"/>
                <w:spacing w:val="-20"/>
                <w:sz w:val="20"/>
                <w:szCs w:val="20"/>
                <w:lang w:eastAsia="tr-TR"/>
              </w:rPr>
              <w:t xml:space="preserve">] </w:t>
            </w:r>
            <w:r w:rsidRPr="00033618">
              <w:rPr>
                <w:rFonts w:ascii="Calibri" w:hAnsi="Calibri" w:cs="Calibri"/>
                <w:sz w:val="20"/>
                <w:szCs w:val="20"/>
                <w:lang w:eastAsia="tr-TR"/>
              </w:rPr>
              <w:t>12 saatlik gösterimle 24 saatlik gösterimler arasında dönüşümler yaptırılır.  Örneğin; 15.38’in , “Öğleden sonra 3’ü 38 dakika geçiyor.” anlamına gelmesi gibi.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20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20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20"/>
                <w:sz w:val="20"/>
                <w:szCs w:val="20"/>
              </w:rPr>
              <w:t>]</w:t>
            </w:r>
            <w:r w:rsidRPr="00033618">
              <w:rPr>
                <w:rFonts w:ascii="Calibri" w:hAnsi="Calibri" w:cs="Calibri"/>
                <w:sz w:val="20"/>
                <w:szCs w:val="20"/>
              </w:rPr>
              <w:t xml:space="preserve"> Kronometre sadece araç olarak tanıtılır.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20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20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20"/>
                <w:sz w:val="20"/>
                <w:szCs w:val="20"/>
              </w:rPr>
              <w:t>]</w:t>
            </w:r>
            <w:r w:rsidRPr="00033618">
              <w:rPr>
                <w:rFonts w:ascii="Calibri" w:hAnsi="Calibri" w:cs="Calibri"/>
                <w:sz w:val="20"/>
                <w:szCs w:val="20"/>
              </w:rPr>
              <w:t xml:space="preserve"> Saat, dakika ve saniye birimleri için sembol kullanılmaz.  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20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20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20"/>
                <w:sz w:val="20"/>
                <w:szCs w:val="20"/>
              </w:rPr>
              <w:t>]</w:t>
            </w:r>
            <w:r w:rsidRPr="00033618">
              <w:rPr>
                <w:rFonts w:ascii="Calibri" w:hAnsi="Calibri" w:cs="Calibri"/>
                <w:sz w:val="20"/>
                <w:szCs w:val="20"/>
              </w:rPr>
              <w:t xml:space="preserve"> Bu sınıftaki sayı ve işlem sınırlılıkları içerisinde dönüşümler yaptırılır.</w:t>
            </w:r>
          </w:p>
        </w:tc>
      </w:tr>
    </w:tbl>
    <w:p w:rsidR="00FC2C14" w:rsidRDefault="00FC2C14" w:rsidP="00B76262">
      <w:pPr>
        <w:ind w:left="57" w:right="57"/>
        <w:rPr>
          <w:rFonts w:ascii="Calibri" w:hAnsi="Calibri" w:cs="Calibri"/>
          <w:b/>
          <w:bCs/>
          <w:sz w:val="22"/>
          <w:szCs w:val="22"/>
        </w:rPr>
        <w:sectPr w:rsidR="00FC2C14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W w:w="14880" w:type="dxa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512"/>
        <w:gridCol w:w="512"/>
        <w:gridCol w:w="512"/>
        <w:gridCol w:w="512"/>
        <w:gridCol w:w="1182"/>
        <w:gridCol w:w="1646"/>
        <w:gridCol w:w="2197"/>
        <w:gridCol w:w="1871"/>
        <w:gridCol w:w="2128"/>
        <w:gridCol w:w="3808"/>
      </w:tblGrid>
      <w:tr w:rsidR="00FC2C14" w:rsidRPr="00033618">
        <w:trPr>
          <w:cantSplit/>
          <w:trHeight w:val="1955"/>
        </w:trPr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SÜRE (Ders Saati)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ÖĞRENME ALANI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ALT ÖĞRENME ALANLARI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876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BECERİLER VE ÖZELLİKLER</w:t>
            </w:r>
          </w:p>
        </w:tc>
        <w:tc>
          <w:tcPr>
            <w:tcW w:w="2133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DERS İÇİ VE DİĞER DERSLERLE İLİŞKİLENDİRME, ARA DİSİPLİNLER,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ATATÜRKÇÜLÜK</w:t>
            </w:r>
          </w:p>
        </w:tc>
        <w:tc>
          <w:tcPr>
            <w:tcW w:w="383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AÇIKLAMALAR</w:t>
            </w:r>
          </w:p>
        </w:tc>
      </w:tr>
      <w:tr w:rsidR="00FC2C14" w:rsidRPr="00033618">
        <w:trPr>
          <w:cantSplit/>
          <w:trHeight w:val="1256"/>
        </w:trPr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 – 30 MART</w:t>
            </w:r>
          </w:p>
        </w:tc>
        <w:tc>
          <w:tcPr>
            <w:tcW w:w="0" w:type="auto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Zamanı Ölçme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3.Yıl-ay-hafta-gün arasındaki ilişkileri açıklar</w:t>
            </w:r>
          </w:p>
        </w:tc>
        <w:tc>
          <w:tcPr>
            <w:tcW w:w="1876" w:type="dxa"/>
            <w:vMerge w:val="restart"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  <w:lang w:eastAsia="tr-TR"/>
              </w:rPr>
            </w:pPr>
          </w:p>
        </w:tc>
        <w:tc>
          <w:tcPr>
            <w:tcW w:w="2133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  <w:lang w:eastAsia="tr-TR"/>
              </w:rPr>
              <w:sym w:font="Wingdings" w:char="F0C8"/>
            </w: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  <w:lang w:eastAsia="tr-TR"/>
              </w:rPr>
              <w:t>İnsan Hakları ve Vatandaşlık (Kazanım 54)</w:t>
            </w:r>
          </w:p>
        </w:tc>
        <w:tc>
          <w:tcPr>
            <w:tcW w:w="3838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 xml:space="preserve">[!] “Bir ay 4 haftadır.” gibi hatalı ifadeler kullanılmaz. 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[!] Artık yıl açıklanır.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C2C14" w:rsidRPr="00033618">
        <w:trPr>
          <w:cantSplit/>
          <w:trHeight w:val="846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Zamanı Ölçme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4. Zaman ve ölçme birimlerinin kullanıldığı problemleri çözer ve kurar.</w:t>
            </w:r>
          </w:p>
        </w:tc>
        <w:tc>
          <w:tcPr>
            <w:tcW w:w="1876" w:type="dxa"/>
            <w:vMerge/>
          </w:tcPr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2133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sz w:val="20"/>
                <w:szCs w:val="20"/>
                <w:lang w:eastAsia="tr-TR"/>
              </w:rPr>
              <w:sym w:font="Wingdings" w:char="F0C8"/>
            </w:r>
            <w:r w:rsidRPr="00033618">
              <w:rPr>
                <w:rFonts w:ascii="Calibri" w:hAnsi="Calibri" w:cs="Calibri"/>
                <w:sz w:val="20"/>
                <w:szCs w:val="20"/>
                <w:lang w:eastAsia="tr-TR"/>
              </w:rPr>
              <w:t>Kariyer bilinci geliştirme (Kazanım 20)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838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[!]Bu sınıf sınırlıkları içerisinde zaman ölçülerinin kullanıldığı problemler çözdürülür ve kurdurulur.</w:t>
            </w:r>
          </w:p>
        </w:tc>
      </w:tr>
      <w:tr w:rsidR="00FC2C14" w:rsidRPr="00033618">
        <w:trPr>
          <w:cantSplit/>
          <w:trHeight w:val="542"/>
        </w:trPr>
        <w:tc>
          <w:tcPr>
            <w:tcW w:w="14880" w:type="dxa"/>
            <w:gridSpan w:val="10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33618">
              <w:rPr>
                <w:rFonts w:ascii="Calibri" w:hAnsi="Calibri" w:cs="Calibri"/>
                <w:b/>
                <w:bCs/>
              </w:rPr>
              <w:t>4.ÜNİTENİN SÜRESİ    19 ŞUBAT-30 MART 2018               30 DERS SAATİ/6 HAFTA</w:t>
            </w:r>
          </w:p>
        </w:tc>
      </w:tr>
      <w:tr w:rsidR="00FC2C14" w:rsidRPr="00033618">
        <w:trPr>
          <w:cantSplit/>
          <w:trHeight w:val="841"/>
        </w:trPr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5.ÜNİTE</w:t>
            </w:r>
          </w:p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02 – 06 NİSAN</w:t>
            </w:r>
          </w:p>
        </w:tc>
        <w:tc>
          <w:tcPr>
            <w:tcW w:w="0" w:type="auto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27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Kesirlerle Toplama İşlemi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1.Paydaları eşit kesirlerle toplama işlemi yapar.</w:t>
            </w:r>
          </w:p>
        </w:tc>
        <w:tc>
          <w:tcPr>
            <w:tcW w:w="1876" w:type="dxa"/>
            <w:vMerge w:val="restar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133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838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[!]Kesirlerle yapılan toplama işleminde kesrin birimlerinden yararlanılır.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 xml:space="preserve">[!]Tam sayılı kesirlerle işlem yapılırken kesrin tam kısmı ve paydası bir basamaklı olmalıdır. 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[!]Tam sayılı kesirlerde kendi içinde toplama işlemi yaptırılır.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[!]Basit- basit, basit-bileşik, bileşik-bileşik kesirlerle toplama işlemi yapılırken pay ve payda en fazla iki basamaklı olmalıdır.</w:t>
            </w:r>
          </w:p>
        </w:tc>
      </w:tr>
      <w:tr w:rsidR="00FC2C14" w:rsidRPr="00033618">
        <w:trPr>
          <w:cantSplit/>
          <w:trHeight w:val="1958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Kesirlerle Çıkarma İşlemi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1.Paydaları eşit kesirlerle çıkarma işlemi yapar</w:t>
            </w:r>
          </w:p>
        </w:tc>
        <w:tc>
          <w:tcPr>
            <w:tcW w:w="1876" w:type="dxa"/>
            <w:vMerge/>
          </w:tcPr>
          <w:p w:rsidR="00FC2C14" w:rsidRPr="00033618" w:rsidRDefault="00FC2C14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33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38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[!]Kesirlerle yapılan çıkarma işlemlerinde kesrin birimlerinden yararlandırılır.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 xml:space="preserve">[!]Tam sayılı kesirlerle işlem yapılırken kesrin tam kısmı ve paydası bir basamaklı olmalıdır. 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[!]Tam sayılı kesirlerde kendi içinde toplama işlemi yaptırılır.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[!]Basit- basit, basit-bileşik, bileşik-bileşik kesirlerle toplama işlemi yapılırken pay ve payda en fazla iki basamaklı olmalıdır.</w:t>
            </w:r>
          </w:p>
        </w:tc>
      </w:tr>
      <w:tr w:rsidR="00FC2C14" w:rsidRPr="00033618">
        <w:trPr>
          <w:cantSplit/>
          <w:trHeight w:val="952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Kesirlerle Çıkarma İşlemi</w:t>
            </w:r>
          </w:p>
        </w:tc>
        <w:tc>
          <w:tcPr>
            <w:tcW w:w="2207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2.Kesirlerle toplama ve çıkarma işlemlerini gerektiren problemleri çözer ve kurar.  </w:t>
            </w:r>
          </w:p>
        </w:tc>
        <w:tc>
          <w:tcPr>
            <w:tcW w:w="1876" w:type="dxa"/>
            <w:vMerge/>
          </w:tcPr>
          <w:p w:rsidR="00FC2C14" w:rsidRPr="00033618" w:rsidRDefault="00FC2C14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33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38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C2C14" w:rsidRDefault="00FC2C14" w:rsidP="00B76262">
      <w:pPr>
        <w:ind w:left="57" w:right="57"/>
        <w:rPr>
          <w:rFonts w:ascii="Calibri" w:hAnsi="Calibri" w:cs="Calibri"/>
          <w:b/>
          <w:bCs/>
          <w:sz w:val="22"/>
          <w:szCs w:val="22"/>
        </w:rPr>
        <w:sectPr w:rsidR="00FC2C14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W w:w="14880" w:type="dxa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512"/>
        <w:gridCol w:w="512"/>
        <w:gridCol w:w="512"/>
        <w:gridCol w:w="512"/>
        <w:gridCol w:w="1181"/>
        <w:gridCol w:w="1207"/>
        <w:gridCol w:w="2628"/>
        <w:gridCol w:w="1860"/>
        <w:gridCol w:w="2007"/>
        <w:gridCol w:w="3949"/>
      </w:tblGrid>
      <w:tr w:rsidR="00FC2C14" w:rsidRPr="00033618">
        <w:trPr>
          <w:cantSplit/>
          <w:trHeight w:val="2097"/>
        </w:trPr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ÖĞRENME ALANI</w:t>
            </w:r>
          </w:p>
        </w:tc>
        <w:tc>
          <w:tcPr>
            <w:tcW w:w="1207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ALT ÖĞRENME ALANLARI</w:t>
            </w:r>
          </w:p>
        </w:tc>
        <w:tc>
          <w:tcPr>
            <w:tcW w:w="2644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865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BECERİLER VE ÖZELLİKLER</w:t>
            </w:r>
          </w:p>
        </w:tc>
        <w:tc>
          <w:tcPr>
            <w:tcW w:w="201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DERS İÇİ VE DİĞER DERSLERLE İLİŞKİLENDİRME, ARA DİSİPLİNLER,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AÇIKLAMALAR</w:t>
            </w:r>
          </w:p>
        </w:tc>
      </w:tr>
      <w:tr w:rsidR="00FC2C14" w:rsidRPr="00033618">
        <w:trPr>
          <w:cantSplit/>
          <w:trHeight w:val="853"/>
        </w:trPr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5.ÜNİTE</w:t>
            </w:r>
          </w:p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09 – 13 NİSAN</w:t>
            </w:r>
          </w:p>
        </w:tc>
        <w:tc>
          <w:tcPr>
            <w:tcW w:w="0" w:type="auto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28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207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Kesirlerle Çıkarma İşlemi</w:t>
            </w:r>
          </w:p>
        </w:tc>
        <w:tc>
          <w:tcPr>
            <w:tcW w:w="2644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2.Kesirlerle toplama ve çıkarma işlemlerini gerektiren problemleri çözer ve kurar.  </w:t>
            </w:r>
          </w:p>
        </w:tc>
        <w:tc>
          <w:tcPr>
            <w:tcW w:w="1865" w:type="dxa"/>
            <w:vMerge w:val="restar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01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C14" w:rsidRPr="00033618">
        <w:trPr>
          <w:cantSplit/>
          <w:trHeight w:val="1390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Geometrik Cisimler</w:t>
            </w:r>
          </w:p>
        </w:tc>
        <w:tc>
          <w:tcPr>
            <w:tcW w:w="2644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 İzometrik kâğıttaki çizimleri eş küplerle oluşturur.</w:t>
            </w:r>
          </w:p>
        </w:tc>
        <w:tc>
          <w:tcPr>
            <w:tcW w:w="1865" w:type="dxa"/>
            <w:vMerge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F060"/>
            </w:r>
            <w:r w:rsidRPr="00033618">
              <w:rPr>
                <w:rFonts w:ascii="Calibri" w:hAnsi="Calibri" w:cs="Calibri"/>
                <w:sz w:val="18"/>
                <w:szCs w:val="18"/>
              </w:rPr>
              <w:t xml:space="preserve"> Türkçe dersi “Görsel Okuma ve Görsel Sunu” öğrenme alanı Görsel Okuma (Kazanım 6,10, 12)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t>!</w:t>
            </w:r>
            <w:r w:rsidRPr="00033618">
              <w:rPr>
                <w:rFonts w:ascii="Calibri" w:hAnsi="Calibri" w:cs="Calibri"/>
                <w:sz w:val="18"/>
                <w:szCs w:val="18"/>
              </w:rPr>
              <w:t>] İzometrik kâğıtta çizim yaptırılmamalıdır.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t>!</w:t>
            </w:r>
            <w:r w:rsidRPr="00033618">
              <w:rPr>
                <w:rFonts w:ascii="Calibri" w:hAnsi="Calibri" w:cs="Calibri"/>
                <w:sz w:val="18"/>
                <w:szCs w:val="18"/>
              </w:rPr>
              <w:t>] Verilen çizimlerin eş küplerle oluşturulabilen türden olmasına dikkat edilir.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t>!</w:t>
            </w:r>
            <w:r w:rsidRPr="00033618">
              <w:rPr>
                <w:rFonts w:ascii="Calibri" w:hAnsi="Calibri" w:cs="Calibri"/>
                <w:sz w:val="18"/>
                <w:szCs w:val="18"/>
              </w:rPr>
              <w:t>] En fazla 12 eş küp ile oluşturulabilecek basit yapıların izometrik kâğıttaki çizimleri verilir.</w:t>
            </w:r>
          </w:p>
        </w:tc>
      </w:tr>
      <w:tr w:rsidR="00FC2C14" w:rsidRPr="00033618">
        <w:trPr>
          <w:cantSplit/>
          <w:trHeight w:val="926"/>
        </w:trPr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5.ÜNİTE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16 – 20 NİSAN</w:t>
            </w:r>
          </w:p>
        </w:tc>
        <w:tc>
          <w:tcPr>
            <w:tcW w:w="0" w:type="auto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29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Çevre</w:t>
            </w:r>
          </w:p>
        </w:tc>
        <w:tc>
          <w:tcPr>
            <w:tcW w:w="2644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1.Düzlemsel şekillerin çevre uzunluklarını belirler.</w:t>
            </w:r>
          </w:p>
        </w:tc>
        <w:tc>
          <w:tcPr>
            <w:tcW w:w="1865" w:type="dxa"/>
            <w:vMerge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[!] Çevre uzunlukları hesaplatılan düzlemsel şekiller çokgen olarak isimlendirilmez.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[!] Çevre uzunluk hesaplamalarında formül kullanılmaz.</w:t>
            </w:r>
          </w:p>
        </w:tc>
      </w:tr>
      <w:tr w:rsidR="00FC2C14" w:rsidRPr="00033618">
        <w:trPr>
          <w:cantSplit/>
          <w:trHeight w:val="1393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Çevre</w:t>
            </w:r>
          </w:p>
        </w:tc>
        <w:tc>
          <w:tcPr>
            <w:tcW w:w="2644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2.Kare ve dikdörtgenin çevre uzunlukları ile kenar uzunlukları arasındaki ilişkiyi belirler.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2011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[!] Karenin çevre uzunluğunu;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Ç=4</w:t>
            </w:r>
            <w:r w:rsidRPr="00033618">
              <w:rPr>
                <w:rFonts w:ascii="Calibri" w:hAnsi="Calibri" w:cs="Calibri"/>
                <w:sz w:val="20"/>
                <w:szCs w:val="20"/>
              </w:rPr>
              <w:sym w:font="Wingdings 2" w:char="F0CF"/>
            </w:r>
            <w:r w:rsidRPr="00033618">
              <w:rPr>
                <w:rFonts w:ascii="Calibri" w:hAnsi="Calibri" w:cs="Calibri"/>
                <w:sz w:val="20"/>
                <w:szCs w:val="20"/>
              </w:rPr>
              <w:t>bir kenar uzunluğu,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Dikdörtgenin çevre uzunluğunu;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Ç=(2</w:t>
            </w:r>
            <w:r w:rsidRPr="00033618">
              <w:rPr>
                <w:rFonts w:ascii="Calibri" w:hAnsi="Calibri" w:cs="Calibri"/>
                <w:sz w:val="20"/>
                <w:szCs w:val="20"/>
              </w:rPr>
              <w:sym w:font="Wingdings 2" w:char="F0CF"/>
            </w:r>
            <w:r w:rsidRPr="00033618">
              <w:rPr>
                <w:rFonts w:ascii="Calibri" w:hAnsi="Calibri" w:cs="Calibri"/>
                <w:sz w:val="20"/>
                <w:szCs w:val="20"/>
              </w:rPr>
              <w:t>uzun kenar)+(2</w:t>
            </w:r>
            <w:r w:rsidRPr="00033618">
              <w:rPr>
                <w:rFonts w:ascii="Calibri" w:hAnsi="Calibri" w:cs="Calibri"/>
                <w:sz w:val="20"/>
                <w:szCs w:val="20"/>
              </w:rPr>
              <w:sym w:font="Wingdings 2" w:char="F0CF"/>
            </w:r>
            <w:r w:rsidRPr="00033618">
              <w:rPr>
                <w:rFonts w:ascii="Calibri" w:hAnsi="Calibri" w:cs="Calibri"/>
                <w:sz w:val="20"/>
                <w:szCs w:val="20"/>
              </w:rPr>
              <w:t>kısa kenar) biçiminde ifade etmeleri sağlanır.</w:t>
            </w:r>
          </w:p>
        </w:tc>
      </w:tr>
      <w:tr w:rsidR="00FC2C14" w:rsidRPr="00033618">
        <w:trPr>
          <w:cantSplit/>
          <w:trHeight w:val="410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033618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12888" w:type="dxa"/>
            <w:gridSpan w:val="6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33618">
              <w:rPr>
                <w:rFonts w:ascii="Calibri" w:hAnsi="Calibri" w:cs="Calibri"/>
                <w:b/>
                <w:bCs/>
              </w:rPr>
              <w:t>2.DÖNEM 2.YAZILI</w:t>
            </w:r>
          </w:p>
        </w:tc>
      </w:tr>
      <w:tr w:rsidR="00FC2C14" w:rsidRPr="00033618">
        <w:trPr>
          <w:cantSplit/>
          <w:trHeight w:val="544"/>
        </w:trPr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5.ÜNİTE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23-27 NİSAN</w:t>
            </w:r>
          </w:p>
        </w:tc>
        <w:tc>
          <w:tcPr>
            <w:tcW w:w="0" w:type="auto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2888" w:type="dxa"/>
            <w:gridSpan w:val="6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23 NİSAN ULUSAL EGEMENLİK VE ÇOCUK BAYRAMI</w:t>
            </w:r>
          </w:p>
        </w:tc>
      </w:tr>
      <w:tr w:rsidR="00FC2C14" w:rsidRPr="00033618">
        <w:trPr>
          <w:cantSplit/>
          <w:trHeight w:val="1537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Çevre</w:t>
            </w:r>
          </w:p>
        </w:tc>
        <w:tc>
          <w:tcPr>
            <w:tcW w:w="2644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3.Aynı çevre uzunluğuna sahip farklı geometrik şekiller oluşturur.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4.Düzlemsel şekillerin çevre uzunluklarını hesaplamayla ilgili problemleri çözer ve kurar.</w:t>
            </w:r>
          </w:p>
        </w:tc>
        <w:tc>
          <w:tcPr>
            <w:tcW w:w="1865" w:type="dxa"/>
          </w:tcPr>
          <w:p w:rsidR="00FC2C14" w:rsidRPr="00033618" w:rsidRDefault="00FC2C14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C2C14" w:rsidRPr="00033618">
        <w:trPr>
          <w:cantSplit/>
          <w:trHeight w:val="1831"/>
        </w:trPr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ÖĞRENME ALANI</w:t>
            </w:r>
          </w:p>
        </w:tc>
        <w:tc>
          <w:tcPr>
            <w:tcW w:w="1207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ALT ÖĞRENME ALANLARI</w:t>
            </w:r>
          </w:p>
        </w:tc>
        <w:tc>
          <w:tcPr>
            <w:tcW w:w="2644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865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BECERİLER VE ÖZELLİKLER</w:t>
            </w:r>
          </w:p>
        </w:tc>
        <w:tc>
          <w:tcPr>
            <w:tcW w:w="201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DERS İÇİ VE DİĞER DERSLERLE İLİŞKİLENDİRME, ARA DİSİPLİNLER,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AÇIKLAMALAR</w:t>
            </w:r>
          </w:p>
        </w:tc>
      </w:tr>
      <w:tr w:rsidR="00FC2C14" w:rsidRPr="00033618">
        <w:trPr>
          <w:cantSplit/>
          <w:trHeight w:val="2129"/>
        </w:trPr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5.ÜNİTE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30 NİSAN – 04 MAYIS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31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Alan</w:t>
            </w:r>
          </w:p>
        </w:tc>
        <w:tc>
          <w:tcPr>
            <w:tcW w:w="2644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  <w:t>1.Bir alanı, standart olmayan alan ölçme birimleriyle tahmin eder ve birimleri sayarak tahminini kontrol eder.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  <w:t>2.Düzlemsel bölgelerin alanlarının, bu alanı kaplayan birim karelerin sayısı olduğunu belirler.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  <w:t>3.Karesel ve dikdörtgensel bölgelerin alanlarını birim kareleri kullanarak hesaplar.</w:t>
            </w:r>
          </w:p>
        </w:tc>
        <w:tc>
          <w:tcPr>
            <w:tcW w:w="1865" w:type="dxa"/>
          </w:tcPr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2011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z w:val="20"/>
                <w:szCs w:val="20"/>
              </w:rPr>
              <w:t>] Alan ölçme hesaplamalarında niçin birim kareler kullanıldığı vurgulanır.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z w:val="20"/>
                <w:szCs w:val="20"/>
              </w:rPr>
              <w:t>] El, ayak, çiçek, yaprak vb. düzlemdeki şekillerin sınırladığı bölgenin alanlarının ölçüsünün, birer tahmin olduğu vurgulanır.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C14" w:rsidRPr="00033618">
        <w:trPr>
          <w:cantSplit/>
          <w:trHeight w:val="512"/>
        </w:trPr>
        <w:tc>
          <w:tcPr>
            <w:tcW w:w="14880" w:type="dxa"/>
            <w:gridSpan w:val="10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</w:rPr>
              <w:t>5.ÜNİTENİN SÜRESİ     2 NİSAN-4 MAYIS 2018  25 DERS SAATİ /5 HAFTA</w:t>
            </w:r>
          </w:p>
        </w:tc>
      </w:tr>
      <w:tr w:rsidR="00FC2C14" w:rsidRPr="00033618">
        <w:trPr>
          <w:cantSplit/>
          <w:trHeight w:val="1402"/>
        </w:trPr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07 – 11 MAYIS</w:t>
            </w:r>
          </w:p>
        </w:tc>
        <w:tc>
          <w:tcPr>
            <w:tcW w:w="0" w:type="auto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32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t>Simetri</w:t>
            </w:r>
          </w:p>
        </w:tc>
        <w:tc>
          <w:tcPr>
            <w:tcW w:w="2644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1.Düzlemsel şekillerdeki simetri doğrularını belirler ve çizer.</w:t>
            </w:r>
          </w:p>
        </w:tc>
        <w:tc>
          <w:tcPr>
            <w:tcW w:w="1865" w:type="dxa"/>
            <w:vMerge w:val="restar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01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“Türkçe dersi “Görsel Okuma ve Görsel Sunu” öğrenme alanı Görsel Okuma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(Kazanım 6, 10, 12)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[!] Simetrik şekillerdeki simetrik nokta çiftlerinin simetri doğrusuna olan uzaklıklarının eşit olduğu vurgulanır.</w:t>
            </w:r>
          </w:p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sz w:val="20"/>
                <w:szCs w:val="20"/>
              </w:rPr>
              <w:t>[!] Yatay ve düşey simetri doğrusunun yanında köşegen simetri doğrusu da kullandırılır.</w:t>
            </w:r>
          </w:p>
        </w:tc>
      </w:tr>
      <w:tr w:rsidR="00FC2C14" w:rsidRPr="00033618">
        <w:trPr>
          <w:cantSplit/>
          <w:trHeight w:val="1114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Örüntü ve Süslemeler</w:t>
            </w:r>
          </w:p>
        </w:tc>
        <w:tc>
          <w:tcPr>
            <w:tcW w:w="2644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 Uygun karesel, dikdörtgensel ve üçgensel bölgeleri kullana-rak ve boşluk kalmayacak şe-kilde döşeyerek süsleme yapar.</w:t>
            </w:r>
          </w:p>
        </w:tc>
        <w:tc>
          <w:tcPr>
            <w:tcW w:w="1865" w:type="dxa"/>
            <w:vMerge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011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sym w:font="MS Outlook" w:char="F043"/>
            </w: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 xml:space="preserve"> Örüntü ve Süslemeler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18"/>
                <w:szCs w:val="18"/>
              </w:rPr>
              <w:sym w:font="Webdings" w:char="F060"/>
            </w: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 xml:space="preserve"> Türkçe dersi “Görsel Okuma ve Görsel Sunu” öğrenme alanı Görsel Okuma (Kazanım 6, 12)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 Süslemelerde oluşturulan model temel alınarak arada boşluk kalmayacak şekilde döşeme yaptırılır.</w:t>
            </w:r>
          </w:p>
        </w:tc>
      </w:tr>
      <w:tr w:rsidR="00FC2C14" w:rsidRPr="00033618">
        <w:trPr>
          <w:cantSplit/>
          <w:trHeight w:val="1114"/>
        </w:trPr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14 – 18 MAYIS</w:t>
            </w:r>
          </w:p>
        </w:tc>
        <w:tc>
          <w:tcPr>
            <w:tcW w:w="0" w:type="auto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33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Örüntü ve Süslemeler</w:t>
            </w:r>
          </w:p>
        </w:tc>
        <w:tc>
          <w:tcPr>
            <w:tcW w:w="2644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 Uygun karesel, dikdörtgensel ve üçgensel bölgeleri kullana-rak ve boşluk kalmayacak şe-kilde döşeyerek süsleme yapar.</w:t>
            </w:r>
          </w:p>
        </w:tc>
        <w:tc>
          <w:tcPr>
            <w:tcW w:w="1865" w:type="dxa"/>
            <w:vMerge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011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sym w:font="MS Outlook" w:char="F043"/>
            </w: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 xml:space="preserve"> Örüntü ve Süslemeler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18"/>
                <w:szCs w:val="18"/>
              </w:rPr>
              <w:sym w:font="Webdings" w:char="F060"/>
            </w:r>
            <w:r w:rsidRPr="00033618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 xml:space="preserve"> Türkçe dersi “Görsel Okuma ve Görsel Sunu” öğrenme alanı Görsel Okuma (Kazanım 6, 12)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033618">
            <w:pPr>
              <w:jc w:val="both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[!] Süslemelerde oluşturulan model temel alınarak arada boşluk kalmayacak şekilde döşeme yaptırılır.</w:t>
            </w:r>
          </w:p>
        </w:tc>
      </w:tr>
      <w:tr w:rsidR="00FC2C14" w:rsidRPr="00033618">
        <w:trPr>
          <w:cantSplit/>
          <w:trHeight w:val="1169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207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Tartma</w:t>
            </w:r>
          </w:p>
        </w:tc>
        <w:tc>
          <w:tcPr>
            <w:tcW w:w="2644" w:type="dxa"/>
            <w:vAlign w:val="center"/>
          </w:tcPr>
          <w:p w:rsidR="00FC2C14" w:rsidRPr="00033618" w:rsidRDefault="00FC2C14" w:rsidP="00033618">
            <w:pPr>
              <w:ind w:right="113"/>
              <w:rPr>
                <w:rFonts w:ascii="Calibri" w:hAnsi="Calibri" w:cs="Calibri"/>
                <w:sz w:val="19"/>
                <w:szCs w:val="19"/>
              </w:rPr>
            </w:pPr>
            <w:r w:rsidRPr="00033618">
              <w:rPr>
                <w:rFonts w:ascii="Calibri" w:hAnsi="Calibri" w:cs="Calibri"/>
                <w:sz w:val="19"/>
                <w:szCs w:val="19"/>
              </w:rPr>
              <w:t>1.Tonun kullanıldığı yerleri belirler.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19"/>
                <w:szCs w:val="19"/>
              </w:rPr>
              <w:t>2.Ton-kilogram, kilogram-gram ve gram-miligram arasındaki ilişkileri belirtir.</w:t>
            </w:r>
          </w:p>
        </w:tc>
        <w:tc>
          <w:tcPr>
            <w:tcW w:w="1865" w:type="dxa"/>
            <w:vMerge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11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:rsidR="00FC2C14" w:rsidRPr="00033618" w:rsidRDefault="00FC2C14" w:rsidP="00162742">
            <w:pPr>
              <w:rPr>
                <w:rFonts w:ascii="Calibri" w:hAnsi="Calibri" w:cs="Calibri"/>
                <w:spacing w:val="-20"/>
                <w:sz w:val="18"/>
                <w:szCs w:val="18"/>
              </w:rPr>
            </w:pP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F060"/>
            </w:r>
            <w:r w:rsidRPr="00033618">
              <w:rPr>
                <w:rFonts w:ascii="Calibri" w:eastAsia="Batang" w:hAnsi="Calibri" w:cs="Calibri"/>
                <w:sz w:val="18"/>
                <w:szCs w:val="18"/>
              </w:rPr>
              <w:t xml:space="preserve">Fen ve Teknoloji dersi “Maddeyi Tanıyalım” </w:t>
            </w:r>
            <w:r w:rsidRPr="00033618">
              <w:rPr>
                <w:rFonts w:ascii="Calibri" w:hAnsi="Calibri" w:cs="Calibri"/>
                <w:sz w:val="18"/>
                <w:szCs w:val="18"/>
              </w:rPr>
              <w:t xml:space="preserve">ünitesi </w:t>
            </w:r>
            <w:r w:rsidRPr="00033618">
              <w:rPr>
                <w:rFonts w:ascii="Calibri" w:eastAsia="Batang" w:hAnsi="Calibri" w:cs="Calibri"/>
                <w:sz w:val="18"/>
                <w:szCs w:val="18"/>
              </w:rPr>
              <w:t>(Kazanım 3.3)</w:t>
            </w:r>
          </w:p>
        </w:tc>
        <w:tc>
          <w:tcPr>
            <w:tcW w:w="3980" w:type="dxa"/>
            <w:vAlign w:val="center"/>
          </w:tcPr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z w:val="20"/>
                <w:szCs w:val="20"/>
              </w:rPr>
              <w:t xml:space="preserve">]  Ton, “ t” ile gösterilir. </w:t>
            </w:r>
          </w:p>
          <w:p w:rsidR="00FC2C14" w:rsidRPr="00033618" w:rsidRDefault="00FC2C14" w:rsidP="00162742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z w:val="20"/>
                <w:szCs w:val="20"/>
              </w:rPr>
              <w:t>] Ton-kilogram, kilogram-gram ve gram-miligram arasında ondalık kesir yazımını gerektirmeyen dönüşümler yaptırılır.</w:t>
            </w:r>
          </w:p>
        </w:tc>
      </w:tr>
    </w:tbl>
    <w:p w:rsidR="00FC2C14" w:rsidRDefault="00FC2C14" w:rsidP="006A50FE">
      <w:pPr>
        <w:ind w:left="57" w:right="57"/>
        <w:rPr>
          <w:rFonts w:ascii="Calibri" w:hAnsi="Calibri" w:cs="Calibri"/>
          <w:b/>
          <w:bCs/>
          <w:sz w:val="22"/>
          <w:szCs w:val="22"/>
        </w:rPr>
        <w:sectPr w:rsidR="00FC2C14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W w:w="14880" w:type="dxa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512"/>
        <w:gridCol w:w="512"/>
        <w:gridCol w:w="512"/>
        <w:gridCol w:w="512"/>
        <w:gridCol w:w="1182"/>
        <w:gridCol w:w="1181"/>
        <w:gridCol w:w="2928"/>
        <w:gridCol w:w="1821"/>
        <w:gridCol w:w="1967"/>
        <w:gridCol w:w="3753"/>
      </w:tblGrid>
      <w:tr w:rsidR="00FC2C14" w:rsidRPr="00033618" w:rsidTr="00CB7821">
        <w:trPr>
          <w:cantSplit/>
          <w:trHeight w:val="1813"/>
        </w:trPr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FC2C14" w:rsidRPr="00033618" w:rsidRDefault="00FC2C14" w:rsidP="00033618">
            <w:pPr>
              <w:ind w:left="57" w:righ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SÜRE (Ders Saati)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ÖĞRENME ALANI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ALT ÖĞRENME ALANLARI</w:t>
            </w:r>
          </w:p>
        </w:tc>
        <w:tc>
          <w:tcPr>
            <w:tcW w:w="2928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KAZANIMLAR</w:t>
            </w:r>
          </w:p>
        </w:tc>
        <w:tc>
          <w:tcPr>
            <w:tcW w:w="1821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BECERİLER VE ÖZELLİKLER</w:t>
            </w:r>
          </w:p>
        </w:tc>
        <w:tc>
          <w:tcPr>
            <w:tcW w:w="1967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DERS İÇİ VE DİĞER DERSLERLE İLİŞKİLENDİRME, ARA DİSİPLİNLER,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ATATÜRKÇÜLÜK</w:t>
            </w:r>
          </w:p>
        </w:tc>
        <w:tc>
          <w:tcPr>
            <w:tcW w:w="3753" w:type="dxa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z w:val="22"/>
                <w:szCs w:val="22"/>
              </w:rPr>
              <w:t>AÇIKLAMALAR</w:t>
            </w:r>
          </w:p>
        </w:tc>
      </w:tr>
      <w:tr w:rsidR="00FC2C14" w:rsidRPr="00033618" w:rsidTr="00CB7821">
        <w:trPr>
          <w:cantSplit/>
          <w:trHeight w:val="690"/>
        </w:trPr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21 – 25 MAYIS</w:t>
            </w:r>
          </w:p>
        </w:tc>
        <w:tc>
          <w:tcPr>
            <w:tcW w:w="0" w:type="auto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34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Tartma</w:t>
            </w:r>
          </w:p>
        </w:tc>
        <w:tc>
          <w:tcPr>
            <w:tcW w:w="2928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3.Ton-kilogram, kilogram-gram, gram-miligramla ilgili problemleri çözer ve kurar</w:t>
            </w:r>
          </w:p>
        </w:tc>
        <w:tc>
          <w:tcPr>
            <w:tcW w:w="1821" w:type="dxa"/>
            <w:vMerge w:val="restart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1967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753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z w:val="20"/>
                <w:szCs w:val="20"/>
              </w:rPr>
              <w:t>[!]Problemler bu sınıfın sınırlılıkları içinde olmalıdır.</w:t>
            </w:r>
          </w:p>
        </w:tc>
      </w:tr>
      <w:tr w:rsidR="00FC2C14" w:rsidRPr="00033618" w:rsidTr="00CB7821">
        <w:trPr>
          <w:cantSplit/>
          <w:trHeight w:val="1778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Sıvıları Ölçme</w:t>
            </w:r>
          </w:p>
        </w:tc>
        <w:tc>
          <w:tcPr>
            <w:tcW w:w="2928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1.Litre ve mililitre arasındaki ilişkiyi belirtir.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2.Litre ve mililitre arasında dönüşümler yapar.</w:t>
            </w:r>
          </w:p>
        </w:tc>
        <w:tc>
          <w:tcPr>
            <w:tcW w:w="1821" w:type="dxa"/>
            <w:vMerge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F060"/>
            </w:r>
            <w:r w:rsidRPr="00033618">
              <w:rPr>
                <w:rFonts w:ascii="Calibri" w:hAnsi="Calibri" w:cs="Calibri"/>
                <w:sz w:val="18"/>
                <w:szCs w:val="18"/>
              </w:rPr>
              <w:t>Türkçe dersi “Görsel Okuma ve Görsel Sunu” öğrenme alanı Görsel Okuma (Kazanım 1)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F060"/>
            </w:r>
            <w:r w:rsidRPr="00033618">
              <w:rPr>
                <w:rFonts w:ascii="Calibri" w:eastAsia="Batang" w:hAnsi="Calibri" w:cs="Calibri"/>
                <w:sz w:val="18"/>
                <w:szCs w:val="18"/>
              </w:rPr>
              <w:t xml:space="preserve">Fen ve Teknoloji dersi “Maddeyi Tanıyalım” </w:t>
            </w:r>
            <w:r w:rsidRPr="00033618">
              <w:rPr>
                <w:rFonts w:ascii="Calibri" w:hAnsi="Calibri" w:cs="Calibri"/>
                <w:sz w:val="18"/>
                <w:szCs w:val="18"/>
              </w:rPr>
              <w:t xml:space="preserve">ünitesi </w:t>
            </w:r>
            <w:r w:rsidRPr="00033618">
              <w:rPr>
                <w:rFonts w:ascii="Calibri" w:eastAsia="Batang" w:hAnsi="Calibri" w:cs="Calibri"/>
                <w:sz w:val="18"/>
                <w:szCs w:val="18"/>
              </w:rPr>
              <w:t>(Kazanım 3.5)</w:t>
            </w:r>
          </w:p>
        </w:tc>
        <w:tc>
          <w:tcPr>
            <w:tcW w:w="3753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20"/>
                <w:sz w:val="20"/>
                <w:szCs w:val="20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20"/>
                <w:sz w:val="20"/>
                <w:szCs w:val="20"/>
              </w:rPr>
              <w:t>!</w:t>
            </w:r>
            <w:r w:rsidRPr="00033618">
              <w:rPr>
                <w:rFonts w:ascii="Calibri" w:hAnsi="Calibri" w:cs="Calibri"/>
                <w:spacing w:val="-20"/>
                <w:sz w:val="20"/>
                <w:szCs w:val="20"/>
              </w:rPr>
              <w:t>]</w:t>
            </w:r>
            <w:r w:rsidRPr="00033618">
              <w:rPr>
                <w:rFonts w:ascii="Calibri" w:hAnsi="Calibri" w:cs="Calibri"/>
                <w:sz w:val="20"/>
                <w:szCs w:val="20"/>
              </w:rPr>
              <w:t>1 litre = 1 L ve 1 mililitre = 1 ml ile gösterilir.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spacing w:val="-20"/>
                <w:sz w:val="20"/>
                <w:szCs w:val="20"/>
                <w:lang w:eastAsia="tr-TR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pacing w:val="-20"/>
                <w:sz w:val="20"/>
                <w:szCs w:val="20"/>
                <w:lang w:eastAsia="tr-TR"/>
              </w:rPr>
              <w:t>!</w:t>
            </w:r>
            <w:r w:rsidRPr="00033618">
              <w:rPr>
                <w:rFonts w:ascii="Calibri" w:hAnsi="Calibri" w:cs="Calibri"/>
                <w:spacing w:val="-20"/>
                <w:sz w:val="20"/>
                <w:szCs w:val="20"/>
                <w:lang w:eastAsia="tr-TR"/>
              </w:rPr>
              <w:t>]</w:t>
            </w:r>
            <w:r w:rsidRPr="00033618">
              <w:rPr>
                <w:rFonts w:ascii="Calibri" w:hAnsi="Calibri" w:cs="Calibri"/>
                <w:sz w:val="20"/>
                <w:szCs w:val="20"/>
                <w:lang w:eastAsia="tr-TR"/>
              </w:rPr>
              <w:t xml:space="preserve"> Litre ile mililitre arasındaki ondalık kesir yazımını gerektirmeyen dönüşümler yaptırılır.</w:t>
            </w:r>
          </w:p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C2C14" w:rsidRPr="00033618" w:rsidTr="00CB7821">
        <w:trPr>
          <w:cantSplit/>
          <w:trHeight w:val="351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2832" w:type="dxa"/>
            <w:gridSpan w:val="6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</w:rPr>
            </w:pPr>
            <w:r w:rsidRPr="00033618">
              <w:rPr>
                <w:rFonts w:ascii="Calibri" w:hAnsi="Calibri" w:cs="Calibri"/>
              </w:rPr>
              <w:t>2.DÖNEM 3.YAZILI</w:t>
            </w:r>
          </w:p>
        </w:tc>
      </w:tr>
      <w:tr w:rsidR="00FC2C14" w:rsidRPr="00033618" w:rsidTr="00CB7821">
        <w:trPr>
          <w:cantSplit/>
          <w:trHeight w:val="764"/>
        </w:trPr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16"/>
                <w:szCs w:val="16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6"/>
                <w:szCs w:val="16"/>
              </w:rPr>
              <w:t>28 MAYIS – O1 HAZİRAN</w:t>
            </w:r>
          </w:p>
        </w:tc>
        <w:tc>
          <w:tcPr>
            <w:tcW w:w="0" w:type="auto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Sıvıları Ölçme</w:t>
            </w:r>
          </w:p>
        </w:tc>
        <w:tc>
          <w:tcPr>
            <w:tcW w:w="2928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  <w:t>3.Bir kaptaki sıvının miktarını, litre ve mililitre birimleriyle tahmin eder ve ölçme yaparak tahminini kontrol eder.</w:t>
            </w:r>
          </w:p>
        </w:tc>
        <w:tc>
          <w:tcPr>
            <w:tcW w:w="1821" w:type="dxa"/>
            <w:vMerge w:val="restart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67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753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C14" w:rsidRPr="00033618" w:rsidTr="00CB7821">
        <w:trPr>
          <w:cantSplit/>
          <w:trHeight w:val="549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Sıvıları Ölçme</w:t>
            </w:r>
          </w:p>
        </w:tc>
        <w:tc>
          <w:tcPr>
            <w:tcW w:w="2928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4.Litre ve mililitre ile ilgili problemleri çözer ve kurar.</w:t>
            </w:r>
          </w:p>
        </w:tc>
        <w:tc>
          <w:tcPr>
            <w:tcW w:w="1821" w:type="dxa"/>
            <w:vMerge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1967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3753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2C14" w:rsidRPr="00033618" w:rsidTr="00CB7821">
        <w:trPr>
          <w:cantSplit/>
          <w:trHeight w:val="962"/>
        </w:trPr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16"/>
                <w:szCs w:val="16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16"/>
                <w:szCs w:val="16"/>
              </w:rPr>
              <w:t>04 – 08 HAZİRAN</w:t>
            </w:r>
          </w:p>
        </w:tc>
        <w:tc>
          <w:tcPr>
            <w:tcW w:w="0" w:type="auto"/>
            <w:vMerge w:val="restart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36</w:t>
            </w: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VERİ</w:t>
            </w:r>
          </w:p>
        </w:tc>
        <w:tc>
          <w:tcPr>
            <w:tcW w:w="1181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Olasılık</w:t>
            </w:r>
          </w:p>
        </w:tc>
        <w:tc>
          <w:tcPr>
            <w:tcW w:w="2928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1.Olasılık belirten kelimeleri uygun cümlelerde kullanır.</w:t>
            </w:r>
          </w:p>
        </w:tc>
        <w:tc>
          <w:tcPr>
            <w:tcW w:w="1821" w:type="dxa"/>
            <w:vMerge/>
          </w:tcPr>
          <w:p w:rsidR="00FC2C14" w:rsidRPr="00033618" w:rsidRDefault="00FC2C14" w:rsidP="0067136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F060"/>
            </w:r>
            <w:r w:rsidRPr="00033618">
              <w:rPr>
                <w:rFonts w:ascii="Calibri" w:hAnsi="Calibri" w:cs="Calibri"/>
                <w:sz w:val="18"/>
                <w:szCs w:val="18"/>
              </w:rPr>
              <w:t xml:space="preserve"> Türkçe dersi “Yazma” öğrenme alanı Yazma Kurallarını Uygulama (Kazanım 4)</w:t>
            </w:r>
          </w:p>
        </w:tc>
        <w:tc>
          <w:tcPr>
            <w:tcW w:w="3753" w:type="dxa"/>
            <w:vAlign w:val="center"/>
          </w:tcPr>
          <w:p w:rsidR="00FC2C14" w:rsidRPr="00033618" w:rsidRDefault="00FC2C14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[</w:t>
            </w:r>
            <w:r w:rsidRPr="00033618">
              <w:rPr>
                <w:rFonts w:ascii="Calibri" w:hAnsi="Calibri" w:cs="Calibri"/>
                <w:b/>
                <w:bCs/>
                <w:sz w:val="18"/>
                <w:szCs w:val="18"/>
              </w:rPr>
              <w:t>!</w:t>
            </w:r>
            <w:r w:rsidRPr="00033618">
              <w:rPr>
                <w:rFonts w:ascii="Calibri" w:hAnsi="Calibri" w:cs="Calibri"/>
                <w:sz w:val="18"/>
                <w:szCs w:val="18"/>
              </w:rPr>
              <w:t>] Öğrencilere, olası bazı olayların “kesin ve imkânsız” dışındaki durumlarının da olduğu buldurulur.</w:t>
            </w:r>
          </w:p>
        </w:tc>
      </w:tr>
      <w:tr w:rsidR="00FC2C14" w:rsidRPr="00033618" w:rsidTr="00CB7821">
        <w:trPr>
          <w:cantSplit/>
          <w:trHeight w:val="246"/>
        </w:trPr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FC2C14" w:rsidRPr="00033618" w:rsidRDefault="00FC2C14" w:rsidP="00033618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033618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832" w:type="dxa"/>
            <w:gridSpan w:val="6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33618">
              <w:rPr>
                <w:rFonts w:ascii="Calibri" w:hAnsi="Calibri" w:cs="Calibri"/>
                <w:sz w:val="18"/>
                <w:szCs w:val="18"/>
              </w:rPr>
              <w:t>GENEL TEKRAR</w:t>
            </w:r>
          </w:p>
        </w:tc>
      </w:tr>
      <w:tr w:rsidR="00FC2C14" w:rsidRPr="00033618">
        <w:trPr>
          <w:cantSplit/>
          <w:trHeight w:val="410"/>
        </w:trPr>
        <w:tc>
          <w:tcPr>
            <w:tcW w:w="14880" w:type="dxa"/>
            <w:gridSpan w:val="10"/>
          </w:tcPr>
          <w:p w:rsidR="00FC2C14" w:rsidRPr="00033618" w:rsidRDefault="00FC2C14" w:rsidP="0003361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33618">
              <w:rPr>
                <w:rFonts w:ascii="Calibri" w:hAnsi="Calibri" w:cs="Calibri"/>
                <w:b/>
                <w:bCs/>
              </w:rPr>
              <w:t>6.ÜNİTENİN SÜRESİ     7 MAYIS 8 HAZİRAN 2018     25 DERS SAATİ /5 HAFTA</w:t>
            </w:r>
          </w:p>
        </w:tc>
      </w:tr>
    </w:tbl>
    <w:p w:rsidR="00FC2C14" w:rsidRDefault="00FC2C14" w:rsidP="00CB7821">
      <w:pPr>
        <w:rPr>
          <w:rFonts w:ascii="Cambria" w:hAnsi="Cambria" w:cs="Cambria"/>
        </w:rPr>
      </w:pPr>
      <w:hyperlink r:id="rId14" w:history="1">
        <w:r>
          <w:rPr>
            <w:rStyle w:val="Hyperlink"/>
            <w:rFonts w:ascii="Cambria" w:hAnsi="Cambria" w:cs="Cambria"/>
          </w:rPr>
          <w:t>www.sorubak.com</w:t>
        </w:r>
      </w:hyperlink>
      <w:r>
        <w:rPr>
          <w:rFonts w:ascii="Cambria" w:hAnsi="Cambria" w:cs="Cambria"/>
        </w:rPr>
        <w:t xml:space="preserve"> </w:t>
      </w:r>
    </w:p>
    <w:p w:rsidR="00FC2C14" w:rsidRDefault="00FC2C14" w:rsidP="005538B1">
      <w:pPr>
        <w:jc w:val="center"/>
        <w:rPr>
          <w:rFonts w:ascii="Calibri" w:hAnsi="Calibri" w:cs="Calibri"/>
          <w:sz w:val="28"/>
          <w:szCs w:val="28"/>
        </w:rPr>
      </w:pPr>
    </w:p>
    <w:p w:rsidR="00FC2C14" w:rsidRDefault="00FC2C14" w:rsidP="00F729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1219"/>
        </w:tabs>
        <w:rPr>
          <w:rFonts w:ascii="Calibri" w:hAnsi="Calibri" w:cs="Calibri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8.7pt;margin-top:3.85pt;width:752.25pt;height:106.8pt;z-index:251658240" stroked="f">
            <v:textbox>
              <w:txbxContent>
                <w:tbl>
                  <w:tblPr>
                    <w:tblW w:w="0" w:type="auto"/>
                    <w:jc w:val="center"/>
                    <w:tblLook w:val="00A0"/>
                  </w:tblPr>
                  <w:tblGrid>
                    <w:gridCol w:w="2954"/>
                    <w:gridCol w:w="2954"/>
                    <w:gridCol w:w="2954"/>
                    <w:gridCol w:w="2955"/>
                    <w:gridCol w:w="2955"/>
                  </w:tblGrid>
                  <w:tr w:rsidR="00FC2C14" w:rsidRPr="00033618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bookmarkStart w:id="3" w:name="_GoBack"/>
                        <w:bookmarkEnd w:id="3"/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Giray KARAGÜN</w:t>
                        </w:r>
                      </w:p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4-A Sınıf Öğretmeni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N. Elif KARAGÜN</w:t>
                        </w:r>
                      </w:p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4-B Sınıf Öğretmeni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Remziye GÜNCÜ</w:t>
                        </w:r>
                      </w:p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4-C Sınıf Öğretmeni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Fatma DİKBAŞ</w:t>
                        </w:r>
                      </w:p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4-D Sınıf Öğretmeni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Nur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h</w:t>
                        </w: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an GÜMÜŞ</w:t>
                        </w:r>
                      </w:p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4-E Sınıf Öğretmeni</w:t>
                        </w:r>
                      </w:p>
                    </w:tc>
                  </w:tr>
                  <w:tr w:rsidR="00FC2C14" w:rsidRPr="00033618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OLUR.</w:t>
                        </w:r>
                      </w:p>
                      <w:p w:rsidR="00FC2C14" w:rsidRPr="009B3BCF" w:rsidRDefault="00FC2C14" w:rsidP="009B3BC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18.09.2017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FC2C14" w:rsidRPr="00033618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Ali DEMİR</w:t>
                        </w:r>
                      </w:p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Okul Müdürü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FC2C14" w:rsidRPr="009B3BCF" w:rsidRDefault="00FC2C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FC2C14" w:rsidRPr="009B3BCF" w:rsidRDefault="00FC2C14" w:rsidP="00446475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tab/>
      </w:r>
      <w:r>
        <w:tab/>
      </w:r>
    </w:p>
    <w:p w:rsidR="00FC2C14" w:rsidRPr="00516E26" w:rsidRDefault="00FC2C14" w:rsidP="005538B1">
      <w:pPr>
        <w:jc w:val="center"/>
        <w:rPr>
          <w:rFonts w:ascii="Calibri" w:hAnsi="Calibri" w:cs="Calibri"/>
          <w:sz w:val="28"/>
          <w:szCs w:val="28"/>
        </w:rPr>
      </w:pPr>
    </w:p>
    <w:sectPr w:rsidR="00FC2C14" w:rsidRPr="00516E26" w:rsidSect="00CB4825">
      <w:pgSz w:w="16838" w:h="11906" w:orient="landscape"/>
      <w:pgMar w:top="993" w:right="851" w:bottom="142" w:left="1077" w:header="709" w:footer="709" w:gutter="0"/>
      <w:cols w:space="708"/>
      <w:docGrid w:linePitch="5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C14" w:rsidRDefault="00FC2C14" w:rsidP="003E68F1">
      <w:r>
        <w:separator/>
      </w:r>
    </w:p>
  </w:endnote>
  <w:endnote w:type="continuationSeparator" w:id="0">
    <w:p w:rsidR="00FC2C14" w:rsidRDefault="00FC2C14" w:rsidP="003E6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Outlook">
    <w:altName w:val="Symbol"/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C14" w:rsidRDefault="00FC2C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C14" w:rsidRDefault="00FC2C14" w:rsidP="003E68F1">
      <w:r>
        <w:separator/>
      </w:r>
    </w:p>
  </w:footnote>
  <w:footnote w:type="continuationSeparator" w:id="0">
    <w:p w:rsidR="00FC2C14" w:rsidRDefault="00FC2C14" w:rsidP="003E68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C14" w:rsidRDefault="00FC2C14" w:rsidP="00246ECB">
    <w:pPr>
      <w:jc w:val="center"/>
      <w:rPr>
        <w:rFonts w:ascii="Times New Roman" w:hAnsi="Times New Roman" w:cs="Times New Roman"/>
        <w:b/>
        <w:bCs/>
        <w:color w:val="000000"/>
        <w:lang w:eastAsia="tr-TR"/>
      </w:rPr>
    </w:pPr>
    <w:r w:rsidRPr="00583CE8">
      <w:rPr>
        <w:rFonts w:ascii="Times New Roman" w:hAnsi="Times New Roman" w:cs="Times New Roman"/>
        <w:b/>
        <w:bCs/>
        <w:color w:val="000000"/>
        <w:lang w:eastAsia="tr-TR"/>
      </w:rPr>
      <w:t>2017-2018 EĞİTİM ÖĞRETİM YILI</w:t>
    </w:r>
    <w:r>
      <w:rPr>
        <w:rFonts w:ascii="Times New Roman" w:hAnsi="Times New Roman" w:cs="Times New Roman"/>
        <w:b/>
        <w:bCs/>
        <w:color w:val="000000"/>
        <w:lang w:eastAsia="tr-TR"/>
      </w:rPr>
      <w:t xml:space="preserve"> PİYALEPAŞA İLKOKULU</w:t>
    </w:r>
  </w:p>
  <w:p w:rsidR="00FC2C14" w:rsidRPr="00583CE8" w:rsidRDefault="00FC2C14" w:rsidP="00246ECB">
    <w:pPr>
      <w:jc w:val="center"/>
      <w:rPr>
        <w:rFonts w:ascii="Times New Roman" w:hAnsi="Times New Roman" w:cs="Times New Roman"/>
        <w:b/>
        <w:bCs/>
        <w:color w:val="000000"/>
        <w:lang w:eastAsia="tr-TR"/>
      </w:rPr>
    </w:pPr>
    <w:r>
      <w:rPr>
        <w:rFonts w:ascii="Times New Roman" w:hAnsi="Times New Roman" w:cs="Times New Roman"/>
        <w:b/>
        <w:bCs/>
        <w:color w:val="000000"/>
        <w:lang w:eastAsia="tr-TR"/>
      </w:rPr>
      <w:t>4.SINIFLAR</w:t>
    </w:r>
    <w:r w:rsidRPr="00583CE8">
      <w:rPr>
        <w:rFonts w:ascii="Times New Roman" w:hAnsi="Times New Roman" w:cs="Times New Roman"/>
        <w:b/>
        <w:bCs/>
        <w:color w:val="000000"/>
        <w:lang w:eastAsia="tr-TR"/>
      </w:rPr>
      <w:t xml:space="preserve"> </w:t>
    </w:r>
    <w:r>
      <w:rPr>
        <w:rFonts w:ascii="Times New Roman" w:hAnsi="Times New Roman" w:cs="Times New Roman"/>
        <w:b/>
        <w:bCs/>
        <w:color w:val="000000"/>
        <w:lang w:eastAsia="tr-TR"/>
      </w:rPr>
      <w:t>MATEMATİK</w:t>
    </w:r>
    <w:r w:rsidRPr="00583CE8">
      <w:rPr>
        <w:rFonts w:ascii="Times New Roman" w:hAnsi="Times New Roman" w:cs="Times New Roman"/>
        <w:b/>
        <w:bCs/>
        <w:color w:val="000000"/>
        <w:lang w:eastAsia="tr-TR"/>
      </w:rPr>
      <w:t xml:space="preserve"> DERSİ</w:t>
    </w:r>
    <w:r>
      <w:rPr>
        <w:rFonts w:ascii="Times New Roman" w:hAnsi="Times New Roman" w:cs="Times New Roman"/>
        <w:b/>
        <w:bCs/>
        <w:color w:val="000000"/>
        <w:lang w:eastAsia="tr-TR"/>
      </w:rPr>
      <w:t xml:space="preserve"> ÜNİTELENDİRİLMİŞ YILLIK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902E0"/>
    <w:multiLevelType w:val="hybridMultilevel"/>
    <w:tmpl w:val="EA266E68"/>
    <w:lvl w:ilvl="0" w:tplc="021EA9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EB1B59"/>
    <w:multiLevelType w:val="hybridMultilevel"/>
    <w:tmpl w:val="44A03126"/>
    <w:lvl w:ilvl="0" w:tplc="021EA96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93" w:hanging="360"/>
      </w:pPr>
    </w:lvl>
    <w:lvl w:ilvl="2" w:tplc="041F001B">
      <w:start w:val="1"/>
      <w:numFmt w:val="lowerRoman"/>
      <w:lvlText w:val="%3."/>
      <w:lvlJc w:val="right"/>
      <w:pPr>
        <w:ind w:left="1913" w:hanging="180"/>
      </w:pPr>
    </w:lvl>
    <w:lvl w:ilvl="3" w:tplc="041F000F">
      <w:start w:val="1"/>
      <w:numFmt w:val="decimal"/>
      <w:lvlText w:val="%4."/>
      <w:lvlJc w:val="left"/>
      <w:pPr>
        <w:ind w:left="2633" w:hanging="360"/>
      </w:pPr>
    </w:lvl>
    <w:lvl w:ilvl="4" w:tplc="041F0019">
      <w:start w:val="1"/>
      <w:numFmt w:val="lowerLetter"/>
      <w:lvlText w:val="%5."/>
      <w:lvlJc w:val="left"/>
      <w:pPr>
        <w:ind w:left="3353" w:hanging="360"/>
      </w:pPr>
    </w:lvl>
    <w:lvl w:ilvl="5" w:tplc="041F001B">
      <w:start w:val="1"/>
      <w:numFmt w:val="lowerRoman"/>
      <w:lvlText w:val="%6."/>
      <w:lvlJc w:val="right"/>
      <w:pPr>
        <w:ind w:left="4073" w:hanging="180"/>
      </w:pPr>
    </w:lvl>
    <w:lvl w:ilvl="6" w:tplc="041F000F">
      <w:start w:val="1"/>
      <w:numFmt w:val="decimal"/>
      <w:lvlText w:val="%7."/>
      <w:lvlJc w:val="left"/>
      <w:pPr>
        <w:ind w:left="4793" w:hanging="360"/>
      </w:pPr>
    </w:lvl>
    <w:lvl w:ilvl="7" w:tplc="041F0019">
      <w:start w:val="1"/>
      <w:numFmt w:val="lowerLetter"/>
      <w:lvlText w:val="%8."/>
      <w:lvlJc w:val="left"/>
      <w:pPr>
        <w:ind w:left="5513" w:hanging="360"/>
      </w:pPr>
    </w:lvl>
    <w:lvl w:ilvl="8" w:tplc="041F001B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34904626"/>
    <w:multiLevelType w:val="hybridMultilevel"/>
    <w:tmpl w:val="8B360E20"/>
    <w:lvl w:ilvl="0" w:tplc="021EA96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93" w:hanging="360"/>
      </w:pPr>
    </w:lvl>
    <w:lvl w:ilvl="2" w:tplc="041F001B">
      <w:start w:val="1"/>
      <w:numFmt w:val="lowerRoman"/>
      <w:lvlText w:val="%3."/>
      <w:lvlJc w:val="right"/>
      <w:pPr>
        <w:ind w:left="1913" w:hanging="180"/>
      </w:pPr>
    </w:lvl>
    <w:lvl w:ilvl="3" w:tplc="041F000F">
      <w:start w:val="1"/>
      <w:numFmt w:val="decimal"/>
      <w:lvlText w:val="%4."/>
      <w:lvlJc w:val="left"/>
      <w:pPr>
        <w:ind w:left="2633" w:hanging="360"/>
      </w:pPr>
    </w:lvl>
    <w:lvl w:ilvl="4" w:tplc="041F0019">
      <w:start w:val="1"/>
      <w:numFmt w:val="lowerLetter"/>
      <w:lvlText w:val="%5."/>
      <w:lvlJc w:val="left"/>
      <w:pPr>
        <w:ind w:left="3353" w:hanging="360"/>
      </w:pPr>
    </w:lvl>
    <w:lvl w:ilvl="5" w:tplc="041F001B">
      <w:start w:val="1"/>
      <w:numFmt w:val="lowerRoman"/>
      <w:lvlText w:val="%6."/>
      <w:lvlJc w:val="right"/>
      <w:pPr>
        <w:ind w:left="4073" w:hanging="180"/>
      </w:pPr>
    </w:lvl>
    <w:lvl w:ilvl="6" w:tplc="041F000F">
      <w:start w:val="1"/>
      <w:numFmt w:val="decimal"/>
      <w:lvlText w:val="%7."/>
      <w:lvlJc w:val="left"/>
      <w:pPr>
        <w:ind w:left="4793" w:hanging="360"/>
      </w:pPr>
    </w:lvl>
    <w:lvl w:ilvl="7" w:tplc="041F0019">
      <w:start w:val="1"/>
      <w:numFmt w:val="lowerLetter"/>
      <w:lvlText w:val="%8."/>
      <w:lvlJc w:val="left"/>
      <w:pPr>
        <w:ind w:left="5513" w:hanging="360"/>
      </w:pPr>
    </w:lvl>
    <w:lvl w:ilvl="8" w:tplc="041F001B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418A0CC0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93" w:hanging="360"/>
      </w:pPr>
    </w:lvl>
    <w:lvl w:ilvl="2" w:tplc="041F001B">
      <w:start w:val="1"/>
      <w:numFmt w:val="lowerRoman"/>
      <w:lvlText w:val="%3."/>
      <w:lvlJc w:val="right"/>
      <w:pPr>
        <w:ind w:left="1913" w:hanging="180"/>
      </w:pPr>
    </w:lvl>
    <w:lvl w:ilvl="3" w:tplc="041F000F">
      <w:start w:val="1"/>
      <w:numFmt w:val="decimal"/>
      <w:lvlText w:val="%4."/>
      <w:lvlJc w:val="left"/>
      <w:pPr>
        <w:ind w:left="2633" w:hanging="360"/>
      </w:pPr>
    </w:lvl>
    <w:lvl w:ilvl="4" w:tplc="041F0019">
      <w:start w:val="1"/>
      <w:numFmt w:val="lowerLetter"/>
      <w:lvlText w:val="%5."/>
      <w:lvlJc w:val="left"/>
      <w:pPr>
        <w:ind w:left="3353" w:hanging="360"/>
      </w:pPr>
    </w:lvl>
    <w:lvl w:ilvl="5" w:tplc="041F001B">
      <w:start w:val="1"/>
      <w:numFmt w:val="lowerRoman"/>
      <w:lvlText w:val="%6."/>
      <w:lvlJc w:val="right"/>
      <w:pPr>
        <w:ind w:left="4073" w:hanging="180"/>
      </w:pPr>
    </w:lvl>
    <w:lvl w:ilvl="6" w:tplc="041F000F">
      <w:start w:val="1"/>
      <w:numFmt w:val="decimal"/>
      <w:lvlText w:val="%7."/>
      <w:lvlJc w:val="left"/>
      <w:pPr>
        <w:ind w:left="4793" w:hanging="360"/>
      </w:pPr>
    </w:lvl>
    <w:lvl w:ilvl="7" w:tplc="041F0019">
      <w:start w:val="1"/>
      <w:numFmt w:val="lowerLetter"/>
      <w:lvlText w:val="%8."/>
      <w:lvlJc w:val="left"/>
      <w:pPr>
        <w:ind w:left="5513" w:hanging="360"/>
      </w:pPr>
    </w:lvl>
    <w:lvl w:ilvl="8" w:tplc="041F001B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469C7F1D"/>
    <w:multiLevelType w:val="hybridMultilevel"/>
    <w:tmpl w:val="15FE1CE4"/>
    <w:lvl w:ilvl="0" w:tplc="FD02E0B4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53" w:hanging="360"/>
      </w:pPr>
    </w:lvl>
    <w:lvl w:ilvl="2" w:tplc="041F001B">
      <w:start w:val="1"/>
      <w:numFmt w:val="lowerRoman"/>
      <w:lvlText w:val="%3."/>
      <w:lvlJc w:val="right"/>
      <w:pPr>
        <w:ind w:left="2273" w:hanging="180"/>
      </w:pPr>
    </w:lvl>
    <w:lvl w:ilvl="3" w:tplc="041F000F">
      <w:start w:val="1"/>
      <w:numFmt w:val="decimal"/>
      <w:lvlText w:val="%4."/>
      <w:lvlJc w:val="left"/>
      <w:pPr>
        <w:ind w:left="2993" w:hanging="360"/>
      </w:pPr>
    </w:lvl>
    <w:lvl w:ilvl="4" w:tplc="041F0019">
      <w:start w:val="1"/>
      <w:numFmt w:val="lowerLetter"/>
      <w:lvlText w:val="%5."/>
      <w:lvlJc w:val="left"/>
      <w:pPr>
        <w:ind w:left="3713" w:hanging="360"/>
      </w:pPr>
    </w:lvl>
    <w:lvl w:ilvl="5" w:tplc="041F001B">
      <w:start w:val="1"/>
      <w:numFmt w:val="lowerRoman"/>
      <w:lvlText w:val="%6."/>
      <w:lvlJc w:val="right"/>
      <w:pPr>
        <w:ind w:left="4433" w:hanging="180"/>
      </w:pPr>
    </w:lvl>
    <w:lvl w:ilvl="6" w:tplc="041F000F">
      <w:start w:val="1"/>
      <w:numFmt w:val="decimal"/>
      <w:lvlText w:val="%7."/>
      <w:lvlJc w:val="left"/>
      <w:pPr>
        <w:ind w:left="5153" w:hanging="360"/>
      </w:pPr>
    </w:lvl>
    <w:lvl w:ilvl="7" w:tplc="041F0019">
      <w:start w:val="1"/>
      <w:numFmt w:val="lowerLetter"/>
      <w:lvlText w:val="%8."/>
      <w:lvlJc w:val="left"/>
      <w:pPr>
        <w:ind w:left="5873" w:hanging="360"/>
      </w:pPr>
    </w:lvl>
    <w:lvl w:ilvl="8" w:tplc="041F001B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480D6E89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93" w:hanging="360"/>
      </w:pPr>
    </w:lvl>
    <w:lvl w:ilvl="2" w:tplc="041F001B">
      <w:start w:val="1"/>
      <w:numFmt w:val="lowerRoman"/>
      <w:lvlText w:val="%3."/>
      <w:lvlJc w:val="right"/>
      <w:pPr>
        <w:ind w:left="1913" w:hanging="180"/>
      </w:pPr>
    </w:lvl>
    <w:lvl w:ilvl="3" w:tplc="041F000F">
      <w:start w:val="1"/>
      <w:numFmt w:val="decimal"/>
      <w:lvlText w:val="%4."/>
      <w:lvlJc w:val="left"/>
      <w:pPr>
        <w:ind w:left="2633" w:hanging="360"/>
      </w:pPr>
    </w:lvl>
    <w:lvl w:ilvl="4" w:tplc="041F0019">
      <w:start w:val="1"/>
      <w:numFmt w:val="lowerLetter"/>
      <w:lvlText w:val="%5."/>
      <w:lvlJc w:val="left"/>
      <w:pPr>
        <w:ind w:left="3353" w:hanging="360"/>
      </w:pPr>
    </w:lvl>
    <w:lvl w:ilvl="5" w:tplc="041F001B">
      <w:start w:val="1"/>
      <w:numFmt w:val="lowerRoman"/>
      <w:lvlText w:val="%6."/>
      <w:lvlJc w:val="right"/>
      <w:pPr>
        <w:ind w:left="4073" w:hanging="180"/>
      </w:pPr>
    </w:lvl>
    <w:lvl w:ilvl="6" w:tplc="041F000F">
      <w:start w:val="1"/>
      <w:numFmt w:val="decimal"/>
      <w:lvlText w:val="%7."/>
      <w:lvlJc w:val="left"/>
      <w:pPr>
        <w:ind w:left="4793" w:hanging="360"/>
      </w:pPr>
    </w:lvl>
    <w:lvl w:ilvl="7" w:tplc="041F0019">
      <w:start w:val="1"/>
      <w:numFmt w:val="lowerLetter"/>
      <w:lvlText w:val="%8."/>
      <w:lvlJc w:val="left"/>
      <w:pPr>
        <w:ind w:left="5513" w:hanging="360"/>
      </w:pPr>
    </w:lvl>
    <w:lvl w:ilvl="8" w:tplc="041F001B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4B6C359B"/>
    <w:multiLevelType w:val="hybridMultilevel"/>
    <w:tmpl w:val="075E16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618B7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93" w:hanging="360"/>
      </w:pPr>
    </w:lvl>
    <w:lvl w:ilvl="2" w:tplc="041F001B">
      <w:start w:val="1"/>
      <w:numFmt w:val="lowerRoman"/>
      <w:lvlText w:val="%3."/>
      <w:lvlJc w:val="right"/>
      <w:pPr>
        <w:ind w:left="1913" w:hanging="180"/>
      </w:pPr>
    </w:lvl>
    <w:lvl w:ilvl="3" w:tplc="041F000F">
      <w:start w:val="1"/>
      <w:numFmt w:val="decimal"/>
      <w:lvlText w:val="%4."/>
      <w:lvlJc w:val="left"/>
      <w:pPr>
        <w:ind w:left="2633" w:hanging="360"/>
      </w:pPr>
    </w:lvl>
    <w:lvl w:ilvl="4" w:tplc="041F0019">
      <w:start w:val="1"/>
      <w:numFmt w:val="lowerLetter"/>
      <w:lvlText w:val="%5."/>
      <w:lvlJc w:val="left"/>
      <w:pPr>
        <w:ind w:left="3353" w:hanging="360"/>
      </w:pPr>
    </w:lvl>
    <w:lvl w:ilvl="5" w:tplc="041F001B">
      <w:start w:val="1"/>
      <w:numFmt w:val="lowerRoman"/>
      <w:lvlText w:val="%6."/>
      <w:lvlJc w:val="right"/>
      <w:pPr>
        <w:ind w:left="4073" w:hanging="180"/>
      </w:pPr>
    </w:lvl>
    <w:lvl w:ilvl="6" w:tplc="041F000F">
      <w:start w:val="1"/>
      <w:numFmt w:val="decimal"/>
      <w:lvlText w:val="%7."/>
      <w:lvlJc w:val="left"/>
      <w:pPr>
        <w:ind w:left="4793" w:hanging="360"/>
      </w:pPr>
    </w:lvl>
    <w:lvl w:ilvl="7" w:tplc="041F0019">
      <w:start w:val="1"/>
      <w:numFmt w:val="lowerLetter"/>
      <w:lvlText w:val="%8."/>
      <w:lvlJc w:val="left"/>
      <w:pPr>
        <w:ind w:left="5513" w:hanging="360"/>
      </w:pPr>
    </w:lvl>
    <w:lvl w:ilvl="8" w:tplc="041F001B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57AB78DF"/>
    <w:multiLevelType w:val="hybridMultilevel"/>
    <w:tmpl w:val="E9A01C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2F248C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93" w:hanging="360"/>
      </w:pPr>
    </w:lvl>
    <w:lvl w:ilvl="2" w:tplc="041F001B">
      <w:start w:val="1"/>
      <w:numFmt w:val="lowerRoman"/>
      <w:lvlText w:val="%3."/>
      <w:lvlJc w:val="right"/>
      <w:pPr>
        <w:ind w:left="1913" w:hanging="180"/>
      </w:pPr>
    </w:lvl>
    <w:lvl w:ilvl="3" w:tplc="041F000F">
      <w:start w:val="1"/>
      <w:numFmt w:val="decimal"/>
      <w:lvlText w:val="%4."/>
      <w:lvlJc w:val="left"/>
      <w:pPr>
        <w:ind w:left="2633" w:hanging="360"/>
      </w:pPr>
    </w:lvl>
    <w:lvl w:ilvl="4" w:tplc="041F0019">
      <w:start w:val="1"/>
      <w:numFmt w:val="lowerLetter"/>
      <w:lvlText w:val="%5."/>
      <w:lvlJc w:val="left"/>
      <w:pPr>
        <w:ind w:left="3353" w:hanging="360"/>
      </w:pPr>
    </w:lvl>
    <w:lvl w:ilvl="5" w:tplc="041F001B">
      <w:start w:val="1"/>
      <w:numFmt w:val="lowerRoman"/>
      <w:lvlText w:val="%6."/>
      <w:lvlJc w:val="right"/>
      <w:pPr>
        <w:ind w:left="4073" w:hanging="180"/>
      </w:pPr>
    </w:lvl>
    <w:lvl w:ilvl="6" w:tplc="041F000F">
      <w:start w:val="1"/>
      <w:numFmt w:val="decimal"/>
      <w:lvlText w:val="%7."/>
      <w:lvlJc w:val="left"/>
      <w:pPr>
        <w:ind w:left="4793" w:hanging="360"/>
      </w:pPr>
    </w:lvl>
    <w:lvl w:ilvl="7" w:tplc="041F0019">
      <w:start w:val="1"/>
      <w:numFmt w:val="lowerLetter"/>
      <w:lvlText w:val="%8."/>
      <w:lvlJc w:val="left"/>
      <w:pPr>
        <w:ind w:left="5513" w:hanging="360"/>
      </w:pPr>
    </w:lvl>
    <w:lvl w:ilvl="8" w:tplc="041F001B">
      <w:start w:val="1"/>
      <w:numFmt w:val="lowerRoman"/>
      <w:lvlText w:val="%9."/>
      <w:lvlJc w:val="right"/>
      <w:pPr>
        <w:ind w:left="6233" w:hanging="180"/>
      </w:pPr>
    </w:lvl>
  </w:abstractNum>
  <w:abstractNum w:abstractNumId="10">
    <w:nsid w:val="62E82DD8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93" w:hanging="360"/>
      </w:pPr>
    </w:lvl>
    <w:lvl w:ilvl="2" w:tplc="041F001B">
      <w:start w:val="1"/>
      <w:numFmt w:val="lowerRoman"/>
      <w:lvlText w:val="%3."/>
      <w:lvlJc w:val="right"/>
      <w:pPr>
        <w:ind w:left="1913" w:hanging="180"/>
      </w:pPr>
    </w:lvl>
    <w:lvl w:ilvl="3" w:tplc="041F000F">
      <w:start w:val="1"/>
      <w:numFmt w:val="decimal"/>
      <w:lvlText w:val="%4."/>
      <w:lvlJc w:val="left"/>
      <w:pPr>
        <w:ind w:left="2633" w:hanging="360"/>
      </w:pPr>
    </w:lvl>
    <w:lvl w:ilvl="4" w:tplc="041F0019">
      <w:start w:val="1"/>
      <w:numFmt w:val="lowerLetter"/>
      <w:lvlText w:val="%5."/>
      <w:lvlJc w:val="left"/>
      <w:pPr>
        <w:ind w:left="3353" w:hanging="360"/>
      </w:pPr>
    </w:lvl>
    <w:lvl w:ilvl="5" w:tplc="041F001B">
      <w:start w:val="1"/>
      <w:numFmt w:val="lowerRoman"/>
      <w:lvlText w:val="%6."/>
      <w:lvlJc w:val="right"/>
      <w:pPr>
        <w:ind w:left="4073" w:hanging="180"/>
      </w:pPr>
    </w:lvl>
    <w:lvl w:ilvl="6" w:tplc="041F000F">
      <w:start w:val="1"/>
      <w:numFmt w:val="decimal"/>
      <w:lvlText w:val="%7."/>
      <w:lvlJc w:val="left"/>
      <w:pPr>
        <w:ind w:left="4793" w:hanging="360"/>
      </w:pPr>
    </w:lvl>
    <w:lvl w:ilvl="7" w:tplc="041F0019">
      <w:start w:val="1"/>
      <w:numFmt w:val="lowerLetter"/>
      <w:lvlText w:val="%8."/>
      <w:lvlJc w:val="left"/>
      <w:pPr>
        <w:ind w:left="5513" w:hanging="360"/>
      </w:pPr>
    </w:lvl>
    <w:lvl w:ilvl="8" w:tplc="041F001B">
      <w:start w:val="1"/>
      <w:numFmt w:val="lowerRoman"/>
      <w:lvlText w:val="%9."/>
      <w:lvlJc w:val="right"/>
      <w:pPr>
        <w:ind w:left="6233" w:hanging="180"/>
      </w:pPr>
    </w:lvl>
  </w:abstractNum>
  <w:abstractNum w:abstractNumId="11">
    <w:nsid w:val="69DC7563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93" w:hanging="360"/>
      </w:pPr>
    </w:lvl>
    <w:lvl w:ilvl="2" w:tplc="041F001B">
      <w:start w:val="1"/>
      <w:numFmt w:val="lowerRoman"/>
      <w:lvlText w:val="%3."/>
      <w:lvlJc w:val="right"/>
      <w:pPr>
        <w:ind w:left="1913" w:hanging="180"/>
      </w:pPr>
    </w:lvl>
    <w:lvl w:ilvl="3" w:tplc="041F000F">
      <w:start w:val="1"/>
      <w:numFmt w:val="decimal"/>
      <w:lvlText w:val="%4."/>
      <w:lvlJc w:val="left"/>
      <w:pPr>
        <w:ind w:left="2633" w:hanging="360"/>
      </w:pPr>
    </w:lvl>
    <w:lvl w:ilvl="4" w:tplc="041F0019">
      <w:start w:val="1"/>
      <w:numFmt w:val="lowerLetter"/>
      <w:lvlText w:val="%5."/>
      <w:lvlJc w:val="left"/>
      <w:pPr>
        <w:ind w:left="3353" w:hanging="360"/>
      </w:pPr>
    </w:lvl>
    <w:lvl w:ilvl="5" w:tplc="041F001B">
      <w:start w:val="1"/>
      <w:numFmt w:val="lowerRoman"/>
      <w:lvlText w:val="%6."/>
      <w:lvlJc w:val="right"/>
      <w:pPr>
        <w:ind w:left="4073" w:hanging="180"/>
      </w:pPr>
    </w:lvl>
    <w:lvl w:ilvl="6" w:tplc="041F000F">
      <w:start w:val="1"/>
      <w:numFmt w:val="decimal"/>
      <w:lvlText w:val="%7."/>
      <w:lvlJc w:val="left"/>
      <w:pPr>
        <w:ind w:left="4793" w:hanging="360"/>
      </w:pPr>
    </w:lvl>
    <w:lvl w:ilvl="7" w:tplc="041F0019">
      <w:start w:val="1"/>
      <w:numFmt w:val="lowerLetter"/>
      <w:lvlText w:val="%8."/>
      <w:lvlJc w:val="left"/>
      <w:pPr>
        <w:ind w:left="5513" w:hanging="360"/>
      </w:pPr>
    </w:lvl>
    <w:lvl w:ilvl="8" w:tplc="041F001B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76B37FB5"/>
    <w:multiLevelType w:val="hybridMultilevel"/>
    <w:tmpl w:val="EA185D06"/>
    <w:lvl w:ilvl="0" w:tplc="C1BCD19C">
      <w:start w:val="4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93" w:hanging="360"/>
      </w:pPr>
    </w:lvl>
    <w:lvl w:ilvl="2" w:tplc="041F001B">
      <w:start w:val="1"/>
      <w:numFmt w:val="lowerRoman"/>
      <w:lvlText w:val="%3."/>
      <w:lvlJc w:val="right"/>
      <w:pPr>
        <w:ind w:left="1913" w:hanging="180"/>
      </w:pPr>
    </w:lvl>
    <w:lvl w:ilvl="3" w:tplc="041F000F">
      <w:start w:val="1"/>
      <w:numFmt w:val="decimal"/>
      <w:lvlText w:val="%4."/>
      <w:lvlJc w:val="left"/>
      <w:pPr>
        <w:ind w:left="2633" w:hanging="360"/>
      </w:pPr>
    </w:lvl>
    <w:lvl w:ilvl="4" w:tplc="041F0019">
      <w:start w:val="1"/>
      <w:numFmt w:val="lowerLetter"/>
      <w:lvlText w:val="%5."/>
      <w:lvlJc w:val="left"/>
      <w:pPr>
        <w:ind w:left="3353" w:hanging="360"/>
      </w:pPr>
    </w:lvl>
    <w:lvl w:ilvl="5" w:tplc="041F001B">
      <w:start w:val="1"/>
      <w:numFmt w:val="lowerRoman"/>
      <w:lvlText w:val="%6."/>
      <w:lvlJc w:val="right"/>
      <w:pPr>
        <w:ind w:left="4073" w:hanging="180"/>
      </w:pPr>
    </w:lvl>
    <w:lvl w:ilvl="6" w:tplc="041F000F">
      <w:start w:val="1"/>
      <w:numFmt w:val="decimal"/>
      <w:lvlText w:val="%7."/>
      <w:lvlJc w:val="left"/>
      <w:pPr>
        <w:ind w:left="4793" w:hanging="360"/>
      </w:pPr>
    </w:lvl>
    <w:lvl w:ilvl="7" w:tplc="041F0019">
      <w:start w:val="1"/>
      <w:numFmt w:val="lowerLetter"/>
      <w:lvlText w:val="%8."/>
      <w:lvlJc w:val="left"/>
      <w:pPr>
        <w:ind w:left="5513" w:hanging="360"/>
      </w:pPr>
    </w:lvl>
    <w:lvl w:ilvl="8" w:tplc="041F001B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8"/>
  </w:num>
  <w:num w:numId="8">
    <w:abstractNumId w:val="3"/>
  </w:num>
  <w:num w:numId="9">
    <w:abstractNumId w:val="5"/>
  </w:num>
  <w:num w:numId="10">
    <w:abstractNumId w:val="7"/>
  </w:num>
  <w:num w:numId="11">
    <w:abstractNumId w:val="10"/>
  </w:num>
  <w:num w:numId="12">
    <w:abstractNumId w:val="1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rawingGridVerticalSpacing w:val="273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329F"/>
    <w:rsid w:val="00030462"/>
    <w:rsid w:val="00033618"/>
    <w:rsid w:val="0004115A"/>
    <w:rsid w:val="00041F09"/>
    <w:rsid w:val="00062364"/>
    <w:rsid w:val="0008307B"/>
    <w:rsid w:val="000A0048"/>
    <w:rsid w:val="000A176D"/>
    <w:rsid w:val="000A2ECD"/>
    <w:rsid w:val="000A5DC2"/>
    <w:rsid w:val="000B72F7"/>
    <w:rsid w:val="001260ED"/>
    <w:rsid w:val="00162742"/>
    <w:rsid w:val="001661DE"/>
    <w:rsid w:val="00177F8B"/>
    <w:rsid w:val="00180668"/>
    <w:rsid w:val="00185F57"/>
    <w:rsid w:val="001D53DB"/>
    <w:rsid w:val="0020199E"/>
    <w:rsid w:val="00205EC7"/>
    <w:rsid w:val="00223D8F"/>
    <w:rsid w:val="0022622F"/>
    <w:rsid w:val="002336A3"/>
    <w:rsid w:val="00233ED2"/>
    <w:rsid w:val="00246D13"/>
    <w:rsid w:val="00246ECB"/>
    <w:rsid w:val="00263E5A"/>
    <w:rsid w:val="0027313F"/>
    <w:rsid w:val="00285227"/>
    <w:rsid w:val="002B46FE"/>
    <w:rsid w:val="002C49DA"/>
    <w:rsid w:val="002C76CA"/>
    <w:rsid w:val="002E1060"/>
    <w:rsid w:val="0030578B"/>
    <w:rsid w:val="0031314F"/>
    <w:rsid w:val="003139C1"/>
    <w:rsid w:val="0031571F"/>
    <w:rsid w:val="0034507C"/>
    <w:rsid w:val="00357EAA"/>
    <w:rsid w:val="003654A7"/>
    <w:rsid w:val="00365F25"/>
    <w:rsid w:val="00376939"/>
    <w:rsid w:val="00377A55"/>
    <w:rsid w:val="00390A1C"/>
    <w:rsid w:val="003A409F"/>
    <w:rsid w:val="003A69C5"/>
    <w:rsid w:val="003E65A9"/>
    <w:rsid w:val="003E68F1"/>
    <w:rsid w:val="003F4946"/>
    <w:rsid w:val="00425917"/>
    <w:rsid w:val="00446475"/>
    <w:rsid w:val="00450E2D"/>
    <w:rsid w:val="00462C18"/>
    <w:rsid w:val="0046510F"/>
    <w:rsid w:val="0047080A"/>
    <w:rsid w:val="00492FDF"/>
    <w:rsid w:val="004A471C"/>
    <w:rsid w:val="004A7780"/>
    <w:rsid w:val="004B4AC4"/>
    <w:rsid w:val="004C4837"/>
    <w:rsid w:val="004E5621"/>
    <w:rsid w:val="00516E26"/>
    <w:rsid w:val="00521AE0"/>
    <w:rsid w:val="00537019"/>
    <w:rsid w:val="005528C9"/>
    <w:rsid w:val="005538B1"/>
    <w:rsid w:val="00583CE8"/>
    <w:rsid w:val="005901F0"/>
    <w:rsid w:val="005B3642"/>
    <w:rsid w:val="005C5557"/>
    <w:rsid w:val="005E2639"/>
    <w:rsid w:val="005E3A3D"/>
    <w:rsid w:val="005E4EF5"/>
    <w:rsid w:val="005E75A6"/>
    <w:rsid w:val="005F009E"/>
    <w:rsid w:val="00611E04"/>
    <w:rsid w:val="00660C6E"/>
    <w:rsid w:val="0067136E"/>
    <w:rsid w:val="006743A7"/>
    <w:rsid w:val="00681515"/>
    <w:rsid w:val="00693A4F"/>
    <w:rsid w:val="00696A63"/>
    <w:rsid w:val="006A50FE"/>
    <w:rsid w:val="006C59C9"/>
    <w:rsid w:val="007015DB"/>
    <w:rsid w:val="00704330"/>
    <w:rsid w:val="00717654"/>
    <w:rsid w:val="00750BBC"/>
    <w:rsid w:val="00772AFE"/>
    <w:rsid w:val="00784861"/>
    <w:rsid w:val="00786833"/>
    <w:rsid w:val="00791585"/>
    <w:rsid w:val="007C44AD"/>
    <w:rsid w:val="007C7D9D"/>
    <w:rsid w:val="007D5961"/>
    <w:rsid w:val="007F7554"/>
    <w:rsid w:val="00825224"/>
    <w:rsid w:val="00870B10"/>
    <w:rsid w:val="008858D9"/>
    <w:rsid w:val="00894128"/>
    <w:rsid w:val="008A0B29"/>
    <w:rsid w:val="008C6572"/>
    <w:rsid w:val="008F0D4D"/>
    <w:rsid w:val="008F7EB5"/>
    <w:rsid w:val="00903F01"/>
    <w:rsid w:val="00917C26"/>
    <w:rsid w:val="009247E0"/>
    <w:rsid w:val="00934E43"/>
    <w:rsid w:val="009356B2"/>
    <w:rsid w:val="00956215"/>
    <w:rsid w:val="00962980"/>
    <w:rsid w:val="00967A24"/>
    <w:rsid w:val="00982472"/>
    <w:rsid w:val="00992A1B"/>
    <w:rsid w:val="009B3BCF"/>
    <w:rsid w:val="009B6B81"/>
    <w:rsid w:val="009D3AF4"/>
    <w:rsid w:val="009D4139"/>
    <w:rsid w:val="009D4A65"/>
    <w:rsid w:val="009F2277"/>
    <w:rsid w:val="009F7C8A"/>
    <w:rsid w:val="00A10182"/>
    <w:rsid w:val="00A269FA"/>
    <w:rsid w:val="00A61D26"/>
    <w:rsid w:val="00A636F2"/>
    <w:rsid w:val="00A6487B"/>
    <w:rsid w:val="00A87389"/>
    <w:rsid w:val="00AD3CF5"/>
    <w:rsid w:val="00AD65EC"/>
    <w:rsid w:val="00AD6D9D"/>
    <w:rsid w:val="00AE0BA2"/>
    <w:rsid w:val="00AF5CE5"/>
    <w:rsid w:val="00AF6F4D"/>
    <w:rsid w:val="00B33F21"/>
    <w:rsid w:val="00B67444"/>
    <w:rsid w:val="00B67C36"/>
    <w:rsid w:val="00B75A14"/>
    <w:rsid w:val="00B76262"/>
    <w:rsid w:val="00BA171D"/>
    <w:rsid w:val="00BB43D8"/>
    <w:rsid w:val="00BB6FD8"/>
    <w:rsid w:val="00BC4073"/>
    <w:rsid w:val="00BD1986"/>
    <w:rsid w:val="00BE154B"/>
    <w:rsid w:val="00BF3562"/>
    <w:rsid w:val="00BF638C"/>
    <w:rsid w:val="00C130CF"/>
    <w:rsid w:val="00C2468C"/>
    <w:rsid w:val="00C74C0E"/>
    <w:rsid w:val="00C8329F"/>
    <w:rsid w:val="00CB04DC"/>
    <w:rsid w:val="00CB19B8"/>
    <w:rsid w:val="00CB4825"/>
    <w:rsid w:val="00CB7821"/>
    <w:rsid w:val="00CC031E"/>
    <w:rsid w:val="00D24258"/>
    <w:rsid w:val="00D25280"/>
    <w:rsid w:val="00D31D23"/>
    <w:rsid w:val="00D37D91"/>
    <w:rsid w:val="00D62D42"/>
    <w:rsid w:val="00D851C3"/>
    <w:rsid w:val="00D906C1"/>
    <w:rsid w:val="00DA4218"/>
    <w:rsid w:val="00DB5EAE"/>
    <w:rsid w:val="00DB76BE"/>
    <w:rsid w:val="00E03F89"/>
    <w:rsid w:val="00E03FEB"/>
    <w:rsid w:val="00E20B58"/>
    <w:rsid w:val="00E30B06"/>
    <w:rsid w:val="00E34973"/>
    <w:rsid w:val="00E34EFD"/>
    <w:rsid w:val="00E55F4A"/>
    <w:rsid w:val="00E6668C"/>
    <w:rsid w:val="00E7438C"/>
    <w:rsid w:val="00E87F08"/>
    <w:rsid w:val="00EB174C"/>
    <w:rsid w:val="00EB6DF7"/>
    <w:rsid w:val="00EC6646"/>
    <w:rsid w:val="00EF60CC"/>
    <w:rsid w:val="00F22F5F"/>
    <w:rsid w:val="00F302FD"/>
    <w:rsid w:val="00F3251A"/>
    <w:rsid w:val="00F53E1A"/>
    <w:rsid w:val="00F729BB"/>
    <w:rsid w:val="00F87566"/>
    <w:rsid w:val="00F9279A"/>
    <w:rsid w:val="00F95FD8"/>
    <w:rsid w:val="00FC2C14"/>
    <w:rsid w:val="00FC6F95"/>
    <w:rsid w:val="00FD1A58"/>
    <w:rsid w:val="00FD2389"/>
    <w:rsid w:val="00FD5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="Calibri" w:hAnsi="Kayra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09E"/>
    <w:rPr>
      <w:rFonts w:cs="Kayra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33ED2"/>
    <w:rPr>
      <w:rFonts w:cs="Kayr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C59C9"/>
    <w:pPr>
      <w:ind w:left="720"/>
    </w:pPr>
  </w:style>
  <w:style w:type="character" w:styleId="Hyperlink">
    <w:name w:val="Hyperlink"/>
    <w:basedOn w:val="DefaultParagraphFont"/>
    <w:uiPriority w:val="99"/>
    <w:rsid w:val="0053701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3E68F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E68F1"/>
  </w:style>
  <w:style w:type="paragraph" w:styleId="Footer">
    <w:name w:val="footer"/>
    <w:basedOn w:val="Normal"/>
    <w:link w:val="FooterChar"/>
    <w:uiPriority w:val="99"/>
    <w:rsid w:val="003E68F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E68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93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20</Pages>
  <Words>4576</Words>
  <Characters>26086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</dc:creator>
  <cp:keywords/>
  <dc:description/>
  <cp:lastModifiedBy>Edanur</cp:lastModifiedBy>
  <cp:revision>5</cp:revision>
  <dcterms:created xsi:type="dcterms:W3CDTF">2017-09-10T14:21:00Z</dcterms:created>
  <dcterms:modified xsi:type="dcterms:W3CDTF">2017-09-11T16:38:00Z</dcterms:modified>
</cp:coreProperties>
</file>