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EBD" w:rsidRPr="006511AF" w:rsidRDefault="00430EBD" w:rsidP="00641FFA">
      <w:pPr>
        <w:pStyle w:val="NoSpacing"/>
        <w:rPr>
          <w:b/>
          <w:bCs/>
        </w:rPr>
      </w:pPr>
      <w:r>
        <w:rPr>
          <w:b/>
          <w:bCs/>
        </w:rPr>
        <w:t>Adı- Soyadı:</w:t>
      </w:r>
    </w:p>
    <w:p w:rsidR="00430EBD" w:rsidRPr="006511AF" w:rsidRDefault="00430EBD" w:rsidP="00E85F53">
      <w:pPr>
        <w:pStyle w:val="NoSpacing"/>
        <w:rPr>
          <w:sz w:val="8"/>
          <w:szCs w:val="8"/>
        </w:rPr>
      </w:pPr>
    </w:p>
    <w:p w:rsidR="00430EBD" w:rsidRPr="009846C3" w:rsidRDefault="00430EBD" w:rsidP="00E85F53">
      <w:pPr>
        <w:pStyle w:val="NoSpacing"/>
        <w:rPr>
          <w:b/>
          <w:bCs/>
          <w:i/>
          <w:iCs/>
          <w:sz w:val="22"/>
          <w:szCs w:val="22"/>
        </w:rPr>
      </w:pPr>
      <w:r w:rsidRPr="009846C3">
        <w:rPr>
          <w:b/>
          <w:bCs/>
          <w:i/>
          <w:iCs/>
          <w:sz w:val="22"/>
          <w:szCs w:val="22"/>
        </w:rPr>
        <w:t>Aşağıda okunuşları verilen ondalık sayıları</w:t>
      </w:r>
    </w:p>
    <w:p w:rsidR="00430EBD" w:rsidRDefault="00430EBD" w:rsidP="00E85F53">
      <w:pPr>
        <w:pStyle w:val="NoSpacing"/>
        <w:rPr>
          <w:sz w:val="22"/>
          <w:szCs w:val="22"/>
        </w:rPr>
      </w:pPr>
      <w:r w:rsidRPr="009846C3">
        <w:rPr>
          <w:b/>
          <w:bCs/>
          <w:i/>
          <w:iCs/>
          <w:sz w:val="22"/>
          <w:szCs w:val="22"/>
        </w:rPr>
        <w:t>rakamlarla ifade ediniz</w:t>
      </w:r>
      <w:r>
        <w:rPr>
          <w:sz w:val="22"/>
          <w:szCs w:val="22"/>
        </w:rPr>
        <w:t>…</w:t>
      </w:r>
    </w:p>
    <w:p w:rsidR="00430EBD" w:rsidRDefault="00430EBD" w:rsidP="00784D21">
      <w:pPr>
        <w:pStyle w:val="NoSpacing"/>
        <w:rPr>
          <w:sz w:val="22"/>
          <w:szCs w:val="22"/>
        </w:rPr>
      </w:pPr>
    </w:p>
    <w:p w:rsidR="00430EBD" w:rsidRPr="009846C3" w:rsidRDefault="00430EBD" w:rsidP="00784D21">
      <w:pPr>
        <w:pStyle w:val="NoSpacing"/>
      </w:pPr>
      <w:r w:rsidRPr="009846C3">
        <w:t>Bir tam yüzde elli iki</w:t>
      </w:r>
      <w:r w:rsidRPr="009846C3">
        <w:tab/>
      </w:r>
      <w:r w:rsidRPr="009846C3">
        <w:tab/>
      </w:r>
      <w:r w:rsidRPr="009846C3">
        <w:tab/>
        <w:t>: 1,52</w:t>
      </w:r>
    </w:p>
    <w:p w:rsidR="00430EBD" w:rsidRPr="009846C3" w:rsidRDefault="00430EBD" w:rsidP="00784D21">
      <w:pPr>
        <w:pStyle w:val="NoSpacing"/>
      </w:pPr>
      <w:r w:rsidRPr="009846C3">
        <w:t>Beş tam binde on dört</w:t>
      </w:r>
      <w:r w:rsidRPr="009846C3">
        <w:tab/>
      </w:r>
      <w:r w:rsidRPr="009846C3">
        <w:tab/>
      </w:r>
      <w:r w:rsidRPr="009846C3">
        <w:tab/>
        <w:t>:……………</w:t>
      </w:r>
    </w:p>
    <w:p w:rsidR="00430EBD" w:rsidRPr="009846C3" w:rsidRDefault="00430EBD" w:rsidP="00784D21">
      <w:pPr>
        <w:pStyle w:val="NoSpacing"/>
      </w:pPr>
      <w:r w:rsidRPr="009846C3">
        <w:t>Sekiz tam onda beş</w:t>
      </w:r>
      <w:r w:rsidRPr="009846C3">
        <w:tab/>
      </w:r>
      <w:r w:rsidRPr="009846C3">
        <w:tab/>
      </w:r>
      <w:r w:rsidRPr="009846C3">
        <w:tab/>
        <w:t>:……………</w:t>
      </w:r>
    </w:p>
    <w:p w:rsidR="00430EBD" w:rsidRPr="009846C3" w:rsidRDefault="00430EBD" w:rsidP="00784D21">
      <w:pPr>
        <w:pStyle w:val="NoSpacing"/>
      </w:pPr>
      <w:r w:rsidRPr="009846C3">
        <w:t>Üç tam yüzde kırk iki</w:t>
      </w:r>
      <w:r w:rsidRPr="009846C3">
        <w:tab/>
      </w:r>
      <w:r w:rsidRPr="009846C3">
        <w:tab/>
      </w:r>
      <w:r w:rsidRPr="009846C3">
        <w:tab/>
        <w:t>:……………</w:t>
      </w:r>
    </w:p>
    <w:p w:rsidR="00430EBD" w:rsidRPr="009846C3" w:rsidRDefault="00430EBD" w:rsidP="00784D21">
      <w:pPr>
        <w:pStyle w:val="NoSpacing"/>
      </w:pPr>
      <w:r w:rsidRPr="009846C3">
        <w:t>Dokuz tam binde beş yüz</w:t>
      </w:r>
      <w:r w:rsidRPr="009846C3">
        <w:tab/>
      </w:r>
      <w:r w:rsidRPr="009846C3">
        <w:tab/>
        <w:t>:……………</w:t>
      </w:r>
    </w:p>
    <w:p w:rsidR="00430EBD" w:rsidRPr="009846C3" w:rsidRDefault="00430EBD" w:rsidP="00784D21">
      <w:pPr>
        <w:pStyle w:val="NoSpacing"/>
      </w:pPr>
      <w:r w:rsidRPr="009846C3">
        <w:t>İki tam yüzde elli beş</w:t>
      </w:r>
      <w:r w:rsidRPr="009846C3">
        <w:tab/>
      </w:r>
      <w:r w:rsidRPr="009846C3">
        <w:tab/>
      </w:r>
      <w:r w:rsidRPr="009846C3">
        <w:tab/>
        <w:t>:……………</w:t>
      </w:r>
    </w:p>
    <w:p w:rsidR="00430EBD" w:rsidRPr="009846C3" w:rsidRDefault="00430EBD" w:rsidP="00784D21">
      <w:pPr>
        <w:pStyle w:val="NoSpacing"/>
      </w:pPr>
      <w:r w:rsidRPr="009846C3">
        <w:t xml:space="preserve">Sıfır </w:t>
      </w:r>
      <w:r>
        <w:t>tam binde kırk beş</w:t>
      </w:r>
      <w:r>
        <w:tab/>
      </w:r>
      <w:r w:rsidRPr="009846C3">
        <w:tab/>
        <w:t>:……………</w:t>
      </w:r>
    </w:p>
    <w:p w:rsidR="00430EBD" w:rsidRPr="009846C3" w:rsidRDefault="00430EBD" w:rsidP="00784D21">
      <w:pPr>
        <w:pStyle w:val="NoSpacing"/>
      </w:pPr>
      <w:r w:rsidRPr="009846C3">
        <w:t>Sıfır tam yüzde dört yüz on iki</w:t>
      </w:r>
      <w:r w:rsidRPr="009846C3">
        <w:tab/>
        <w:t>:……………</w:t>
      </w:r>
    </w:p>
    <w:p w:rsidR="00430EBD" w:rsidRPr="009846C3" w:rsidRDefault="00430EBD" w:rsidP="00784D21">
      <w:pPr>
        <w:pStyle w:val="NoSpacing"/>
      </w:pPr>
      <w:r w:rsidRPr="009846C3">
        <w:t xml:space="preserve">Dört </w:t>
      </w:r>
      <w:r>
        <w:t>tam binde kırk beş</w:t>
      </w:r>
      <w:r>
        <w:tab/>
      </w:r>
      <w:r w:rsidRPr="009846C3">
        <w:tab/>
        <w:t>:……………</w:t>
      </w:r>
    </w:p>
    <w:p w:rsidR="00430EBD" w:rsidRPr="009846C3" w:rsidRDefault="00430EBD" w:rsidP="00784D21">
      <w:pPr>
        <w:pStyle w:val="NoSpacing"/>
      </w:pPr>
      <w:r w:rsidRPr="009846C3">
        <w:t>Altı tam yüzde yedi</w:t>
      </w:r>
      <w:r w:rsidRPr="009846C3">
        <w:tab/>
      </w:r>
      <w:r w:rsidRPr="009846C3">
        <w:tab/>
      </w:r>
      <w:r w:rsidRPr="009846C3">
        <w:tab/>
        <w:t>:……………</w:t>
      </w:r>
    </w:p>
    <w:p w:rsidR="00430EBD" w:rsidRPr="009846C3" w:rsidRDefault="00430EBD" w:rsidP="00784D21">
      <w:pPr>
        <w:pStyle w:val="NoSpacing"/>
      </w:pPr>
      <w:r w:rsidRPr="009846C3">
        <w:t>Üç tam binde iki yüz on bir</w:t>
      </w:r>
      <w:r w:rsidRPr="009846C3">
        <w:tab/>
      </w:r>
      <w:r w:rsidRPr="009846C3">
        <w:tab/>
        <w:t>:……………</w:t>
      </w:r>
    </w:p>
    <w:p w:rsidR="00430EBD" w:rsidRDefault="00430EBD" w:rsidP="00784D21">
      <w:pPr>
        <w:pStyle w:val="NoSpacing"/>
      </w:pPr>
      <w:r>
        <w:rPr>
          <w:sz w:val="22"/>
          <w:szCs w:val="22"/>
        </w:rPr>
        <w:t>Yedi tam binde elli dokuz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846C3">
        <w:t>:……………</w:t>
      </w:r>
    </w:p>
    <w:p w:rsidR="00430EBD" w:rsidRDefault="00430EBD" w:rsidP="00784D21">
      <w:pPr>
        <w:pStyle w:val="NoSpacing"/>
      </w:pPr>
      <w:r>
        <w:t>Sekiz tam onda iki</w:t>
      </w:r>
      <w:r>
        <w:tab/>
      </w:r>
      <w:r>
        <w:tab/>
      </w:r>
      <w:r>
        <w:tab/>
      </w:r>
      <w:r w:rsidRPr="009846C3">
        <w:t>:……………</w:t>
      </w:r>
    </w:p>
    <w:p w:rsidR="00430EBD" w:rsidRDefault="00430EBD" w:rsidP="00784D21">
      <w:pPr>
        <w:pStyle w:val="NoSpacing"/>
      </w:pPr>
      <w:r>
        <w:t>İki tam onda yedi</w:t>
      </w:r>
      <w:r>
        <w:tab/>
      </w:r>
      <w:r>
        <w:tab/>
      </w:r>
      <w:r>
        <w:tab/>
      </w:r>
      <w:r w:rsidRPr="009846C3">
        <w:t>:……………</w:t>
      </w:r>
    </w:p>
    <w:p w:rsidR="00430EBD" w:rsidRDefault="00430EBD" w:rsidP="00784D21">
      <w:pPr>
        <w:pStyle w:val="NoSpacing"/>
      </w:pPr>
      <w:r>
        <w:t>Üç tam yüzde otuz beş</w:t>
      </w:r>
      <w:r>
        <w:tab/>
      </w:r>
      <w:r>
        <w:tab/>
      </w:r>
      <w:r w:rsidRPr="009846C3">
        <w:t>:……………</w:t>
      </w:r>
    </w:p>
    <w:p w:rsidR="00430EBD" w:rsidRDefault="00430EBD" w:rsidP="00784D21">
      <w:pPr>
        <w:pStyle w:val="NoSpacing"/>
      </w:pPr>
      <w:r>
        <w:t>Beş tam binde sekiz yüz elli bir</w:t>
      </w:r>
      <w:r>
        <w:tab/>
      </w:r>
      <w:r w:rsidRPr="009846C3">
        <w:t>:……………</w:t>
      </w:r>
    </w:p>
    <w:p w:rsidR="00430EBD" w:rsidRDefault="00430EBD" w:rsidP="00784D21">
      <w:pPr>
        <w:pStyle w:val="NoSpacing"/>
      </w:pPr>
      <w:r>
        <w:t>Dört tam binde elli dokuz</w:t>
      </w:r>
      <w:r>
        <w:tab/>
      </w:r>
      <w:r>
        <w:tab/>
      </w:r>
      <w:r w:rsidRPr="009846C3">
        <w:t>:……………</w:t>
      </w:r>
    </w:p>
    <w:p w:rsidR="00430EBD" w:rsidRDefault="00430EBD" w:rsidP="00784D21">
      <w:pPr>
        <w:pStyle w:val="NoSpacing"/>
      </w:pPr>
      <w:r>
        <w:t>Altı tam yüzde doksan dokuz</w:t>
      </w:r>
      <w:r>
        <w:tab/>
      </w:r>
      <w:r>
        <w:tab/>
      </w:r>
      <w:r w:rsidRPr="009846C3">
        <w:t>:……………</w:t>
      </w:r>
    </w:p>
    <w:p w:rsidR="00430EBD" w:rsidRDefault="00430EBD" w:rsidP="00784D21">
      <w:pPr>
        <w:pStyle w:val="NoSpacing"/>
      </w:pPr>
      <w:r>
        <w:t>Beş tam yüzde kırk dört</w:t>
      </w:r>
      <w:r>
        <w:tab/>
      </w:r>
      <w:r>
        <w:tab/>
      </w:r>
      <w:r w:rsidRPr="009846C3">
        <w:t>:……………</w:t>
      </w:r>
    </w:p>
    <w:p w:rsidR="00430EBD" w:rsidRDefault="00430EBD" w:rsidP="00784D21">
      <w:pPr>
        <w:pStyle w:val="NoSpacing"/>
      </w:pPr>
      <w:r>
        <w:t>Doksan iki tam binde elli yedi</w:t>
      </w:r>
      <w:r>
        <w:tab/>
      </w:r>
      <w:r w:rsidRPr="009846C3">
        <w:t>:……………</w:t>
      </w:r>
    </w:p>
    <w:p w:rsidR="00430EBD" w:rsidRDefault="00430EBD" w:rsidP="00784D21">
      <w:pPr>
        <w:pStyle w:val="NoSpacing"/>
      </w:pPr>
      <w:r>
        <w:t>Yetmiş üç tam onda beş</w:t>
      </w:r>
      <w:r>
        <w:tab/>
      </w:r>
      <w:r>
        <w:tab/>
      </w:r>
      <w:r w:rsidRPr="009846C3">
        <w:t>:……………</w:t>
      </w:r>
    </w:p>
    <w:p w:rsidR="00430EBD" w:rsidRDefault="00430EBD" w:rsidP="00784D21">
      <w:pPr>
        <w:pStyle w:val="NoSpacing"/>
      </w:pPr>
      <w:r>
        <w:t>Seksen üç tam yüzde yirmi beş</w:t>
      </w:r>
      <w:r>
        <w:tab/>
      </w:r>
      <w:r w:rsidRPr="009846C3">
        <w:t>:……………</w:t>
      </w:r>
    </w:p>
    <w:p w:rsidR="00430EBD" w:rsidRDefault="00430EBD" w:rsidP="00784D21">
      <w:pPr>
        <w:pStyle w:val="NoSpacing"/>
      </w:pPr>
      <w:r>
        <w:t>Otuz iki tam yüzde otuz iki</w:t>
      </w:r>
      <w:r>
        <w:tab/>
      </w:r>
      <w:r>
        <w:tab/>
      </w:r>
      <w:r w:rsidRPr="009846C3">
        <w:t>:……………</w:t>
      </w:r>
    </w:p>
    <w:p w:rsidR="00430EBD" w:rsidRPr="004228A6" w:rsidRDefault="00430EBD" w:rsidP="00784D21">
      <w:pPr>
        <w:pStyle w:val="NoSpacing"/>
        <w:rPr>
          <w:sz w:val="22"/>
          <w:szCs w:val="22"/>
        </w:rPr>
      </w:pPr>
      <w:r>
        <w:t>Kırk üç tam binde elli dört</w:t>
      </w:r>
      <w:r>
        <w:tab/>
      </w:r>
      <w:r>
        <w:tab/>
      </w:r>
      <w:r w:rsidRPr="009846C3">
        <w:t>:……………</w:t>
      </w:r>
    </w:p>
    <w:p w:rsidR="00430EBD" w:rsidRPr="004228A6" w:rsidRDefault="00430EBD" w:rsidP="00784D21">
      <w:pPr>
        <w:pStyle w:val="NoSpacing"/>
        <w:rPr>
          <w:sz w:val="22"/>
          <w:szCs w:val="22"/>
        </w:rPr>
      </w:pPr>
    </w:p>
    <w:p w:rsidR="00430EBD" w:rsidRPr="004228A6" w:rsidRDefault="00430EBD" w:rsidP="00E85F53">
      <w:pPr>
        <w:pStyle w:val="NoSpacing"/>
        <w:jc w:val="center"/>
        <w:rPr>
          <w:sz w:val="22"/>
          <w:szCs w:val="22"/>
        </w:rPr>
      </w:pPr>
      <w:r w:rsidRPr="009846C3">
        <w:rPr>
          <w:b/>
          <w:bCs/>
          <w:sz w:val="22"/>
          <w:szCs w:val="22"/>
        </w:rPr>
        <w:t>Aşağıda rakamlarla ifade edilen ondalık sayıların okunuşlarını yazınız</w:t>
      </w:r>
      <w:r>
        <w:rPr>
          <w:sz w:val="22"/>
          <w:szCs w:val="22"/>
        </w:rPr>
        <w:t>.</w:t>
      </w:r>
    </w:p>
    <w:p w:rsidR="00430EBD" w:rsidRPr="004228A6" w:rsidRDefault="00430EBD" w:rsidP="00784D21">
      <w:pPr>
        <w:pStyle w:val="NoSpacing"/>
        <w:rPr>
          <w:sz w:val="22"/>
          <w:szCs w:val="22"/>
        </w:rPr>
      </w:pPr>
    </w:p>
    <w:p w:rsidR="00430EBD" w:rsidRPr="009846C3" w:rsidRDefault="00430EBD" w:rsidP="00784D21">
      <w:pPr>
        <w:pStyle w:val="NoSpacing"/>
      </w:pPr>
      <w:r>
        <w:t>4,78</w:t>
      </w:r>
      <w:r>
        <w:tab/>
        <w:t>:……………………………………………</w:t>
      </w:r>
    </w:p>
    <w:p w:rsidR="00430EBD" w:rsidRDefault="00430EBD" w:rsidP="00784D21">
      <w:pPr>
        <w:pStyle w:val="NoSpacing"/>
      </w:pPr>
      <w:r>
        <w:rPr>
          <w:sz w:val="22"/>
          <w:szCs w:val="22"/>
        </w:rPr>
        <w:t>3,04</w:t>
      </w:r>
      <w:r>
        <w:rPr>
          <w:sz w:val="22"/>
          <w:szCs w:val="22"/>
        </w:rPr>
        <w:tab/>
      </w:r>
      <w:r>
        <w:t>:……………………………………………</w:t>
      </w:r>
    </w:p>
    <w:p w:rsidR="00430EBD" w:rsidRDefault="00430EBD" w:rsidP="00784D21">
      <w:pPr>
        <w:pStyle w:val="NoSpacing"/>
      </w:pPr>
      <w:r>
        <w:t>5,81</w:t>
      </w:r>
      <w:r>
        <w:tab/>
        <w:t>:……………………………………………</w:t>
      </w:r>
    </w:p>
    <w:p w:rsidR="00430EBD" w:rsidRDefault="00430EBD" w:rsidP="00784D21">
      <w:pPr>
        <w:pStyle w:val="NoSpacing"/>
      </w:pPr>
      <w:r>
        <w:t>9,89</w:t>
      </w:r>
      <w:r>
        <w:tab/>
        <w:t>:……………………………………………</w:t>
      </w:r>
    </w:p>
    <w:p w:rsidR="00430EBD" w:rsidRDefault="00430EBD" w:rsidP="00784D21">
      <w:pPr>
        <w:pStyle w:val="NoSpacing"/>
      </w:pPr>
      <w:r>
        <w:t>2,900   :……………………………………………</w:t>
      </w:r>
    </w:p>
    <w:p w:rsidR="00430EBD" w:rsidRDefault="00430EBD" w:rsidP="00784D21">
      <w:pPr>
        <w:pStyle w:val="NoSpacing"/>
      </w:pPr>
      <w:r>
        <w:t>0,07</w:t>
      </w:r>
      <w:r>
        <w:tab/>
        <w:t>:……………………………………………</w:t>
      </w:r>
    </w:p>
    <w:p w:rsidR="00430EBD" w:rsidRDefault="00430EBD" w:rsidP="00784D21">
      <w:pPr>
        <w:pStyle w:val="NoSpacing"/>
      </w:pPr>
      <w:r>
        <w:t>1,06</w:t>
      </w:r>
      <w:r>
        <w:tab/>
        <w:t>:……………………………………………</w:t>
      </w:r>
    </w:p>
    <w:p w:rsidR="00430EBD" w:rsidRDefault="00430EBD" w:rsidP="00784D21">
      <w:pPr>
        <w:pStyle w:val="NoSpacing"/>
      </w:pPr>
      <w:r>
        <w:t>5,078</w:t>
      </w:r>
      <w:r>
        <w:tab/>
        <w:t>:……………………………………………</w:t>
      </w:r>
    </w:p>
    <w:p w:rsidR="00430EBD" w:rsidRDefault="00430EBD" w:rsidP="00784D21">
      <w:pPr>
        <w:pStyle w:val="NoSpacing"/>
      </w:pPr>
      <w:r>
        <w:t>6,9</w:t>
      </w:r>
      <w:r>
        <w:tab/>
        <w:t>:……………………………………………</w:t>
      </w:r>
    </w:p>
    <w:p w:rsidR="00430EBD" w:rsidRDefault="00430EBD" w:rsidP="00784D21">
      <w:pPr>
        <w:pStyle w:val="NoSpacing"/>
      </w:pPr>
      <w:r>
        <w:t>4,730</w:t>
      </w:r>
      <w:r>
        <w:tab/>
        <w:t>:……………………………………………</w:t>
      </w:r>
    </w:p>
    <w:p w:rsidR="00430EBD" w:rsidRDefault="00430EBD" w:rsidP="00784D21">
      <w:pPr>
        <w:pStyle w:val="NoSpacing"/>
      </w:pPr>
      <w:r>
        <w:rPr>
          <w:sz w:val="22"/>
          <w:szCs w:val="22"/>
        </w:rPr>
        <w:t>2,75</w:t>
      </w:r>
      <w:r>
        <w:rPr>
          <w:sz w:val="22"/>
          <w:szCs w:val="22"/>
        </w:rPr>
        <w:tab/>
      </w:r>
      <w:r>
        <w:t>:……………………………………………</w:t>
      </w:r>
    </w:p>
    <w:p w:rsidR="00430EBD" w:rsidRDefault="00430EBD" w:rsidP="00784D21">
      <w:pPr>
        <w:pStyle w:val="NoSpacing"/>
      </w:pPr>
      <w:r>
        <w:t>0,099</w:t>
      </w:r>
      <w:r>
        <w:tab/>
        <w:t>:……………………………………………</w:t>
      </w:r>
    </w:p>
    <w:p w:rsidR="00430EBD" w:rsidRDefault="00430EBD" w:rsidP="00784D21">
      <w:pPr>
        <w:pStyle w:val="NoSpacing"/>
      </w:pPr>
      <w:r>
        <w:t>0,670</w:t>
      </w:r>
      <w:r>
        <w:tab/>
        <w:t>:……………………………………………</w:t>
      </w:r>
    </w:p>
    <w:p w:rsidR="00430EBD" w:rsidRDefault="00430EBD" w:rsidP="00784D21">
      <w:pPr>
        <w:pStyle w:val="NoSpacing"/>
      </w:pPr>
      <w:r>
        <w:t>1,923</w:t>
      </w:r>
      <w:r>
        <w:tab/>
        <w:t>:……………………………………………</w:t>
      </w:r>
    </w:p>
    <w:p w:rsidR="00430EBD" w:rsidRDefault="00430EBD" w:rsidP="00784D21">
      <w:pPr>
        <w:pStyle w:val="NoSpacing"/>
      </w:pPr>
      <w:r>
        <w:t>3,6</w:t>
      </w:r>
      <w:r>
        <w:tab/>
        <w:t>:……………………………………………</w:t>
      </w:r>
    </w:p>
    <w:p w:rsidR="00430EBD" w:rsidRDefault="00430EBD" w:rsidP="00784D21">
      <w:pPr>
        <w:pStyle w:val="NoSpacing"/>
      </w:pPr>
      <w:r>
        <w:t>8,088</w:t>
      </w:r>
      <w:r>
        <w:tab/>
        <w:t>:……………………………………………</w:t>
      </w:r>
    </w:p>
    <w:p w:rsidR="00430EBD" w:rsidRDefault="00430EBD" w:rsidP="00784D21">
      <w:pPr>
        <w:pStyle w:val="NoSpacing"/>
      </w:pPr>
      <w:r>
        <w:t>4,004</w:t>
      </w:r>
      <w:r>
        <w:tab/>
        <w:t>:……………………………………………</w:t>
      </w:r>
    </w:p>
    <w:p w:rsidR="00430EBD" w:rsidRDefault="00430EBD" w:rsidP="00784D21">
      <w:pPr>
        <w:pStyle w:val="NoSpacing"/>
      </w:pPr>
      <w:r>
        <w:t>2,860</w:t>
      </w:r>
      <w:r>
        <w:tab/>
        <w:t>:……………………………………………</w:t>
      </w:r>
    </w:p>
    <w:p w:rsidR="00430EBD" w:rsidRDefault="00430EBD" w:rsidP="00784D21">
      <w:pPr>
        <w:pStyle w:val="NoSpacing"/>
      </w:pPr>
      <w:r>
        <w:t>1,056</w:t>
      </w:r>
      <w:r>
        <w:tab/>
        <w:t>:……………………………………………</w:t>
      </w:r>
    </w:p>
    <w:p w:rsidR="00430EBD" w:rsidRDefault="00430EBD" w:rsidP="00784D21">
      <w:pPr>
        <w:pStyle w:val="NoSpacing"/>
      </w:pPr>
      <w:r>
        <w:t>3,86</w:t>
      </w:r>
      <w:r>
        <w:tab/>
        <w:t>:……………………………………………</w:t>
      </w:r>
    </w:p>
    <w:p w:rsidR="00430EBD" w:rsidRDefault="00430EBD" w:rsidP="00784D21">
      <w:pPr>
        <w:pStyle w:val="NoSpacing"/>
      </w:pPr>
      <w:r>
        <w:t>3,222</w:t>
      </w:r>
      <w:r>
        <w:tab/>
        <w:t>:……………………………………………</w:t>
      </w:r>
    </w:p>
    <w:p w:rsidR="00430EBD" w:rsidRDefault="00430EBD" w:rsidP="00784D21">
      <w:pPr>
        <w:pStyle w:val="NoSpacing"/>
      </w:pPr>
      <w:r>
        <w:t>4,780</w:t>
      </w:r>
      <w:r>
        <w:tab/>
        <w:t>:……………………………………………</w:t>
      </w:r>
    </w:p>
    <w:p w:rsidR="00430EBD" w:rsidRDefault="00430EBD" w:rsidP="00784D21">
      <w:pPr>
        <w:pStyle w:val="NoSpacing"/>
      </w:pPr>
      <w:r>
        <w:t>2,089</w:t>
      </w:r>
      <w:r>
        <w:tab/>
        <w:t>:……………………………………………</w:t>
      </w:r>
    </w:p>
    <w:p w:rsidR="00430EBD" w:rsidRDefault="00430EBD" w:rsidP="00784D21">
      <w:pPr>
        <w:pStyle w:val="NoSpacing"/>
      </w:pPr>
      <w:r>
        <w:t>1,720</w:t>
      </w:r>
      <w:r>
        <w:tab/>
        <w:t>:……………………………………………</w:t>
      </w:r>
    </w:p>
    <w:p w:rsidR="00430EBD" w:rsidRDefault="00430EBD" w:rsidP="00784D21">
      <w:pPr>
        <w:pStyle w:val="NoSpacing"/>
      </w:pPr>
      <w:r>
        <w:t>0,200</w:t>
      </w:r>
      <w:r>
        <w:tab/>
        <w:t>:……………………………………………</w:t>
      </w:r>
    </w:p>
    <w:p w:rsidR="00430EBD" w:rsidRPr="008234FE" w:rsidRDefault="00430EBD" w:rsidP="00E85F53">
      <w:pPr>
        <w:pStyle w:val="NoSpacing"/>
        <w:rPr>
          <w:b/>
          <w:bCs/>
          <w:i/>
          <w:iCs/>
          <w:sz w:val="20"/>
          <w:szCs w:val="20"/>
        </w:rPr>
      </w:pPr>
      <w:r w:rsidRPr="008234FE">
        <w:rPr>
          <w:b/>
          <w:bCs/>
          <w:i/>
          <w:iCs/>
          <w:sz w:val="20"/>
          <w:szCs w:val="20"/>
        </w:rPr>
        <w:t>Aşağıda verilen ondalık sayıları kesir olarak ifade ediniz</w:t>
      </w:r>
    </w:p>
    <w:p w:rsidR="00430EBD" w:rsidRDefault="00430EBD" w:rsidP="00784D21">
      <w:pPr>
        <w:pStyle w:val="NoSpacing"/>
        <w:rPr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86"/>
        <w:gridCol w:w="2586"/>
      </w:tblGrid>
      <w:tr w:rsidR="00430EBD" w:rsidRPr="006268EF">
        <w:trPr>
          <w:trHeight w:val="528"/>
        </w:trPr>
        <w:tc>
          <w:tcPr>
            <w:tcW w:w="2586" w:type="dxa"/>
          </w:tcPr>
          <w:p w:rsidR="00430EBD" w:rsidRPr="008234FE" w:rsidRDefault="00430EBD" w:rsidP="008234FE">
            <w:pPr>
              <w:pStyle w:val="NoSpacing"/>
            </w:pPr>
            <w:r w:rsidRPr="008234FE">
              <w:t>5,09</w:t>
            </w:r>
            <w:r>
              <w:t xml:space="preserve"> </w:t>
            </w:r>
            <w:r w:rsidRPr="008234FE">
              <w:t xml:space="preserve">    </w:t>
            </w:r>
          </w:p>
          <w:p w:rsidR="00430EBD" w:rsidRPr="008234FE" w:rsidRDefault="00430EBD" w:rsidP="008234FE">
            <w:pPr>
              <w:pStyle w:val="NoSpacing"/>
            </w:pPr>
          </w:p>
        </w:tc>
        <w:tc>
          <w:tcPr>
            <w:tcW w:w="2586" w:type="dxa"/>
          </w:tcPr>
          <w:p w:rsidR="00430EBD" w:rsidRPr="008234FE" w:rsidRDefault="00430EBD" w:rsidP="008234FE">
            <w:pPr>
              <w:pStyle w:val="NoSpacing"/>
            </w:pPr>
            <w:r w:rsidRPr="008234FE">
              <w:t>3,2</w:t>
            </w:r>
            <w:r>
              <w:t xml:space="preserve"> </w:t>
            </w:r>
          </w:p>
          <w:p w:rsidR="00430EBD" w:rsidRPr="008234FE" w:rsidRDefault="00430EBD" w:rsidP="008234FE">
            <w:pPr>
              <w:pStyle w:val="NoSpacing"/>
            </w:pPr>
          </w:p>
        </w:tc>
      </w:tr>
      <w:tr w:rsidR="00430EBD" w:rsidRPr="006268EF">
        <w:trPr>
          <w:trHeight w:val="542"/>
        </w:trPr>
        <w:tc>
          <w:tcPr>
            <w:tcW w:w="2586" w:type="dxa"/>
          </w:tcPr>
          <w:p w:rsidR="00430EBD" w:rsidRPr="008234FE" w:rsidRDefault="00430EBD" w:rsidP="008234FE">
            <w:pPr>
              <w:pStyle w:val="NoSpacing"/>
            </w:pPr>
            <w:r w:rsidRPr="008234FE">
              <w:t>1,01</w:t>
            </w:r>
            <w:r>
              <w:t xml:space="preserve"> </w:t>
            </w:r>
          </w:p>
          <w:p w:rsidR="00430EBD" w:rsidRPr="008234FE" w:rsidRDefault="00430EBD" w:rsidP="008234FE">
            <w:pPr>
              <w:pStyle w:val="NoSpacing"/>
            </w:pPr>
          </w:p>
        </w:tc>
        <w:tc>
          <w:tcPr>
            <w:tcW w:w="2586" w:type="dxa"/>
          </w:tcPr>
          <w:p w:rsidR="00430EBD" w:rsidRPr="008234FE" w:rsidRDefault="00430EBD" w:rsidP="008234FE">
            <w:pPr>
              <w:pStyle w:val="NoSpacing"/>
            </w:pPr>
            <w:r w:rsidRPr="008234FE">
              <w:t>6,007</w:t>
            </w:r>
            <w:r>
              <w:t xml:space="preserve"> </w:t>
            </w:r>
          </w:p>
          <w:p w:rsidR="00430EBD" w:rsidRPr="008234FE" w:rsidRDefault="00430EBD" w:rsidP="008234FE">
            <w:pPr>
              <w:pStyle w:val="NoSpacing"/>
            </w:pPr>
          </w:p>
        </w:tc>
      </w:tr>
      <w:tr w:rsidR="00430EBD" w:rsidRPr="006268EF">
        <w:trPr>
          <w:trHeight w:val="528"/>
        </w:trPr>
        <w:tc>
          <w:tcPr>
            <w:tcW w:w="2586" w:type="dxa"/>
          </w:tcPr>
          <w:p w:rsidR="00430EBD" w:rsidRPr="008234FE" w:rsidRDefault="00430EBD" w:rsidP="008234FE">
            <w:pPr>
              <w:pStyle w:val="NoSpacing"/>
            </w:pPr>
            <w:r w:rsidRPr="008234FE">
              <w:t>0,89</w:t>
            </w:r>
            <w:r>
              <w:t xml:space="preserve"> </w:t>
            </w:r>
          </w:p>
          <w:p w:rsidR="00430EBD" w:rsidRPr="008234FE" w:rsidRDefault="00430EBD" w:rsidP="008234FE">
            <w:pPr>
              <w:pStyle w:val="NoSpacing"/>
            </w:pPr>
          </w:p>
        </w:tc>
        <w:tc>
          <w:tcPr>
            <w:tcW w:w="2586" w:type="dxa"/>
          </w:tcPr>
          <w:p w:rsidR="00430EBD" w:rsidRPr="008234FE" w:rsidRDefault="00430EBD" w:rsidP="008234FE">
            <w:pPr>
              <w:pStyle w:val="NoSpacing"/>
            </w:pPr>
            <w:r w:rsidRPr="008234FE">
              <w:t>5,11</w:t>
            </w:r>
            <w:r>
              <w:t xml:space="preserve"> </w:t>
            </w:r>
          </w:p>
          <w:p w:rsidR="00430EBD" w:rsidRPr="008234FE" w:rsidRDefault="00430EBD" w:rsidP="008234FE">
            <w:pPr>
              <w:pStyle w:val="NoSpacing"/>
            </w:pPr>
          </w:p>
        </w:tc>
      </w:tr>
      <w:tr w:rsidR="00430EBD" w:rsidRPr="006268EF">
        <w:trPr>
          <w:trHeight w:val="542"/>
        </w:trPr>
        <w:tc>
          <w:tcPr>
            <w:tcW w:w="2586" w:type="dxa"/>
          </w:tcPr>
          <w:p w:rsidR="00430EBD" w:rsidRPr="008234FE" w:rsidRDefault="00430EBD" w:rsidP="008234FE">
            <w:pPr>
              <w:pStyle w:val="NoSpacing"/>
            </w:pPr>
            <w:r w:rsidRPr="008234FE">
              <w:t>0,6</w:t>
            </w:r>
            <w:r>
              <w:t xml:space="preserve"> </w:t>
            </w:r>
          </w:p>
          <w:p w:rsidR="00430EBD" w:rsidRPr="008234FE" w:rsidRDefault="00430EBD" w:rsidP="008234FE">
            <w:pPr>
              <w:pStyle w:val="NoSpacing"/>
            </w:pPr>
          </w:p>
        </w:tc>
        <w:tc>
          <w:tcPr>
            <w:tcW w:w="2586" w:type="dxa"/>
          </w:tcPr>
          <w:p w:rsidR="00430EBD" w:rsidRPr="008234FE" w:rsidRDefault="00430EBD" w:rsidP="008234FE">
            <w:pPr>
              <w:pStyle w:val="NoSpacing"/>
            </w:pPr>
            <w:r w:rsidRPr="008234FE">
              <w:t>1,001</w:t>
            </w:r>
            <w:r>
              <w:t xml:space="preserve"> </w:t>
            </w:r>
            <w:r w:rsidRPr="008234FE">
              <w:t xml:space="preserve"> </w:t>
            </w:r>
          </w:p>
          <w:p w:rsidR="00430EBD" w:rsidRPr="008234FE" w:rsidRDefault="00430EBD" w:rsidP="008234FE">
            <w:pPr>
              <w:pStyle w:val="NoSpacing"/>
            </w:pPr>
          </w:p>
        </w:tc>
      </w:tr>
      <w:tr w:rsidR="00430EBD" w:rsidRPr="006268EF">
        <w:trPr>
          <w:trHeight w:val="528"/>
        </w:trPr>
        <w:tc>
          <w:tcPr>
            <w:tcW w:w="2586" w:type="dxa"/>
          </w:tcPr>
          <w:p w:rsidR="00430EBD" w:rsidRPr="008234FE" w:rsidRDefault="00430EBD" w:rsidP="008234FE">
            <w:pPr>
              <w:pStyle w:val="NoSpacing"/>
            </w:pPr>
            <w:r w:rsidRPr="008234FE">
              <w:t>0,87</w:t>
            </w:r>
            <w:r>
              <w:t xml:space="preserve"> </w:t>
            </w:r>
          </w:p>
          <w:p w:rsidR="00430EBD" w:rsidRPr="008234FE" w:rsidRDefault="00430EBD" w:rsidP="008234FE">
            <w:pPr>
              <w:pStyle w:val="NoSpacing"/>
            </w:pPr>
          </w:p>
        </w:tc>
        <w:tc>
          <w:tcPr>
            <w:tcW w:w="2586" w:type="dxa"/>
          </w:tcPr>
          <w:p w:rsidR="00430EBD" w:rsidRPr="008234FE" w:rsidRDefault="00430EBD" w:rsidP="008234FE">
            <w:pPr>
              <w:pStyle w:val="NoSpacing"/>
            </w:pPr>
            <w:r w:rsidRPr="008234FE">
              <w:t>2,02</w:t>
            </w:r>
            <w:r>
              <w:t xml:space="preserve"> </w:t>
            </w:r>
          </w:p>
          <w:p w:rsidR="00430EBD" w:rsidRPr="008234FE" w:rsidRDefault="00430EBD" w:rsidP="008234FE">
            <w:pPr>
              <w:pStyle w:val="NoSpacing"/>
            </w:pPr>
          </w:p>
        </w:tc>
      </w:tr>
      <w:tr w:rsidR="00430EBD" w:rsidRPr="006268EF">
        <w:trPr>
          <w:trHeight w:val="542"/>
        </w:trPr>
        <w:tc>
          <w:tcPr>
            <w:tcW w:w="2586" w:type="dxa"/>
          </w:tcPr>
          <w:p w:rsidR="00430EBD" w:rsidRPr="008234FE" w:rsidRDefault="00430EBD" w:rsidP="008234FE">
            <w:pPr>
              <w:pStyle w:val="NoSpacing"/>
            </w:pPr>
            <w:r w:rsidRPr="008234FE">
              <w:t>3,406</w:t>
            </w:r>
            <w:r>
              <w:t xml:space="preserve"> </w:t>
            </w:r>
          </w:p>
          <w:p w:rsidR="00430EBD" w:rsidRPr="008234FE" w:rsidRDefault="00430EBD" w:rsidP="008234FE">
            <w:pPr>
              <w:pStyle w:val="NoSpacing"/>
            </w:pPr>
          </w:p>
        </w:tc>
        <w:tc>
          <w:tcPr>
            <w:tcW w:w="2586" w:type="dxa"/>
          </w:tcPr>
          <w:p w:rsidR="00430EBD" w:rsidRPr="008234FE" w:rsidRDefault="00430EBD" w:rsidP="008234FE">
            <w:pPr>
              <w:pStyle w:val="NoSpacing"/>
            </w:pPr>
            <w:r w:rsidRPr="008234FE">
              <w:t>4,4</w:t>
            </w:r>
            <w:r>
              <w:t xml:space="preserve"> </w:t>
            </w:r>
          </w:p>
          <w:p w:rsidR="00430EBD" w:rsidRPr="008234FE" w:rsidRDefault="00430EBD" w:rsidP="008234FE">
            <w:pPr>
              <w:pStyle w:val="NoSpacing"/>
            </w:pPr>
          </w:p>
        </w:tc>
      </w:tr>
      <w:tr w:rsidR="00430EBD" w:rsidRPr="006268EF">
        <w:trPr>
          <w:trHeight w:val="528"/>
        </w:trPr>
        <w:tc>
          <w:tcPr>
            <w:tcW w:w="2586" w:type="dxa"/>
          </w:tcPr>
          <w:p w:rsidR="00430EBD" w:rsidRPr="008234FE" w:rsidRDefault="00430EBD" w:rsidP="008234FE">
            <w:pPr>
              <w:pStyle w:val="NoSpacing"/>
            </w:pPr>
            <w:r w:rsidRPr="008234FE">
              <w:t>6,5</w:t>
            </w:r>
            <w:r>
              <w:t xml:space="preserve"> </w:t>
            </w:r>
          </w:p>
          <w:p w:rsidR="00430EBD" w:rsidRPr="008234FE" w:rsidRDefault="00430EBD" w:rsidP="008234FE">
            <w:pPr>
              <w:pStyle w:val="NoSpacing"/>
            </w:pPr>
          </w:p>
        </w:tc>
        <w:tc>
          <w:tcPr>
            <w:tcW w:w="2586" w:type="dxa"/>
          </w:tcPr>
          <w:p w:rsidR="00430EBD" w:rsidRPr="008234FE" w:rsidRDefault="00430EBD" w:rsidP="008234FE">
            <w:pPr>
              <w:pStyle w:val="NoSpacing"/>
            </w:pPr>
            <w:r w:rsidRPr="008234FE">
              <w:t>2,32</w:t>
            </w:r>
            <w:r>
              <w:t xml:space="preserve"> </w:t>
            </w:r>
          </w:p>
          <w:p w:rsidR="00430EBD" w:rsidRPr="008234FE" w:rsidRDefault="00430EBD" w:rsidP="008234FE">
            <w:pPr>
              <w:pStyle w:val="NoSpacing"/>
            </w:pPr>
          </w:p>
        </w:tc>
      </w:tr>
      <w:tr w:rsidR="00430EBD" w:rsidRPr="006268EF">
        <w:trPr>
          <w:trHeight w:val="542"/>
        </w:trPr>
        <w:tc>
          <w:tcPr>
            <w:tcW w:w="2586" w:type="dxa"/>
          </w:tcPr>
          <w:p w:rsidR="00430EBD" w:rsidRPr="008234FE" w:rsidRDefault="00430EBD" w:rsidP="008234FE">
            <w:pPr>
              <w:pStyle w:val="NoSpacing"/>
            </w:pPr>
            <w:r w:rsidRPr="008234FE">
              <w:t>1,113</w:t>
            </w:r>
            <w:r>
              <w:t xml:space="preserve"> </w:t>
            </w:r>
          </w:p>
          <w:p w:rsidR="00430EBD" w:rsidRPr="008234FE" w:rsidRDefault="00430EBD" w:rsidP="008234FE">
            <w:pPr>
              <w:pStyle w:val="NoSpacing"/>
            </w:pPr>
          </w:p>
        </w:tc>
        <w:tc>
          <w:tcPr>
            <w:tcW w:w="2586" w:type="dxa"/>
          </w:tcPr>
          <w:p w:rsidR="00430EBD" w:rsidRPr="008234FE" w:rsidRDefault="00430EBD" w:rsidP="008234FE">
            <w:pPr>
              <w:pStyle w:val="NoSpacing"/>
            </w:pPr>
            <w:r w:rsidRPr="008234FE">
              <w:t>1,222</w:t>
            </w:r>
            <w:r>
              <w:t xml:space="preserve"> </w:t>
            </w:r>
          </w:p>
          <w:p w:rsidR="00430EBD" w:rsidRPr="008234FE" w:rsidRDefault="00430EBD" w:rsidP="008234FE">
            <w:pPr>
              <w:pStyle w:val="NoSpacing"/>
            </w:pPr>
          </w:p>
        </w:tc>
      </w:tr>
      <w:tr w:rsidR="00430EBD" w:rsidRPr="006268EF">
        <w:trPr>
          <w:trHeight w:val="528"/>
        </w:trPr>
        <w:tc>
          <w:tcPr>
            <w:tcW w:w="2586" w:type="dxa"/>
          </w:tcPr>
          <w:p w:rsidR="00430EBD" w:rsidRPr="008234FE" w:rsidRDefault="00430EBD" w:rsidP="008234FE">
            <w:pPr>
              <w:pStyle w:val="NoSpacing"/>
            </w:pPr>
            <w:r w:rsidRPr="008234FE">
              <w:t>4,44</w:t>
            </w:r>
            <w:r>
              <w:t xml:space="preserve"> </w:t>
            </w:r>
          </w:p>
          <w:p w:rsidR="00430EBD" w:rsidRPr="008234FE" w:rsidRDefault="00430EBD" w:rsidP="008234FE">
            <w:pPr>
              <w:pStyle w:val="NoSpacing"/>
            </w:pPr>
          </w:p>
        </w:tc>
        <w:tc>
          <w:tcPr>
            <w:tcW w:w="2586" w:type="dxa"/>
          </w:tcPr>
          <w:p w:rsidR="00430EBD" w:rsidRPr="008234FE" w:rsidRDefault="00430EBD" w:rsidP="008234FE">
            <w:pPr>
              <w:pStyle w:val="NoSpacing"/>
            </w:pPr>
            <w:r>
              <w:t>11</w:t>
            </w:r>
            <w:r w:rsidRPr="008234FE">
              <w:t>,0</w:t>
            </w:r>
            <w:r>
              <w:t>2</w:t>
            </w:r>
            <w:r w:rsidRPr="008234FE">
              <w:t>1</w:t>
            </w:r>
            <w:r>
              <w:t xml:space="preserve"> </w:t>
            </w:r>
          </w:p>
          <w:p w:rsidR="00430EBD" w:rsidRPr="008234FE" w:rsidRDefault="00430EBD" w:rsidP="008234FE">
            <w:pPr>
              <w:pStyle w:val="NoSpacing"/>
            </w:pPr>
          </w:p>
        </w:tc>
      </w:tr>
      <w:tr w:rsidR="00430EBD" w:rsidRPr="006268EF">
        <w:trPr>
          <w:trHeight w:val="542"/>
        </w:trPr>
        <w:tc>
          <w:tcPr>
            <w:tcW w:w="2586" w:type="dxa"/>
          </w:tcPr>
          <w:p w:rsidR="00430EBD" w:rsidRPr="008234FE" w:rsidRDefault="00430EBD" w:rsidP="008234FE">
            <w:pPr>
              <w:pStyle w:val="NoSpacing"/>
            </w:pPr>
            <w:r w:rsidRPr="008234FE">
              <w:t>8,09</w:t>
            </w:r>
            <w:r>
              <w:t xml:space="preserve"> </w:t>
            </w:r>
          </w:p>
          <w:p w:rsidR="00430EBD" w:rsidRPr="008234FE" w:rsidRDefault="00430EBD" w:rsidP="008234FE">
            <w:pPr>
              <w:pStyle w:val="NoSpacing"/>
            </w:pPr>
          </w:p>
        </w:tc>
        <w:tc>
          <w:tcPr>
            <w:tcW w:w="2586" w:type="dxa"/>
          </w:tcPr>
          <w:p w:rsidR="00430EBD" w:rsidRPr="008234FE" w:rsidRDefault="00430EBD" w:rsidP="008234FE">
            <w:pPr>
              <w:pStyle w:val="NoSpacing"/>
            </w:pPr>
            <w:r w:rsidRPr="008234FE">
              <w:t>5,5</w:t>
            </w:r>
            <w:r>
              <w:t xml:space="preserve"> </w:t>
            </w:r>
          </w:p>
          <w:p w:rsidR="00430EBD" w:rsidRPr="008234FE" w:rsidRDefault="00430EBD" w:rsidP="008234FE">
            <w:pPr>
              <w:pStyle w:val="NoSpacing"/>
            </w:pPr>
          </w:p>
        </w:tc>
      </w:tr>
      <w:tr w:rsidR="00430EBD" w:rsidRPr="006268EF">
        <w:trPr>
          <w:trHeight w:val="528"/>
        </w:trPr>
        <w:tc>
          <w:tcPr>
            <w:tcW w:w="2586" w:type="dxa"/>
          </w:tcPr>
          <w:p w:rsidR="00430EBD" w:rsidRPr="008234FE" w:rsidRDefault="00430EBD" w:rsidP="008234FE">
            <w:pPr>
              <w:pStyle w:val="NoSpacing"/>
            </w:pPr>
            <w:r w:rsidRPr="008234FE">
              <w:t>3,044</w:t>
            </w:r>
            <w:r>
              <w:t xml:space="preserve"> </w:t>
            </w:r>
          </w:p>
          <w:p w:rsidR="00430EBD" w:rsidRPr="008234FE" w:rsidRDefault="00430EBD" w:rsidP="008234FE">
            <w:pPr>
              <w:pStyle w:val="NoSpacing"/>
            </w:pPr>
          </w:p>
        </w:tc>
        <w:tc>
          <w:tcPr>
            <w:tcW w:w="2586" w:type="dxa"/>
          </w:tcPr>
          <w:p w:rsidR="00430EBD" w:rsidRPr="008234FE" w:rsidRDefault="00430EBD" w:rsidP="008234FE">
            <w:pPr>
              <w:pStyle w:val="NoSpacing"/>
            </w:pPr>
            <w:r w:rsidRPr="008234FE">
              <w:t>0,79</w:t>
            </w:r>
            <w:r>
              <w:t xml:space="preserve"> </w:t>
            </w:r>
          </w:p>
          <w:p w:rsidR="00430EBD" w:rsidRPr="008234FE" w:rsidRDefault="00430EBD" w:rsidP="008234FE">
            <w:pPr>
              <w:pStyle w:val="NoSpacing"/>
            </w:pPr>
          </w:p>
        </w:tc>
      </w:tr>
      <w:tr w:rsidR="00430EBD" w:rsidRPr="006268EF">
        <w:trPr>
          <w:trHeight w:val="542"/>
        </w:trPr>
        <w:tc>
          <w:tcPr>
            <w:tcW w:w="2586" w:type="dxa"/>
          </w:tcPr>
          <w:p w:rsidR="00430EBD" w:rsidRPr="008234FE" w:rsidRDefault="00430EBD" w:rsidP="008234FE">
            <w:pPr>
              <w:pStyle w:val="NoSpacing"/>
            </w:pPr>
            <w:r w:rsidRPr="008234FE">
              <w:t>2,033</w:t>
            </w:r>
            <w:r>
              <w:t xml:space="preserve"> </w:t>
            </w:r>
          </w:p>
          <w:p w:rsidR="00430EBD" w:rsidRPr="008234FE" w:rsidRDefault="00430EBD" w:rsidP="008234FE">
            <w:pPr>
              <w:pStyle w:val="NoSpacing"/>
            </w:pPr>
          </w:p>
        </w:tc>
        <w:tc>
          <w:tcPr>
            <w:tcW w:w="2586" w:type="dxa"/>
          </w:tcPr>
          <w:p w:rsidR="00430EBD" w:rsidRPr="008234FE" w:rsidRDefault="00430EBD" w:rsidP="008234FE">
            <w:pPr>
              <w:pStyle w:val="NoSpacing"/>
            </w:pPr>
            <w:r w:rsidRPr="008234FE">
              <w:t>1,11</w:t>
            </w:r>
            <w:r>
              <w:t xml:space="preserve"> </w:t>
            </w:r>
          </w:p>
          <w:p w:rsidR="00430EBD" w:rsidRPr="008234FE" w:rsidRDefault="00430EBD" w:rsidP="008234FE">
            <w:pPr>
              <w:pStyle w:val="NoSpacing"/>
            </w:pPr>
          </w:p>
        </w:tc>
      </w:tr>
      <w:tr w:rsidR="00430EBD" w:rsidRPr="006268EF">
        <w:trPr>
          <w:trHeight w:val="542"/>
        </w:trPr>
        <w:tc>
          <w:tcPr>
            <w:tcW w:w="2586" w:type="dxa"/>
          </w:tcPr>
          <w:p w:rsidR="00430EBD" w:rsidRPr="008234FE" w:rsidRDefault="00430EBD" w:rsidP="008234FE">
            <w:pPr>
              <w:pStyle w:val="NoSpacing"/>
            </w:pPr>
            <w:r w:rsidRPr="008234FE">
              <w:t>4,32</w:t>
            </w:r>
            <w:r>
              <w:t xml:space="preserve"> </w:t>
            </w:r>
          </w:p>
          <w:p w:rsidR="00430EBD" w:rsidRPr="008234FE" w:rsidRDefault="00430EBD" w:rsidP="008234FE">
            <w:pPr>
              <w:pStyle w:val="NoSpacing"/>
            </w:pPr>
          </w:p>
        </w:tc>
        <w:tc>
          <w:tcPr>
            <w:tcW w:w="2586" w:type="dxa"/>
          </w:tcPr>
          <w:p w:rsidR="00430EBD" w:rsidRPr="008234FE" w:rsidRDefault="00430EBD" w:rsidP="008234FE">
            <w:pPr>
              <w:pStyle w:val="NoSpacing"/>
            </w:pPr>
            <w:r w:rsidRPr="008234FE">
              <w:t>0,001</w:t>
            </w:r>
            <w:r>
              <w:t xml:space="preserve"> </w:t>
            </w:r>
          </w:p>
          <w:p w:rsidR="00430EBD" w:rsidRPr="008234FE" w:rsidRDefault="00430EBD" w:rsidP="008234FE">
            <w:pPr>
              <w:pStyle w:val="NoSpacing"/>
            </w:pPr>
          </w:p>
        </w:tc>
      </w:tr>
    </w:tbl>
    <w:p w:rsidR="00430EBD" w:rsidRDefault="00430EBD" w:rsidP="00784D21">
      <w:pPr>
        <w:pStyle w:val="NoSpacing"/>
        <w:rPr>
          <w:sz w:val="22"/>
          <w:szCs w:val="22"/>
        </w:rPr>
      </w:pPr>
    </w:p>
    <w:p w:rsidR="00430EBD" w:rsidRDefault="00430EBD" w:rsidP="00784D21">
      <w:pPr>
        <w:pStyle w:val="NoSpacing"/>
        <w:rPr>
          <w:sz w:val="22"/>
          <w:szCs w:val="22"/>
        </w:rPr>
      </w:pPr>
    </w:p>
    <w:p w:rsidR="00430EBD" w:rsidRDefault="00430EBD" w:rsidP="00784D21">
      <w:pPr>
        <w:pStyle w:val="NoSpacing"/>
        <w:rPr>
          <w:sz w:val="22"/>
          <w:szCs w:val="22"/>
        </w:rPr>
      </w:pPr>
      <w:r w:rsidRPr="006268EF">
        <w:rPr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249pt;height:261pt;visibility:visible">
            <v:imagedata r:id="rId5" o:title=""/>
          </v:shape>
        </w:pict>
      </w:r>
    </w:p>
    <w:p w:rsidR="00430EBD" w:rsidRDefault="00430EBD" w:rsidP="00784D21">
      <w:pPr>
        <w:pStyle w:val="NoSpacing"/>
        <w:rPr>
          <w:sz w:val="22"/>
          <w:szCs w:val="22"/>
        </w:rPr>
      </w:pPr>
    </w:p>
    <w:p w:rsidR="00430EBD" w:rsidRDefault="00430EBD" w:rsidP="00784D21">
      <w:pPr>
        <w:pStyle w:val="NoSpacing"/>
        <w:rPr>
          <w:sz w:val="22"/>
          <w:szCs w:val="22"/>
        </w:rPr>
      </w:pPr>
    </w:p>
    <w:p w:rsidR="00430EBD" w:rsidRDefault="00430EBD" w:rsidP="00784D21">
      <w:pPr>
        <w:pStyle w:val="NoSpacing"/>
        <w:rPr>
          <w:sz w:val="22"/>
          <w:szCs w:val="22"/>
        </w:rPr>
      </w:pPr>
      <w:r w:rsidRPr="006268EF">
        <w:rPr>
          <w:rFonts w:ascii="Arial" w:hAnsi="Arial" w:cs="Arial"/>
          <w:noProof/>
        </w:rPr>
        <w:pict>
          <v:shape id="Resim 5" o:spid="_x0000_i1026" type="#_x0000_t75" style="width:252pt;height:69pt;visibility:visible">
            <v:imagedata r:id="rId6" o:title=""/>
          </v:shape>
        </w:pict>
      </w:r>
    </w:p>
    <w:p w:rsidR="00430EBD" w:rsidRDefault="00430EBD" w:rsidP="0040000C">
      <w:pPr>
        <w:pStyle w:val="NoSpacing"/>
      </w:pPr>
    </w:p>
    <w:p w:rsidR="00430EBD" w:rsidRPr="00AA0DFD" w:rsidRDefault="00430EBD" w:rsidP="00400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A0DFD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  <w:t xml:space="preserve">Aşağıdaki ondalık kesirlerin okunuşunu yazınız. </w:t>
      </w:r>
    </w:p>
    <w:p w:rsidR="00430EBD" w:rsidRPr="00AA0DFD" w:rsidRDefault="00430EBD" w:rsidP="00400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25,36 : …………………………………………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……..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 10,28 : ……………………………………………….. </w:t>
      </w:r>
    </w:p>
    <w:p w:rsidR="00430EBD" w:rsidRPr="00AA0DFD" w:rsidRDefault="00430EBD" w:rsidP="00400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412,25: …………………………………………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.. 13,002: …………………………………………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.. </w:t>
      </w:r>
    </w:p>
    <w:p w:rsidR="00430EBD" w:rsidRPr="00AA0DFD" w:rsidRDefault="00430EBD" w:rsidP="00400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458,369: 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….. 85,258: 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….. </w:t>
      </w:r>
    </w:p>
    <w:p w:rsidR="00430EBD" w:rsidRDefault="00430EBD" w:rsidP="00400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741,32: 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….. </w:t>
      </w:r>
    </w:p>
    <w:p w:rsidR="00430EBD" w:rsidRPr="00AA0DFD" w:rsidRDefault="00430EBD" w:rsidP="00400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0, 001: 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….. </w:t>
      </w:r>
    </w:p>
    <w:p w:rsidR="00430EBD" w:rsidRPr="00AA0DFD" w:rsidRDefault="00430EBD" w:rsidP="00400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741,12: 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….. 41,258: 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….. </w:t>
      </w:r>
    </w:p>
    <w:p w:rsidR="00430EBD" w:rsidRPr="00AA0DFD" w:rsidRDefault="00430EBD" w:rsidP="00400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582, 25: 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… 47,369: 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….. </w:t>
      </w:r>
    </w:p>
    <w:p w:rsidR="00430EBD" w:rsidRDefault="00430EBD" w:rsidP="0040000C">
      <w:pPr>
        <w:pStyle w:val="NoSpacing"/>
        <w:rPr>
          <w:color w:val="000000"/>
          <w:sz w:val="23"/>
          <w:szCs w:val="23"/>
        </w:rPr>
      </w:pPr>
      <w:r w:rsidRPr="00AA0DFD">
        <w:rPr>
          <w:color w:val="000000"/>
          <w:sz w:val="23"/>
          <w:szCs w:val="23"/>
        </w:rPr>
        <w:t>48,369: ………………………………………</w:t>
      </w:r>
      <w:r>
        <w:rPr>
          <w:color w:val="000000"/>
          <w:sz w:val="23"/>
          <w:szCs w:val="23"/>
        </w:rPr>
        <w:t>….</w:t>
      </w:r>
      <w:r w:rsidRPr="00AA0DFD">
        <w:rPr>
          <w:color w:val="000000"/>
          <w:sz w:val="23"/>
          <w:szCs w:val="23"/>
        </w:rPr>
        <w:t>….. 95,258: ………………………………………</w:t>
      </w:r>
      <w:r>
        <w:rPr>
          <w:color w:val="000000"/>
          <w:sz w:val="23"/>
          <w:szCs w:val="23"/>
        </w:rPr>
        <w:t>…</w:t>
      </w:r>
      <w:r w:rsidRPr="00AA0DFD">
        <w:rPr>
          <w:color w:val="000000"/>
          <w:sz w:val="23"/>
          <w:szCs w:val="23"/>
        </w:rPr>
        <w:t>…..</w:t>
      </w:r>
    </w:p>
    <w:p w:rsidR="00430EBD" w:rsidRDefault="00430EBD" w:rsidP="00400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741,32: …………………………………………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.. </w:t>
      </w:r>
    </w:p>
    <w:p w:rsidR="00430EBD" w:rsidRPr="00AA0DFD" w:rsidRDefault="00430EBD" w:rsidP="00400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0, 01: …………………………………………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……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.. </w:t>
      </w:r>
    </w:p>
    <w:p w:rsidR="00430EBD" w:rsidRPr="00AA0DFD" w:rsidRDefault="00430EBD" w:rsidP="00400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741,12: 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….. 41,258: 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….. </w:t>
      </w:r>
    </w:p>
    <w:p w:rsidR="00430EBD" w:rsidRPr="00AA0DFD" w:rsidRDefault="00430EBD" w:rsidP="00400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502, 205: 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…… 4,329: 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….. </w:t>
      </w:r>
    </w:p>
    <w:p w:rsidR="00430EBD" w:rsidRPr="00AA0DFD" w:rsidRDefault="00430EBD" w:rsidP="00400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18,369: 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….. 87,258: 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….. </w:t>
      </w:r>
    </w:p>
    <w:p w:rsidR="00430EBD" w:rsidRDefault="00430EBD" w:rsidP="00400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21,32: 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….. </w:t>
      </w:r>
    </w:p>
    <w:p w:rsidR="00430EBD" w:rsidRPr="00AA0DFD" w:rsidRDefault="00430EBD" w:rsidP="00400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0, 051: ………………………………………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….. </w:t>
      </w:r>
    </w:p>
    <w:p w:rsidR="00430EBD" w:rsidRPr="00AA0DFD" w:rsidRDefault="00430EBD" w:rsidP="00400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71,12: …………………………………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……….. 61,258: ………………………………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..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………….. </w:t>
      </w:r>
    </w:p>
    <w:p w:rsidR="00430EBD" w:rsidRDefault="00430EBD" w:rsidP="0040000C">
      <w:pPr>
        <w:pStyle w:val="NoSpacing"/>
        <w:rPr>
          <w:color w:val="000000"/>
          <w:sz w:val="23"/>
          <w:szCs w:val="23"/>
        </w:rPr>
      </w:pPr>
      <w:r w:rsidRPr="00AA0DFD">
        <w:rPr>
          <w:color w:val="000000"/>
          <w:sz w:val="23"/>
          <w:szCs w:val="23"/>
        </w:rPr>
        <w:t>0, 25: …………………………………</w:t>
      </w:r>
      <w:r>
        <w:rPr>
          <w:color w:val="000000"/>
          <w:sz w:val="23"/>
          <w:szCs w:val="23"/>
        </w:rPr>
        <w:t>……</w:t>
      </w:r>
      <w:r w:rsidRPr="00AA0DFD">
        <w:rPr>
          <w:color w:val="000000"/>
          <w:sz w:val="23"/>
          <w:szCs w:val="23"/>
        </w:rPr>
        <w:t xml:space="preserve">……… </w:t>
      </w:r>
    </w:p>
    <w:p w:rsidR="00430EBD" w:rsidRDefault="00430EBD" w:rsidP="0040000C">
      <w:pPr>
        <w:pStyle w:val="NoSpacing"/>
        <w:rPr>
          <w:b/>
          <w:bCs/>
          <w:sz w:val="22"/>
          <w:szCs w:val="22"/>
        </w:rPr>
      </w:pPr>
      <w:r w:rsidRPr="00AA0DFD">
        <w:rPr>
          <w:color w:val="000000"/>
          <w:sz w:val="23"/>
          <w:szCs w:val="23"/>
        </w:rPr>
        <w:t>5,369: …………………………………</w:t>
      </w:r>
      <w:r>
        <w:rPr>
          <w:color w:val="000000"/>
          <w:sz w:val="23"/>
          <w:szCs w:val="23"/>
        </w:rPr>
        <w:t>….</w:t>
      </w:r>
      <w:r w:rsidRPr="00AA0DFD">
        <w:rPr>
          <w:color w:val="000000"/>
          <w:sz w:val="23"/>
          <w:szCs w:val="23"/>
        </w:rPr>
        <w:t>………..</w:t>
      </w:r>
    </w:p>
    <w:p w:rsidR="00430EBD" w:rsidRDefault="00430EBD" w:rsidP="0040000C">
      <w:pPr>
        <w:pStyle w:val="NoSpacing"/>
        <w:rPr>
          <w:b/>
          <w:bCs/>
          <w:sz w:val="22"/>
          <w:szCs w:val="22"/>
        </w:rPr>
      </w:pPr>
    </w:p>
    <w:p w:rsidR="00430EBD" w:rsidRPr="00AA0DFD" w:rsidRDefault="00430EBD" w:rsidP="00400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noProof/>
        </w:rPr>
        <w:pict>
          <v:group id="_x0000_s1026" style="position:absolute;margin-left:303.95pt;margin-top:.05pt;width:266.05pt;height:40.2pt;z-index:251658240;mso-wrap-distance-left:0;mso-wrap-distance-right:0;mso-position-horizontal-relative:page" coordorigin="394,216" coordsize="7764,804">
            <v:shape id="_x0000_s1027" type="#_x0000_t75" style="position:absolute;left:6360;top:216;width:1798;height:778">
              <v:imagedata r:id="rId7" o:title=""/>
            </v:shape>
            <v:shape id="_x0000_s1028" type="#_x0000_t75" style="position:absolute;left:394;top:216;width:5901;height:804">
              <v:imagedata r:id="rId8" o:title=""/>
            </v:shape>
            <w10:wrap type="topAndBottom" anchorx="page"/>
          </v:group>
        </w:pict>
      </w:r>
    </w:p>
    <w:p w:rsidR="00430EBD" w:rsidRDefault="00430EBD" w:rsidP="004000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  <w:t xml:space="preserve">Aşağıda okunuşları verilen ondalık kesirleri </w:t>
      </w:r>
    </w:p>
    <w:p w:rsidR="00430EBD" w:rsidRPr="00AA0DFD" w:rsidRDefault="00430EBD" w:rsidP="004000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  <w:t>rakamla yazınız.</w:t>
      </w:r>
    </w:p>
    <w:p w:rsidR="00430EBD" w:rsidRDefault="00430EBD" w:rsidP="00400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Dört tam onda yedi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: …………… </w:t>
      </w:r>
    </w:p>
    <w:p w:rsidR="00430EBD" w:rsidRDefault="00430EBD" w:rsidP="00400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iki tam yüzde iki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: 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..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…. </w:t>
      </w:r>
    </w:p>
    <w:p w:rsidR="00430EBD" w:rsidRPr="00AA0DFD" w:rsidRDefault="00430EBD" w:rsidP="00400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Bir tam onda bir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: …………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..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. </w:t>
      </w:r>
    </w:p>
    <w:p w:rsidR="00430EBD" w:rsidRDefault="00430EBD" w:rsidP="00400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Yedi tam binde yedi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: ………….. </w:t>
      </w:r>
    </w:p>
    <w:p w:rsidR="00430EBD" w:rsidRDefault="00430EBD" w:rsidP="00400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altı tam onda iki 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: ………….</w:t>
      </w:r>
      <w:r>
        <w:rPr>
          <w:rFonts w:ascii="Times New Roman" w:hAnsi="Times New Roman" w:cs="Times New Roman"/>
          <w:color w:val="000000"/>
          <w:sz w:val="23"/>
          <w:szCs w:val="23"/>
        </w:rPr>
        <w:t>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430EBD" w:rsidRPr="00AA0DFD" w:rsidRDefault="00430EBD" w:rsidP="00400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On tam binde on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: ………….. </w:t>
      </w:r>
    </w:p>
    <w:p w:rsidR="00430EBD" w:rsidRDefault="00430EBD" w:rsidP="00400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Yüz tam binde yüz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:…………… </w:t>
      </w:r>
    </w:p>
    <w:p w:rsidR="00430EBD" w:rsidRDefault="00430EBD" w:rsidP="00400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sekiz tam onda sekiz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: 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430EBD" w:rsidRPr="00AA0DFD" w:rsidRDefault="00430EBD" w:rsidP="00400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Bir tam binde bir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: 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. </w:t>
      </w:r>
    </w:p>
    <w:p w:rsidR="00430EBD" w:rsidRDefault="00430EBD" w:rsidP="00400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Yirmi iki tam binde yüz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: 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. </w:t>
      </w:r>
    </w:p>
    <w:p w:rsidR="00430EBD" w:rsidRDefault="00430EBD" w:rsidP="00400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Altı tam binde altmış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: 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430EBD" w:rsidRPr="00AA0DFD" w:rsidRDefault="00430EBD" w:rsidP="00400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Kırk tam binde kırk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: 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430EBD" w:rsidRDefault="00430EBD" w:rsidP="00400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on tam binde bir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: …………. </w:t>
      </w:r>
    </w:p>
    <w:p w:rsidR="00430EBD" w:rsidRDefault="00430EBD" w:rsidP="00400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Otuz tam binde otuz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: 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….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430EBD" w:rsidRPr="00AA0DFD" w:rsidRDefault="00430EBD" w:rsidP="00400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A0DFD">
        <w:rPr>
          <w:rFonts w:ascii="Times New Roman" w:hAnsi="Times New Roman" w:cs="Times New Roman"/>
          <w:color w:val="000000"/>
          <w:sz w:val="23"/>
          <w:szCs w:val="23"/>
        </w:rPr>
        <w:t>dört tam yüzde kırk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>: ………</w:t>
      </w:r>
      <w:r>
        <w:rPr>
          <w:rFonts w:ascii="Times New Roman" w:hAnsi="Times New Roman" w:cs="Times New Roman"/>
          <w:color w:val="000000"/>
          <w:sz w:val="23"/>
          <w:szCs w:val="23"/>
        </w:rPr>
        <w:t>…</w:t>
      </w:r>
      <w:r w:rsidRPr="00AA0DFD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430EBD" w:rsidRDefault="00430EBD" w:rsidP="0040000C">
      <w:pPr>
        <w:pStyle w:val="NoSpacing"/>
        <w:rPr>
          <w:color w:val="000000"/>
          <w:sz w:val="23"/>
          <w:szCs w:val="23"/>
        </w:rPr>
      </w:pPr>
      <w:r w:rsidRPr="00AA0DFD">
        <w:rPr>
          <w:color w:val="000000"/>
          <w:sz w:val="23"/>
          <w:szCs w:val="23"/>
        </w:rPr>
        <w:t>Elli iki tam binde kırk</w:t>
      </w:r>
      <w:r>
        <w:rPr>
          <w:color w:val="000000"/>
          <w:sz w:val="23"/>
          <w:szCs w:val="23"/>
        </w:rPr>
        <w:tab/>
      </w:r>
      <w:r>
        <w:rPr>
          <w:color w:val="000000"/>
          <w:sz w:val="23"/>
          <w:szCs w:val="23"/>
        </w:rPr>
        <w:tab/>
      </w:r>
      <w:r w:rsidRPr="00AA0DFD">
        <w:rPr>
          <w:color w:val="000000"/>
          <w:sz w:val="23"/>
          <w:szCs w:val="23"/>
        </w:rPr>
        <w:t>: ………</w:t>
      </w:r>
      <w:r>
        <w:rPr>
          <w:color w:val="000000"/>
          <w:sz w:val="23"/>
          <w:szCs w:val="23"/>
        </w:rPr>
        <w:t>…</w:t>
      </w:r>
      <w:r w:rsidRPr="00AA0DFD">
        <w:rPr>
          <w:color w:val="000000"/>
          <w:sz w:val="23"/>
          <w:szCs w:val="23"/>
        </w:rPr>
        <w:t xml:space="preserve"> </w:t>
      </w:r>
    </w:p>
    <w:p w:rsidR="00430EBD" w:rsidRDefault="00430EBD" w:rsidP="0040000C">
      <w:pPr>
        <w:pStyle w:val="NoSpacing"/>
        <w:rPr>
          <w:color w:val="000000"/>
          <w:sz w:val="23"/>
          <w:szCs w:val="23"/>
        </w:rPr>
      </w:pPr>
      <w:r w:rsidRPr="00AA0DFD">
        <w:rPr>
          <w:color w:val="000000"/>
          <w:sz w:val="23"/>
          <w:szCs w:val="23"/>
        </w:rPr>
        <w:t>seksen sekiz tam binde seksen</w:t>
      </w:r>
      <w:r>
        <w:rPr>
          <w:color w:val="000000"/>
          <w:sz w:val="23"/>
          <w:szCs w:val="23"/>
        </w:rPr>
        <w:tab/>
      </w:r>
      <w:r w:rsidRPr="00AA0DFD">
        <w:rPr>
          <w:color w:val="000000"/>
          <w:sz w:val="23"/>
          <w:szCs w:val="23"/>
        </w:rPr>
        <w:t>:…</w:t>
      </w:r>
      <w:r>
        <w:rPr>
          <w:color w:val="000000"/>
          <w:sz w:val="23"/>
          <w:szCs w:val="23"/>
        </w:rPr>
        <w:t>………</w:t>
      </w:r>
      <w:r w:rsidRPr="00AA0DFD">
        <w:rPr>
          <w:color w:val="000000"/>
          <w:sz w:val="23"/>
          <w:szCs w:val="23"/>
        </w:rPr>
        <w:t xml:space="preserve"> </w:t>
      </w:r>
    </w:p>
    <w:p w:rsidR="00430EBD" w:rsidRDefault="00430EBD" w:rsidP="0040000C">
      <w:pPr>
        <w:pStyle w:val="NoSpacing"/>
        <w:rPr>
          <w:color w:val="000000"/>
          <w:sz w:val="23"/>
          <w:szCs w:val="23"/>
        </w:rPr>
      </w:pPr>
      <w:r w:rsidRPr="00AA0DFD">
        <w:rPr>
          <w:color w:val="000000"/>
          <w:sz w:val="23"/>
          <w:szCs w:val="23"/>
        </w:rPr>
        <w:t>İki tam binde yirmi</w:t>
      </w:r>
      <w:r>
        <w:rPr>
          <w:color w:val="000000"/>
          <w:sz w:val="23"/>
          <w:szCs w:val="23"/>
        </w:rPr>
        <w:tab/>
      </w:r>
      <w:r>
        <w:rPr>
          <w:color w:val="000000"/>
          <w:sz w:val="23"/>
          <w:szCs w:val="23"/>
        </w:rPr>
        <w:tab/>
      </w:r>
      <w:r w:rsidRPr="00AA0DFD">
        <w:rPr>
          <w:color w:val="000000"/>
          <w:sz w:val="23"/>
          <w:szCs w:val="23"/>
        </w:rPr>
        <w:t>: ……</w:t>
      </w:r>
      <w:r>
        <w:rPr>
          <w:color w:val="000000"/>
          <w:sz w:val="23"/>
          <w:szCs w:val="23"/>
        </w:rPr>
        <w:t>…</w:t>
      </w:r>
      <w:r w:rsidRPr="00AA0DFD">
        <w:rPr>
          <w:color w:val="000000"/>
          <w:sz w:val="23"/>
          <w:szCs w:val="23"/>
        </w:rPr>
        <w:t>…</w:t>
      </w:r>
    </w:p>
    <w:p w:rsidR="00430EBD" w:rsidRDefault="00430EBD" w:rsidP="0040000C">
      <w:pPr>
        <w:pStyle w:val="NoSpacing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Altı tam binde on dokuz</w:t>
      </w:r>
      <w:r>
        <w:rPr>
          <w:color w:val="000000"/>
          <w:sz w:val="23"/>
          <w:szCs w:val="23"/>
        </w:rPr>
        <w:tab/>
        <w:t>:………….</w:t>
      </w:r>
    </w:p>
    <w:p w:rsidR="00430EBD" w:rsidRDefault="00430EBD" w:rsidP="0040000C">
      <w:pPr>
        <w:pStyle w:val="NoSpacing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Seksen tam yüzde on bir</w:t>
      </w:r>
      <w:r>
        <w:rPr>
          <w:color w:val="000000"/>
          <w:sz w:val="23"/>
          <w:szCs w:val="23"/>
        </w:rPr>
        <w:tab/>
        <w:t>…………...</w:t>
      </w:r>
    </w:p>
    <w:p w:rsidR="00430EBD" w:rsidRDefault="00430EBD" w:rsidP="0040000C">
      <w:pPr>
        <w:pStyle w:val="NoSpacing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Beş tam on da dokuz</w:t>
      </w:r>
      <w:r>
        <w:rPr>
          <w:color w:val="000000"/>
          <w:sz w:val="23"/>
          <w:szCs w:val="23"/>
        </w:rPr>
        <w:tab/>
      </w:r>
      <w:r>
        <w:rPr>
          <w:color w:val="000000"/>
          <w:sz w:val="23"/>
          <w:szCs w:val="23"/>
        </w:rPr>
        <w:tab/>
        <w:t>:………….</w:t>
      </w:r>
    </w:p>
    <w:p w:rsidR="00430EBD" w:rsidRDefault="00430EBD" w:rsidP="0040000C">
      <w:pPr>
        <w:pStyle w:val="NoSpacing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Yedi tam on da bir</w:t>
      </w:r>
      <w:r>
        <w:rPr>
          <w:color w:val="000000"/>
          <w:sz w:val="23"/>
          <w:szCs w:val="23"/>
        </w:rPr>
        <w:tab/>
      </w:r>
      <w:r>
        <w:rPr>
          <w:color w:val="000000"/>
          <w:sz w:val="23"/>
          <w:szCs w:val="23"/>
        </w:rPr>
        <w:tab/>
        <w:t>:………….</w:t>
      </w:r>
    </w:p>
    <w:p w:rsidR="00430EBD" w:rsidRDefault="00430EBD" w:rsidP="0040000C">
      <w:pPr>
        <w:pStyle w:val="NoSpacing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Üç tam binde kırk beş</w:t>
      </w:r>
      <w:r>
        <w:rPr>
          <w:color w:val="000000"/>
          <w:sz w:val="23"/>
          <w:szCs w:val="23"/>
        </w:rPr>
        <w:tab/>
      </w:r>
      <w:r>
        <w:rPr>
          <w:color w:val="000000"/>
          <w:sz w:val="23"/>
          <w:szCs w:val="23"/>
        </w:rPr>
        <w:tab/>
        <w:t>:………….</w:t>
      </w:r>
    </w:p>
    <w:p w:rsidR="00430EBD" w:rsidRDefault="00430EBD" w:rsidP="0040000C">
      <w:pPr>
        <w:pStyle w:val="NoSpacing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Altı tam yüzde bir</w:t>
      </w:r>
      <w:r>
        <w:rPr>
          <w:color w:val="000000"/>
          <w:sz w:val="23"/>
          <w:szCs w:val="23"/>
        </w:rPr>
        <w:tab/>
      </w:r>
      <w:r>
        <w:rPr>
          <w:color w:val="000000"/>
          <w:sz w:val="23"/>
          <w:szCs w:val="23"/>
        </w:rPr>
        <w:tab/>
        <w:t>:………….</w:t>
      </w:r>
    </w:p>
    <w:p w:rsidR="00430EBD" w:rsidRDefault="00430EBD" w:rsidP="0040000C">
      <w:pPr>
        <w:pStyle w:val="NoSpacing"/>
        <w:rPr>
          <w:color w:val="000000"/>
          <w:sz w:val="23"/>
          <w:szCs w:val="23"/>
        </w:rPr>
      </w:pPr>
    </w:p>
    <w:p w:rsidR="00430EBD" w:rsidRDefault="00430EBD" w:rsidP="0040000C">
      <w:pPr>
        <w:pStyle w:val="NoSpacing"/>
        <w:rPr>
          <w:color w:val="000000"/>
          <w:sz w:val="23"/>
          <w:szCs w:val="23"/>
        </w:rPr>
      </w:pPr>
      <w:r w:rsidRPr="006268EF">
        <w:rPr>
          <w:rFonts w:ascii="Arial" w:hAnsi="Arial" w:cs="Arial"/>
          <w:noProof/>
        </w:rPr>
        <w:pict>
          <v:shape id="_x0000_i1027" type="#_x0000_t75" style="width:263.25pt;height:349.5pt;visibility:visible">
            <v:imagedata r:id="rId9" o:title=""/>
          </v:shape>
        </w:pict>
      </w:r>
    </w:p>
    <w:p w:rsidR="00430EBD" w:rsidRDefault="00430EBD" w:rsidP="00784D21">
      <w:pPr>
        <w:pStyle w:val="NoSpacing"/>
        <w:rPr>
          <w:sz w:val="22"/>
          <w:szCs w:val="22"/>
        </w:rPr>
      </w:pPr>
    </w:p>
    <w:p w:rsidR="00430EBD" w:rsidRDefault="00430EBD" w:rsidP="00784D21">
      <w:pPr>
        <w:pStyle w:val="NoSpacing"/>
        <w:rPr>
          <w:sz w:val="22"/>
          <w:szCs w:val="22"/>
        </w:rPr>
      </w:pPr>
    </w:p>
    <w:p w:rsidR="00430EBD" w:rsidRDefault="00430EBD" w:rsidP="00784D21">
      <w:pPr>
        <w:pStyle w:val="NoSpacing"/>
        <w:rPr>
          <w:sz w:val="22"/>
          <w:szCs w:val="22"/>
        </w:rPr>
      </w:pPr>
    </w:p>
    <w:p w:rsidR="00430EBD" w:rsidRDefault="00430EBD" w:rsidP="00784D21">
      <w:pPr>
        <w:pStyle w:val="NoSpacing"/>
        <w:rPr>
          <w:sz w:val="22"/>
          <w:szCs w:val="22"/>
        </w:rPr>
      </w:pPr>
    </w:p>
    <w:p w:rsidR="00430EBD" w:rsidRDefault="00430EBD" w:rsidP="00784D21">
      <w:pPr>
        <w:pStyle w:val="NoSpacing"/>
        <w:rPr>
          <w:sz w:val="22"/>
          <w:szCs w:val="22"/>
        </w:rPr>
      </w:pPr>
    </w:p>
    <w:p w:rsidR="00430EBD" w:rsidRDefault="00430EBD" w:rsidP="00784D21">
      <w:pPr>
        <w:pStyle w:val="NoSpacing"/>
        <w:rPr>
          <w:sz w:val="22"/>
          <w:szCs w:val="22"/>
        </w:rPr>
      </w:pPr>
    </w:p>
    <w:p w:rsidR="00430EBD" w:rsidRDefault="00430EBD" w:rsidP="00784D21">
      <w:pPr>
        <w:pStyle w:val="NoSpacing"/>
        <w:rPr>
          <w:sz w:val="22"/>
          <w:szCs w:val="22"/>
        </w:rPr>
      </w:pPr>
    </w:p>
    <w:p w:rsidR="00430EBD" w:rsidRDefault="00430EBD" w:rsidP="00784D21">
      <w:pPr>
        <w:pStyle w:val="NoSpacing"/>
        <w:rPr>
          <w:sz w:val="22"/>
          <w:szCs w:val="22"/>
        </w:rPr>
      </w:pPr>
      <w:r w:rsidRPr="006268EF">
        <w:rPr>
          <w:noProof/>
          <w:sz w:val="22"/>
          <w:szCs w:val="22"/>
        </w:rPr>
        <w:pict>
          <v:shape id="image12.jpeg" o:spid="_x0000_i1028" type="#_x0000_t75" style="width:261pt;height:50.25pt;visibility:visible">
            <v:imagedata r:id="rId10" o:title=""/>
          </v:shape>
        </w:pict>
      </w:r>
    </w:p>
    <w:p w:rsidR="00430EBD" w:rsidRDefault="00430EBD" w:rsidP="00E85F53">
      <w:pPr>
        <w:tabs>
          <w:tab w:val="left" w:pos="2177"/>
          <w:tab w:val="left" w:pos="4213"/>
        </w:tabs>
        <w:ind w:right="-38"/>
        <w:rPr>
          <w:rFonts w:ascii="Times New Roman" w:hAnsi="Times New Roman" w:cs="Times New Roman"/>
        </w:rPr>
      </w:pPr>
    </w:p>
    <w:p w:rsidR="00430EBD" w:rsidRDefault="00430EBD" w:rsidP="00E85F53">
      <w:pPr>
        <w:tabs>
          <w:tab w:val="left" w:pos="2177"/>
          <w:tab w:val="left" w:pos="4213"/>
        </w:tabs>
        <w:ind w:right="-38"/>
        <w:rPr>
          <w:rFonts w:ascii="Times New Roman" w:hAnsi="Times New Roman" w:cs="Times New Roman"/>
        </w:rPr>
      </w:pPr>
    </w:p>
    <w:p w:rsidR="00430EBD" w:rsidRDefault="00430EBD" w:rsidP="00E85F53">
      <w:pPr>
        <w:tabs>
          <w:tab w:val="left" w:pos="2177"/>
          <w:tab w:val="left" w:pos="4213"/>
        </w:tabs>
        <w:ind w:right="-38"/>
        <w:rPr>
          <w:rFonts w:ascii="Times New Roman"/>
          <w:spacing w:val="48"/>
          <w:sz w:val="20"/>
          <w:szCs w:val="20"/>
        </w:rPr>
      </w:pPr>
      <w:r w:rsidRPr="006268EF">
        <w:rPr>
          <w:noProof/>
          <w:position w:val="1"/>
          <w:sz w:val="20"/>
          <w:szCs w:val="20"/>
        </w:rPr>
        <w:pict>
          <v:shape id="image6.jpeg" o:spid="_x0000_i1029" type="#_x0000_t75" style="width:54pt;height:30.75pt;visibility:visible">
            <v:imagedata r:id="rId11" o:title=""/>
          </v:shape>
        </w:pict>
      </w:r>
      <w:r w:rsidRPr="006268EF">
        <w:rPr>
          <w:noProof/>
          <w:position w:val="2"/>
          <w:sz w:val="20"/>
          <w:szCs w:val="20"/>
        </w:rPr>
        <w:pict>
          <v:shape id="image7.jpeg" o:spid="_x0000_i1030" type="#_x0000_t75" style="width:54pt;height:30pt;visibility:visible">
            <v:imagedata r:id="rId12" o:title=""/>
          </v:shape>
        </w:pict>
      </w:r>
      <w:r w:rsidRPr="006268EF">
        <w:rPr>
          <w:noProof/>
          <w:sz w:val="20"/>
          <w:szCs w:val="20"/>
        </w:rPr>
        <w:pict>
          <v:shape id="image8.jpeg" o:spid="_x0000_i1031" type="#_x0000_t75" style="width:62.25pt;height:30pt;visibility:visible">
            <v:imagedata r:id="rId13" o:title=""/>
          </v:shape>
        </w:pict>
      </w:r>
      <w:r>
        <w:rPr>
          <w:rFonts w:ascii="Times New Roman" w:cs="Times New Roman"/>
          <w:spacing w:val="48"/>
          <w:sz w:val="20"/>
          <w:szCs w:val="20"/>
        </w:rPr>
        <w:t xml:space="preserve"> </w:t>
      </w:r>
      <w:r w:rsidRPr="006268EF">
        <w:rPr>
          <w:noProof/>
          <w:spacing w:val="48"/>
          <w:position w:val="1"/>
          <w:sz w:val="20"/>
          <w:szCs w:val="20"/>
        </w:rPr>
        <w:pict>
          <v:shape id="image9.jpeg" o:spid="_x0000_i1032" type="#_x0000_t75" style="width:65.25pt;height:30pt;visibility:visible">
            <v:imagedata r:id="rId14" o:title=""/>
          </v:shape>
        </w:pict>
      </w:r>
    </w:p>
    <w:p w:rsidR="00430EBD" w:rsidRDefault="00430EBD" w:rsidP="009A2BB1">
      <w:pPr>
        <w:pStyle w:val="NoSpacing"/>
        <w:rPr>
          <w:color w:val="000000"/>
        </w:rPr>
      </w:pPr>
      <w:hyperlink r:id="rId15" w:history="1">
        <w:r>
          <w:rPr>
            <w:rStyle w:val="Hyperlink"/>
          </w:rPr>
          <w:t>www.sorubak.com</w:t>
        </w:r>
      </w:hyperlink>
      <w:r>
        <w:rPr>
          <w:color w:val="000000"/>
        </w:rPr>
        <w:t xml:space="preserve"> </w:t>
      </w:r>
    </w:p>
    <w:p w:rsidR="00430EBD" w:rsidRDefault="00430EBD" w:rsidP="00E85F53">
      <w:pPr>
        <w:tabs>
          <w:tab w:val="left" w:pos="2177"/>
          <w:tab w:val="left" w:pos="4213"/>
        </w:tabs>
        <w:ind w:right="-38"/>
        <w:rPr>
          <w:rFonts w:ascii="Times New Roman"/>
          <w:spacing w:val="48"/>
          <w:sz w:val="20"/>
          <w:szCs w:val="20"/>
        </w:rPr>
      </w:pPr>
    </w:p>
    <w:p w:rsidR="00430EBD" w:rsidRDefault="00430EBD" w:rsidP="00E85F53">
      <w:pPr>
        <w:tabs>
          <w:tab w:val="left" w:pos="2177"/>
          <w:tab w:val="left" w:pos="4213"/>
        </w:tabs>
        <w:ind w:right="-38"/>
        <w:rPr>
          <w:sz w:val="20"/>
          <w:szCs w:val="20"/>
        </w:rPr>
      </w:pPr>
      <w:r>
        <w:rPr>
          <w:noProof/>
        </w:rPr>
        <w:pict>
          <v:group id="_x0000_s1029" style="position:absolute;margin-left:310.8pt;margin-top:19.4pt;width:264.45pt;height:41.1pt;z-index:251657216;mso-position-horizontal-relative:page" coordorigin="458,646" coordsize="7773,822">
            <v:shape id="_x0000_s1030" type="#_x0000_t75" style="position:absolute;left:458;top:646;width:1890;height:821">
              <v:imagedata r:id="rId16" o:title=""/>
            </v:shape>
            <v:shape id="_x0000_s1031" type="#_x0000_t75" style="position:absolute;left:2417;top:646;width:5814;height:817">
              <v:imagedata r:id="rId17" o:title=""/>
            </v:shape>
            <w10:wrap anchorx="page"/>
          </v:group>
        </w:pict>
      </w:r>
    </w:p>
    <w:p w:rsidR="00430EBD" w:rsidRPr="004228A6" w:rsidRDefault="00430EBD" w:rsidP="00784D21">
      <w:pPr>
        <w:pStyle w:val="NoSpacing"/>
        <w:rPr>
          <w:sz w:val="22"/>
          <w:szCs w:val="22"/>
        </w:rPr>
      </w:pPr>
      <w:bookmarkStart w:id="0" w:name="_PictureBullets"/>
      <w:r w:rsidRPr="001E28D4">
        <w:rPr>
          <w:vanish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33" type="#_x0000_t136" style="width:24pt;height:51pt" o:bullet="t">
            <v:shadow color="#868686"/>
            <v:textpath style="font-family:&quot;Arial Black&quot;;v-text-kern:t" trim="t" fitpath="t" string="0"/>
          </v:shape>
        </w:pict>
      </w:r>
      <w:bookmarkEnd w:id="0"/>
    </w:p>
    <w:sectPr w:rsidR="00430EBD" w:rsidRPr="004228A6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04852E6"/>
    <w:multiLevelType w:val="hybridMultilevel"/>
    <w:tmpl w:val="3652634A"/>
    <w:lvl w:ilvl="0" w:tplc="A10269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ACF609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C8060A0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3AA8D2C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840591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B6B4BAD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6A0A6E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F6296B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C1D0D90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23CB"/>
    <w:rsid w:val="0004368F"/>
    <w:rsid w:val="000619EE"/>
    <w:rsid w:val="000903AF"/>
    <w:rsid w:val="000B4012"/>
    <w:rsid w:val="00113322"/>
    <w:rsid w:val="00190A5B"/>
    <w:rsid w:val="001B0A58"/>
    <w:rsid w:val="001C1FC6"/>
    <w:rsid w:val="001E1A0D"/>
    <w:rsid w:val="001E28D4"/>
    <w:rsid w:val="00265F2B"/>
    <w:rsid w:val="00271AA0"/>
    <w:rsid w:val="002C21AE"/>
    <w:rsid w:val="002D585A"/>
    <w:rsid w:val="002F44F9"/>
    <w:rsid w:val="00303B36"/>
    <w:rsid w:val="0030435A"/>
    <w:rsid w:val="00313DFB"/>
    <w:rsid w:val="00325E7D"/>
    <w:rsid w:val="00353C1A"/>
    <w:rsid w:val="003A00E1"/>
    <w:rsid w:val="003A7FA0"/>
    <w:rsid w:val="003B6BD7"/>
    <w:rsid w:val="0040000C"/>
    <w:rsid w:val="004228A6"/>
    <w:rsid w:val="00430EBD"/>
    <w:rsid w:val="004504E1"/>
    <w:rsid w:val="00497E9B"/>
    <w:rsid w:val="004B526C"/>
    <w:rsid w:val="004F3814"/>
    <w:rsid w:val="004F5D06"/>
    <w:rsid w:val="00530D50"/>
    <w:rsid w:val="00573761"/>
    <w:rsid w:val="005B4483"/>
    <w:rsid w:val="005D2BA1"/>
    <w:rsid w:val="005F42B0"/>
    <w:rsid w:val="00622389"/>
    <w:rsid w:val="006268EF"/>
    <w:rsid w:val="00641FFA"/>
    <w:rsid w:val="0064558D"/>
    <w:rsid w:val="006511AF"/>
    <w:rsid w:val="00675017"/>
    <w:rsid w:val="006A7A1A"/>
    <w:rsid w:val="006D5777"/>
    <w:rsid w:val="006E1A23"/>
    <w:rsid w:val="006E721E"/>
    <w:rsid w:val="007072F9"/>
    <w:rsid w:val="007623AB"/>
    <w:rsid w:val="00765994"/>
    <w:rsid w:val="00765FD7"/>
    <w:rsid w:val="00780253"/>
    <w:rsid w:val="00784D21"/>
    <w:rsid w:val="007E3EE0"/>
    <w:rsid w:val="00820613"/>
    <w:rsid w:val="008234FE"/>
    <w:rsid w:val="00860E7E"/>
    <w:rsid w:val="00874332"/>
    <w:rsid w:val="008B1D98"/>
    <w:rsid w:val="008E18FD"/>
    <w:rsid w:val="009342D8"/>
    <w:rsid w:val="00947BAA"/>
    <w:rsid w:val="00974840"/>
    <w:rsid w:val="009846C3"/>
    <w:rsid w:val="0099499D"/>
    <w:rsid w:val="009A2BB1"/>
    <w:rsid w:val="009A37F2"/>
    <w:rsid w:val="009F50DF"/>
    <w:rsid w:val="00A3664E"/>
    <w:rsid w:val="00A77761"/>
    <w:rsid w:val="00A84E30"/>
    <w:rsid w:val="00AA0DFD"/>
    <w:rsid w:val="00AE7958"/>
    <w:rsid w:val="00B123CB"/>
    <w:rsid w:val="00B26316"/>
    <w:rsid w:val="00B30F3D"/>
    <w:rsid w:val="00B4486E"/>
    <w:rsid w:val="00B6175E"/>
    <w:rsid w:val="00B95FC1"/>
    <w:rsid w:val="00C513BC"/>
    <w:rsid w:val="00C54273"/>
    <w:rsid w:val="00C66FF3"/>
    <w:rsid w:val="00C71581"/>
    <w:rsid w:val="00CD12BA"/>
    <w:rsid w:val="00CE0915"/>
    <w:rsid w:val="00CE527F"/>
    <w:rsid w:val="00D75ACC"/>
    <w:rsid w:val="00D77A48"/>
    <w:rsid w:val="00D8032A"/>
    <w:rsid w:val="00DA3FB3"/>
    <w:rsid w:val="00DA5DA1"/>
    <w:rsid w:val="00DD0558"/>
    <w:rsid w:val="00DE7EE4"/>
    <w:rsid w:val="00E2374D"/>
    <w:rsid w:val="00E555EE"/>
    <w:rsid w:val="00E85F53"/>
    <w:rsid w:val="00ED3629"/>
    <w:rsid w:val="00EE33CB"/>
    <w:rsid w:val="00F40A55"/>
    <w:rsid w:val="00F74005"/>
    <w:rsid w:val="00F74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B123CB"/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30435A"/>
    <w:pPr>
      <w:spacing w:after="0" w:line="240" w:lineRule="auto"/>
    </w:pPr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99"/>
    <w:qFormat/>
    <w:rsid w:val="00265F2B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1B0A58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675017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75017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6E721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765FD7"/>
    <w:rPr>
      <w:rFonts w:ascii="Courier New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rsid w:val="00B26316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9F50D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9F5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50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024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hyperlink" Target="http://www.sorubak.com/" TargetMode="External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533</Words>
  <Characters>3042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Yasin</dc:creator>
  <cp:keywords/>
  <dc:description/>
  <cp:lastModifiedBy>edanur</cp:lastModifiedBy>
  <cp:revision>7</cp:revision>
  <cp:lastPrinted>2016-04-15T07:39:00Z</cp:lastPrinted>
  <dcterms:created xsi:type="dcterms:W3CDTF">2016-04-14T10:41:00Z</dcterms:created>
  <dcterms:modified xsi:type="dcterms:W3CDTF">2016-04-16T10:36:00Z</dcterms:modified>
</cp:coreProperties>
</file>