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909" w:rsidRPr="00DE541E" w:rsidRDefault="00C34909" w:rsidP="00DE541E">
      <w:pPr>
        <w:tabs>
          <w:tab w:val="center" w:pos="7699"/>
          <w:tab w:val="left" w:pos="132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……..</w:t>
      </w:r>
      <w:r w:rsidRPr="00DE541E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</w:t>
      </w:r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r w:rsidRPr="00DE541E">
        <w:rPr>
          <w:rFonts w:ascii="Times New Roman" w:hAnsi="Times New Roman" w:cs="Times New Roman"/>
          <w:b/>
          <w:bCs/>
          <w:sz w:val="24"/>
          <w:szCs w:val="24"/>
        </w:rPr>
        <w:t xml:space="preserve"> İLKOKULU</w:t>
      </w:r>
    </w:p>
    <w:p w:rsidR="00C34909" w:rsidRPr="00DE541E" w:rsidRDefault="00C34909" w:rsidP="00DE541E">
      <w:pPr>
        <w:tabs>
          <w:tab w:val="center" w:pos="7699"/>
          <w:tab w:val="left" w:pos="132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541E">
        <w:rPr>
          <w:rFonts w:ascii="Times New Roman" w:hAnsi="Times New Roman" w:cs="Times New Roman"/>
          <w:b/>
          <w:bCs/>
          <w:sz w:val="24"/>
          <w:szCs w:val="24"/>
        </w:rPr>
        <w:t>4-A SINIFI</w:t>
      </w:r>
    </w:p>
    <w:p w:rsidR="00C34909" w:rsidRPr="00DE541E" w:rsidRDefault="00C34909" w:rsidP="00DE541E">
      <w:pPr>
        <w:tabs>
          <w:tab w:val="center" w:pos="7699"/>
          <w:tab w:val="left" w:pos="132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541E">
        <w:rPr>
          <w:rFonts w:ascii="Times New Roman" w:hAnsi="Times New Roman" w:cs="Times New Roman"/>
          <w:b/>
          <w:bCs/>
          <w:sz w:val="24"/>
          <w:szCs w:val="24"/>
        </w:rPr>
        <w:t xml:space="preserve"> 1.DÖNEM 1. </w:t>
      </w:r>
      <w:r>
        <w:rPr>
          <w:rFonts w:ascii="Times New Roman" w:hAnsi="Times New Roman" w:cs="Times New Roman"/>
          <w:b/>
          <w:bCs/>
          <w:sz w:val="24"/>
          <w:szCs w:val="24"/>
        </w:rPr>
        <w:t>MATEMATİK</w:t>
      </w:r>
      <w:r w:rsidRPr="00DE541E">
        <w:rPr>
          <w:rFonts w:ascii="Times New Roman" w:hAnsi="Times New Roman" w:cs="Times New Roman"/>
          <w:b/>
          <w:bCs/>
          <w:sz w:val="24"/>
          <w:szCs w:val="24"/>
        </w:rPr>
        <w:t xml:space="preserve"> YAZILISI</w:t>
      </w:r>
    </w:p>
    <w:p w:rsidR="00C34909" w:rsidRDefault="00C34909" w:rsidP="00524659">
      <w:r>
        <w:rPr>
          <w:noProof/>
          <w:lang w:eastAsia="tr-TR"/>
        </w:rPr>
        <w:pict>
          <v:rect id="Dikdörtgen 1" o:spid="_x0000_s1026" style="position:absolute;margin-left:4.95pt;margin-top:23.7pt;width:519pt;height:129.75pt;z-index:251617280;visibility:visible;v-text-anchor:middle" strokecolor="#4f81bd" strokeweight="2pt">
            <v:textbox>
              <w:txbxContent>
                <w:p w:rsidR="00C34909" w:rsidRPr="00715309" w:rsidRDefault="00C34909" w:rsidP="00E96D6B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A-) Aşağıdaki cümlelerin başına (    )doğru ise ‘’D’’ yanlış ise ‘’Y’’ yazınız?(10 PUAN)</w:t>
                  </w:r>
                </w:p>
                <w:p w:rsidR="00C34909" w:rsidRPr="00715309" w:rsidRDefault="00C34909" w:rsidP="00E96D6B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</w:p>
                <w:p w:rsidR="00C34909" w:rsidRPr="00715309" w:rsidRDefault="00C34909" w:rsidP="009B1AF3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(     ). Karenin bir kenarı [BA]  ve kenar  uzunluğu 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AB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 sembolleriyle gösterilir.</w:t>
                  </w:r>
                </w:p>
                <w:p w:rsidR="00C34909" w:rsidRPr="00715309" w:rsidRDefault="00C34909" w:rsidP="009B1AF3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(     ) Ölçüsü 0 ile 90 arasında olan açılar geniş açıdır.</w:t>
                  </w:r>
                </w:p>
                <w:p w:rsidR="00C34909" w:rsidRPr="00715309" w:rsidRDefault="00C34909" w:rsidP="009B1AF3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(     ) Karenin komşu olmayan köşeleri birleştiğinde köşegen oluşur.</w:t>
                  </w:r>
                </w:p>
                <w:p w:rsidR="00C34909" w:rsidRPr="00715309" w:rsidRDefault="00C34909" w:rsidP="009B1AF3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(     ) Kare ve dikdörtgende yatay ve düşey doğruları bulunur.</w:t>
                  </w:r>
                </w:p>
                <w:p w:rsidR="00C34909" w:rsidRPr="00715309" w:rsidRDefault="00C34909" w:rsidP="009B1AF3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(    ) Üçgenin köşegeni vardır.</w:t>
                  </w:r>
                </w:p>
                <w:p w:rsidR="00C34909" w:rsidRPr="00715309" w:rsidRDefault="00C34909" w:rsidP="009B1AF3">
                  <w:pPr>
                    <w:pStyle w:val="NoSpacing"/>
                    <w:rPr>
                      <w:lang w:eastAsia="tr-TR"/>
                    </w:rPr>
                  </w:pPr>
                </w:p>
                <w:p w:rsidR="00C34909" w:rsidRPr="00715309" w:rsidRDefault="00C34909" w:rsidP="009B1AF3">
                  <w:pPr>
                    <w:pStyle w:val="NoSpacing"/>
                    <w:rPr>
                      <w:b/>
                      <w:bCs/>
                    </w:rPr>
                  </w:pPr>
                </w:p>
                <w:p w:rsidR="00C34909" w:rsidRDefault="00C34909" w:rsidP="009B1AF3">
                  <w:pPr>
                    <w:pStyle w:val="NoSpacing"/>
                  </w:pPr>
                </w:p>
                <w:p w:rsidR="00C34909" w:rsidRDefault="00C34909" w:rsidP="009B1AF3">
                  <w:pPr>
                    <w:pStyle w:val="NoSpacing"/>
                  </w:pPr>
                </w:p>
                <w:p w:rsidR="00C34909" w:rsidRDefault="00C34909" w:rsidP="009B1AF3">
                  <w:pPr>
                    <w:pStyle w:val="NoSpacing"/>
                  </w:pPr>
                </w:p>
                <w:p w:rsidR="00C34909" w:rsidRDefault="00C34909" w:rsidP="009B1AF3">
                  <w:pPr>
                    <w:pStyle w:val="NoSpacing"/>
                  </w:pPr>
                </w:p>
                <w:p w:rsidR="00C34909" w:rsidRDefault="00C34909" w:rsidP="009B1AF3">
                  <w:pPr>
                    <w:pStyle w:val="NoSpacing"/>
                  </w:pPr>
                </w:p>
                <w:p w:rsidR="00C34909" w:rsidRDefault="00C34909" w:rsidP="009B1AF3">
                  <w:pPr>
                    <w:pStyle w:val="NoSpacing"/>
                  </w:pPr>
                </w:p>
                <w:p w:rsidR="00C34909" w:rsidRDefault="00C34909" w:rsidP="00E96D6B">
                  <w:pPr>
                    <w:jc w:val="center"/>
                  </w:pPr>
                </w:p>
                <w:p w:rsidR="00C34909" w:rsidRDefault="00C34909" w:rsidP="00E96D6B">
                  <w:pPr>
                    <w:jc w:val="center"/>
                  </w:pPr>
                </w:p>
                <w:p w:rsidR="00C34909" w:rsidRDefault="00C34909" w:rsidP="00E96D6B">
                  <w:pPr>
                    <w:jc w:val="center"/>
                  </w:pPr>
                </w:p>
                <w:p w:rsidR="00C34909" w:rsidRDefault="00C34909" w:rsidP="00E96D6B">
                  <w:pPr>
                    <w:jc w:val="center"/>
                  </w:pPr>
                </w:p>
              </w:txbxContent>
            </v:textbox>
          </v:rect>
        </w:pict>
      </w:r>
    </w:p>
    <w:p w:rsidR="00C34909" w:rsidRPr="00222F0C" w:rsidRDefault="00C34909" w:rsidP="00222F0C"/>
    <w:p w:rsidR="00C34909" w:rsidRPr="00222F0C" w:rsidRDefault="00C34909" w:rsidP="00222F0C"/>
    <w:p w:rsidR="00C34909" w:rsidRPr="00222F0C" w:rsidRDefault="00C34909" w:rsidP="00222F0C"/>
    <w:p w:rsidR="00C34909" w:rsidRPr="00222F0C" w:rsidRDefault="00C34909" w:rsidP="00222F0C"/>
    <w:p w:rsidR="00C34909" w:rsidRPr="00222F0C" w:rsidRDefault="00C34909" w:rsidP="00222F0C"/>
    <w:p w:rsidR="00C34909" w:rsidRPr="00222F0C" w:rsidRDefault="00C34909" w:rsidP="00222F0C">
      <w:r>
        <w:rPr>
          <w:noProof/>
          <w:lang w:eastAsia="tr-TR"/>
        </w:rPr>
        <w:pict>
          <v:rect id="Dikdörtgen 2" o:spid="_x0000_s1027" style="position:absolute;margin-left:8.7pt;margin-top:21.05pt;width:515.25pt;height:147.75pt;z-index:251618304;visibility:visible;v-text-anchor:middle" strokecolor="#4f81bd" strokeweight="2pt">
            <v:textbox>
              <w:txbxContent>
                <w:p w:rsidR="00C34909" w:rsidRPr="00715309" w:rsidRDefault="00C34909" w:rsidP="00222F0C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B-) Boş bırakılan yerleri tamamlayınız? (10 PUAN)</w:t>
                  </w:r>
                </w:p>
                <w:p w:rsidR="00C34909" w:rsidRPr="00715309" w:rsidRDefault="00C34909" w:rsidP="00222F0C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</w:p>
                <w:p w:rsidR="00C34909" w:rsidRPr="00715309" w:rsidRDefault="00C34909" w:rsidP="00222F0C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</w:t>
                  </w:r>
                </w:p>
                <w:p w:rsidR="00C34909" w:rsidRPr="00715309" w:rsidRDefault="00C34909" w:rsidP="00222F0C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Açı ölçme birimi ………………………………..dir.</w:t>
                  </w:r>
                </w:p>
                <w:p w:rsidR="00C34909" w:rsidRPr="00715309" w:rsidRDefault="00C34909" w:rsidP="00222F0C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Kenar uzunlukları………………………..olan üçgenler çeşit kenar üçgen olarak adlandırılır.</w:t>
                  </w:r>
                </w:p>
                <w:p w:rsidR="00C34909" w:rsidRPr="00715309" w:rsidRDefault="00C34909" w:rsidP="00222F0C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Dikdörtgende komşu köşeler birleştirildiğinde   …………………………….. oluşur.</w:t>
                  </w:r>
                </w:p>
                <w:p w:rsidR="00C34909" w:rsidRPr="00715309" w:rsidRDefault="00C34909" w:rsidP="00222F0C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Karenin    ……………………..  simetri doğrusu vardır.</w:t>
                  </w:r>
                </w:p>
                <w:p w:rsidR="00C34909" w:rsidRPr="00715309" w:rsidRDefault="00C34909" w:rsidP="00222F0C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Dar açının en büyük derecesi ………. dir.</w:t>
                  </w:r>
                </w:p>
                <w:p w:rsidR="00C34909" w:rsidRPr="00715309" w:rsidRDefault="00C34909" w:rsidP="00222F0C">
                  <w:pPr>
                    <w:jc w:val="center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222F0C">
                  <w:pPr>
                    <w:jc w:val="center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222F0C">
                  <w:pPr>
                    <w:jc w:val="center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Default="00C34909" w:rsidP="00222F0C">
                  <w:pPr>
                    <w:jc w:val="center"/>
                  </w:pPr>
                </w:p>
              </w:txbxContent>
            </v:textbox>
          </v:rect>
        </w:pict>
      </w:r>
    </w:p>
    <w:p w:rsidR="00C34909" w:rsidRPr="00222F0C" w:rsidRDefault="00C34909" w:rsidP="00222F0C">
      <w:r>
        <w:rPr>
          <w:noProof/>
          <w:lang w:eastAsia="tr-TR"/>
        </w:rPr>
        <w:pict>
          <v:rect id="Dikdörtgen 9" o:spid="_x0000_s1028" style="position:absolute;margin-left:407.7pt;margin-top:24.85pt;width:89.25pt;height:28.5pt;z-index:251621376;visibility:visible;v-text-anchor:middle" strokecolor="#4f81bd" strokeweight="2pt">
            <v:textbox>
              <w:txbxContent>
                <w:p w:rsidR="00C34909" w:rsidRPr="00715309" w:rsidRDefault="00C34909" w:rsidP="00022436">
                  <w:pPr>
                    <w:jc w:val="center"/>
                    <w:rPr>
                      <w:rFonts w:ascii="Cambria" w:hAnsi="Cambria" w:cs="Cambria"/>
                      <w:sz w:val="28"/>
                      <w:szCs w:val="28"/>
                    </w:rPr>
                  </w:pPr>
                  <w:r w:rsidRPr="00715309">
                    <w:rPr>
                      <w:rFonts w:ascii="Cambria" w:hAnsi="Cambria" w:cs="Cambria"/>
                      <w:sz w:val="28"/>
                      <w:szCs w:val="28"/>
                    </w:rPr>
                    <w:t>köşegen</w:t>
                  </w:r>
                </w:p>
              </w:txbxContent>
            </v:textbox>
          </v:rect>
        </w:pict>
      </w:r>
    </w:p>
    <w:p w:rsidR="00C34909" w:rsidRPr="00222F0C" w:rsidRDefault="00C34909" w:rsidP="00222F0C">
      <w:r>
        <w:rPr>
          <w:noProof/>
          <w:lang w:eastAsia="tr-TR"/>
        </w:rPr>
        <w:pict>
          <v:rect id="Dikdörtgen 10" o:spid="_x0000_s1029" style="position:absolute;margin-left:19.2pt;margin-top:4.5pt;width:87.75pt;height:23.25pt;z-index:251622400;visibility:visible;v-text-anchor:middle" strokecolor="#4f81bd" strokeweight="2pt">
            <v:textbox>
              <w:txbxContent>
                <w:p w:rsidR="00C34909" w:rsidRPr="00715309" w:rsidRDefault="00C34909" w:rsidP="00222F0C">
                  <w:pPr>
                    <w:jc w:val="center"/>
                    <w:rPr>
                      <w:rFonts w:ascii="Cambria" w:hAnsi="Cambria" w:cs="Cambria"/>
                      <w:sz w:val="28"/>
                      <w:szCs w:val="28"/>
                    </w:rPr>
                  </w:pPr>
                  <w:r w:rsidRPr="00715309">
                    <w:rPr>
                      <w:rFonts w:ascii="Cambria" w:hAnsi="Cambria" w:cs="Cambria"/>
                      <w:sz w:val="28"/>
                      <w:szCs w:val="28"/>
                    </w:rPr>
                    <w:t>derece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0" style="position:absolute;margin-left:287.7pt;margin-top:4.65pt;width:85.5pt;height:22.5pt;z-index:251623424;visibility:visible;v-text-anchor:middle" strokecolor="#4f81bd" strokeweight="2pt">
            <v:textbox>
              <w:txbxContent>
                <w:p w:rsidR="00C34909" w:rsidRPr="00715309" w:rsidRDefault="00C34909" w:rsidP="00022436">
                  <w:pPr>
                    <w:jc w:val="center"/>
                    <w:rPr>
                      <w:rFonts w:ascii="Cambria" w:hAnsi="Cambria" w:cs="Cambria"/>
                      <w:sz w:val="28"/>
                      <w:szCs w:val="28"/>
                    </w:rPr>
                  </w:pPr>
                  <w:r w:rsidRPr="00715309">
                    <w:rPr>
                      <w:rFonts w:ascii="Cambria" w:hAnsi="Cambria" w:cs="Cambria"/>
                      <w:sz w:val="28"/>
                      <w:szCs w:val="28"/>
                    </w:rPr>
                    <w:t>farklı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1" style="position:absolute;margin-left:207.45pt;margin-top:4.65pt;width:49.5pt;height:22.5pt;z-index:251620352;visibility:visible;v-text-anchor:middle" strokecolor="#4f81bd" strokeweight="2pt">
            <v:textbox>
              <w:txbxContent>
                <w:p w:rsidR="00C34909" w:rsidRPr="00022436" w:rsidRDefault="00C34909" w:rsidP="00222F0C">
                  <w:pPr>
                    <w:jc w:val="center"/>
                    <w:rPr>
                      <w:sz w:val="28"/>
                      <w:szCs w:val="28"/>
                    </w:rPr>
                  </w:pPr>
                  <w:r w:rsidRPr="00022436"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32" style="position:absolute;margin-left:124.95pt;margin-top:5.4pt;width:48pt;height:22.5pt;z-index:251619328;visibility:visible;v-text-anchor:middle" strokecolor="#4f81bd" strokeweight="2pt">
            <v:textbox>
              <w:txbxContent>
                <w:p w:rsidR="00C34909" w:rsidRPr="00715309" w:rsidRDefault="00C34909" w:rsidP="00222F0C">
                  <w:pPr>
                    <w:jc w:val="center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>91</w:t>
                  </w:r>
                </w:p>
              </w:txbxContent>
            </v:textbox>
          </v:rect>
        </w:pict>
      </w:r>
    </w:p>
    <w:p w:rsidR="00C34909" w:rsidRPr="00222F0C" w:rsidRDefault="00C34909" w:rsidP="00222F0C"/>
    <w:p w:rsidR="00C34909" w:rsidRPr="00222F0C" w:rsidRDefault="00C34909" w:rsidP="00222F0C"/>
    <w:p w:rsidR="00C34909" w:rsidRPr="00222F0C" w:rsidRDefault="00C34909" w:rsidP="00222F0C"/>
    <w:p w:rsidR="00C34909" w:rsidRDefault="00C34909" w:rsidP="00222F0C"/>
    <w:p w:rsidR="00C34909" w:rsidRDefault="00C34909" w:rsidP="00222F0C">
      <w:pPr>
        <w:tabs>
          <w:tab w:val="left" w:pos="4860"/>
        </w:tabs>
      </w:pPr>
      <w:r>
        <w:rPr>
          <w:noProof/>
          <w:lang w:eastAsia="tr-TR"/>
        </w:rPr>
        <w:pict>
          <v:line id="Düz Bağlayıcı 16404" o:spid="_x0000_s1033" style="position:absolute;z-index:251659264;visibility:visible" from="287.7pt,348.3pt" to="287.7pt,369.3pt" strokecolor="#4579b8" strokeweight="1.75pt"/>
        </w:pict>
      </w:r>
      <w:r>
        <w:rPr>
          <w:noProof/>
          <w:lang w:eastAsia="tr-TR"/>
        </w:rPr>
        <w:pict>
          <v:line id="Düz Bağlayıcı 31" o:spid="_x0000_s1034" style="position:absolute;z-index:251642880;visibility:visible" from="223.2pt,358.65pt" to="359.7pt,358.6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400" o:spid="_x0000_s1035" style="position:absolute;flip:y;z-index:251655168;visibility:visible" from="305.7pt,307.8pt" to="325.2pt,322.8pt" strokecolor="#4579b8" strokeweight="1.5pt"/>
        </w:pict>
      </w:r>
      <w:r>
        <w:rPr>
          <w:noProof/>
          <w:lang w:eastAsia="tr-TR"/>
        </w:rPr>
        <w:pict>
          <v:line id="Düz Bağlayıcı 16402" o:spid="_x0000_s1036" style="position:absolute;flip:y;z-index:251657216;visibility:visible" from="313.2pt,311.55pt" to="331.95pt,326.55pt" strokecolor="#4579b8" strokeweight="2pt"/>
        </w:pict>
      </w:r>
      <w:r>
        <w:rPr>
          <w:noProof/>
          <w:lang w:eastAsia="tr-TR"/>
        </w:rPr>
        <w:pict>
          <v:line id="Düz Bağlayıcı 16401" o:spid="_x0000_s1037" style="position:absolute;flip:x y;z-index:251656192;visibility:visible" from="242.65pt,311.55pt" to="263.65pt,326.55pt" strokecolor="#4579b8" strokeweight="2pt"/>
        </w:pict>
      </w:r>
      <w:r>
        <w:rPr>
          <w:noProof/>
          <w:lang w:eastAsia="tr-TR"/>
        </w:rPr>
        <w:pict>
          <v:line id="Düz Bağlayıcı 16403" o:spid="_x0000_s1038" style="position:absolute;flip:x y;z-index:251658240;visibility:visible" from="244.25pt,305.6pt" to="263.7pt,320.55pt" strokecolor="#4579b8" strokeweight="2.75pt"/>
        </w:pict>
      </w:r>
      <w:r>
        <w:rPr>
          <w:noProof/>
          <w:lang w:eastAsia="tr-TR"/>
        </w:rPr>
        <w:pict>
          <v:line id="Düz Bağlayıcı 30" o:spid="_x0000_s1039" style="position:absolute;flip:x;z-index:251641856;visibility:visible" from="220.2pt,273.95pt" to="282.45pt,358.7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384" o:spid="_x0000_s1040" style="position:absolute;flip:x y;z-index:251643904;visibility:visible" from="282.45pt,274.05pt" to="356.7pt,358.7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410" o:spid="_x0000_s1041" style="position:absolute;z-index:251665408;visibility:visible" from="457.95pt,348.3pt" to="457.95pt,364.8pt" strokecolor="#4579b8" strokeweight="1.75pt"/>
        </w:pict>
      </w:r>
      <w:r>
        <w:rPr>
          <w:noProof/>
          <w:lang w:eastAsia="tr-TR"/>
        </w:rPr>
        <w:pict>
          <v:line id="Düz Bağlayıcı 16409" o:spid="_x0000_s1042" style="position:absolute;z-index:251664384;visibility:visible" from="450.45pt,348.3pt" to="450.45pt,364.8pt" strokecolor="#4579b8" strokeweight="1.75pt"/>
        </w:pict>
      </w:r>
      <w:r>
        <w:rPr>
          <w:noProof/>
          <w:lang w:eastAsia="tr-TR"/>
        </w:rPr>
        <w:pict>
          <v:line id="Düz Bağlayıcı 16408" o:spid="_x0000_s1043" style="position:absolute;z-index:251663360;visibility:visible" from="443.7pt,348.3pt" to="443.7pt,364.8pt" strokecolor="#4579b8" strokeweight="1.75pt"/>
        </w:pict>
      </w:r>
      <w:r>
        <w:rPr>
          <w:noProof/>
          <w:lang w:eastAsia="tr-TR"/>
        </w:rPr>
        <w:pict>
          <v:line id="Düz Bağlayıcı 16406" o:spid="_x0000_s1044" style="position:absolute;flip:y;z-index:251661312;visibility:visible" from="455.7pt,305.55pt" to="469.95pt,320.55pt" strokecolor="#4579b8" strokeweight="1.75pt"/>
        </w:pict>
      </w:r>
      <w:r>
        <w:rPr>
          <w:noProof/>
          <w:lang w:eastAsia="tr-TR"/>
        </w:rPr>
        <w:pict>
          <v:line id="Düz Bağlayıcı 16407" o:spid="_x0000_s1045" style="position:absolute;flip:y;z-index:251662336;visibility:visible" from="460.2pt,309.3pt" to="472.2pt,324.3pt" strokecolor="#4579b8" strokeweight="1.75pt"/>
        </w:pict>
      </w:r>
      <w:r>
        <w:rPr>
          <w:noProof/>
          <w:lang w:eastAsia="tr-TR"/>
        </w:rPr>
        <w:pict>
          <v:line id="Düz Bağlayıcı 16405" o:spid="_x0000_s1046" style="position:absolute;z-index:251660288;visibility:visible" from="396.45pt,316.8pt" to="416.7pt,316.8pt" strokecolor="#4579b8" strokeweight="1.75pt"/>
        </w:pict>
      </w:r>
      <w:r>
        <w:rPr>
          <w:noProof/>
          <w:lang w:eastAsia="tr-TR"/>
        </w:rPr>
        <w:pict>
          <v:line id="Düz Bağlayıcı 16386" o:spid="_x0000_s1047" style="position:absolute;z-index:251645952;visibility:visible" from="403.95pt,358.75pt" to="518.7pt,358.8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385" o:spid="_x0000_s1048" style="position:absolute;flip:x;z-index:251644928;visibility:visible" from="403.95pt,265.8pt" to="407.7pt,358.8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399" o:spid="_x0000_s1049" style="position:absolute;z-index:251653120;visibility:visible" from="67.95pt,305.55pt" to="84.45pt,320.55pt" strokecolor="#4579b8" strokeweight="1.75pt"/>
        </w:pict>
      </w:r>
      <w:r>
        <w:rPr>
          <w:noProof/>
          <w:lang w:eastAsia="tr-TR"/>
        </w:rPr>
        <w:pict>
          <v:line id="Düz Bağlayıcı 16398" o:spid="_x0000_s1050" style="position:absolute;z-index:251652096;visibility:visible" from="74.7pt,300.3pt" to="93.45pt,316.8pt" strokecolor="#4579b8" strokeweight="1.5pt"/>
        </w:pict>
      </w:r>
      <w:r>
        <w:rPr>
          <w:noProof/>
          <w:lang w:eastAsia="tr-TR"/>
        </w:rPr>
        <w:pict>
          <v:line id="Düz Bağlayıcı 16397" o:spid="_x0000_s1051" style="position:absolute;z-index:251651072;visibility:visible" from="106.95pt,348.3pt" to="106.95pt,369.3pt" strokecolor="#4579b8" strokeweight="1.75pt"/>
        </w:pict>
      </w:r>
      <w:r>
        <w:rPr>
          <w:noProof/>
          <w:lang w:eastAsia="tr-TR"/>
        </w:rPr>
        <w:pict>
          <v:line id="Düz Bağlayıcı 16396" o:spid="_x0000_s1052" style="position:absolute;z-index:251650048;visibility:visible" from="97.2pt,348.3pt" to="97.2pt,369.3pt" strokecolor="#4579b8" strokeweight="1.75pt"/>
        </w:pict>
      </w:r>
      <w:r>
        <w:rPr>
          <w:noProof/>
          <w:lang w:eastAsia="tr-TR"/>
        </w:rPr>
        <w:pict>
          <v:line id="Düz Bağlayıcı 16395" o:spid="_x0000_s1053" style="position:absolute;flip:y;z-index:251649024;visibility:visible" from="130.95pt,316.8pt" to="148.95pt,328.05pt" strokecolor="#4579b8" strokeweight="1.75pt"/>
        </w:pict>
      </w:r>
      <w:r>
        <w:rPr>
          <w:noProof/>
          <w:lang w:eastAsia="tr-TR"/>
        </w:rPr>
        <w:pict>
          <v:line id="Düz Bağlayıcı 16394" o:spid="_x0000_s1054" style="position:absolute;flip:y;z-index:251648000;visibility:visible" from="124.95pt,309.3pt" to="144.45pt,320.55pt" strokecolor="#4579b8" strokeweight="1.75pt"/>
        </w:pict>
      </w:r>
      <w:r>
        <w:rPr>
          <w:noProof/>
          <w:lang w:eastAsia="tr-TR"/>
        </w:rPr>
        <w:pict>
          <v:line id="Düz Bağlayıcı 16387" o:spid="_x0000_s1055" style="position:absolute;z-index:251646976;visibility:visible" from="407.7pt,265.8pt" to="518.7pt,358.7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056" style="position:absolute;flip:x;z-index:251639808;visibility:visible" from="44.7pt,274.05pt" to="106.9pt,358.8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057" style="position:absolute;z-index:251638784;visibility:visible" from="106.95pt,274.05pt" to="167.7pt,358.8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9" o:spid="_x0000_s1058" style="position:absolute;z-index:251640832;visibility:visible" from="44.7pt,358.8pt" to="167.7pt,358.8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26" o:spid="_x0000_s1059" style="position:absolute;margin-left:8.7pt;margin-top:243.3pt;width:525.75pt;height:186.75pt;z-index:251637760;visibility:visible;v-text-anchor:middle" strokecolor="#4f81bd" strokeweight="2pt">
            <v:textbox>
              <w:txbxContent>
                <w:p w:rsidR="00C34909" w:rsidRPr="00715309" w:rsidRDefault="00C34909" w:rsidP="00DE541E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D-)Aşağıda üçgen çeşitleri gösterilmiştir. Verilen üçgenleri kenarına ve açısına göre sınıflandırınız?  (10 PUAN)</w:t>
                  </w:r>
                </w:p>
                <w:p w:rsidR="00C34909" w:rsidRPr="00715309" w:rsidRDefault="00C34909" w:rsidP="00DE541E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</w:t>
                  </w:r>
                </w:p>
                <w:p w:rsidR="00C34909" w:rsidRPr="00715309" w:rsidRDefault="00C34909" w:rsidP="00DE541E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              60                                                        120                                          30</w:t>
                  </w:r>
                </w:p>
                <w:p w:rsidR="00C34909" w:rsidRPr="00715309" w:rsidRDefault="00C34909" w:rsidP="00DE541E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DE541E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DE541E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 60                    60                               30                         30                          90                   60                              </w:t>
                  </w: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Pr="00715309" w:rsidRDefault="00C34909" w:rsidP="00DE541E">
                  <w:pPr>
                    <w:pStyle w:val="NoSpacing"/>
                    <w:rPr>
                      <w:rFonts w:ascii="Cambria" w:hAnsi="Cambria" w:cs="Cambria"/>
                      <w:b/>
                      <w:bCs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</w:rPr>
                    <w:t>Açısına göre    : ……………………. ……     Açısına göre:………………… ………...     Açısına göre    :……………………….</w:t>
                  </w:r>
                </w:p>
                <w:p w:rsidR="00C34909" w:rsidRPr="00715309" w:rsidRDefault="00C34909" w:rsidP="00DE541E">
                  <w:pPr>
                    <w:pStyle w:val="NoSpacing"/>
                    <w:rPr>
                      <w:rFonts w:ascii="Cambria" w:hAnsi="Cambria" w:cs="Cambria"/>
                      <w:b/>
                      <w:bCs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</w:rPr>
                    <w:t xml:space="preserve">Kenarına göre:…………………… ………  Kenarına göre:…………………………..     Kenarına göre:……………………..                                   </w:t>
                  </w: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pStyle w:val="NoSpacing"/>
                  </w:pPr>
                </w:p>
                <w:p w:rsidR="00C34909" w:rsidRDefault="00C34909" w:rsidP="00DE541E">
                  <w:pPr>
                    <w:jc w:val="center"/>
                  </w:pPr>
                </w:p>
                <w:p w:rsidR="00C34909" w:rsidRDefault="00C34909" w:rsidP="00DE541E">
                  <w:pPr>
                    <w:jc w:val="center"/>
                  </w:pPr>
                </w:p>
                <w:p w:rsidR="00C34909" w:rsidRDefault="00C34909" w:rsidP="00DE541E">
                  <w:pPr>
                    <w:jc w:val="center"/>
                  </w:pPr>
                </w:p>
                <w:p w:rsidR="00C34909" w:rsidRDefault="00C34909" w:rsidP="00DE541E">
                  <w:pPr>
                    <w:jc w:val="center"/>
                  </w:pPr>
                </w:p>
                <w:p w:rsidR="00C34909" w:rsidRDefault="00C34909" w:rsidP="00DE541E">
                  <w:pPr>
                    <w:jc w:val="center"/>
                  </w:pPr>
                </w:p>
                <w:p w:rsidR="00C34909" w:rsidRDefault="00C34909" w:rsidP="00DE541E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" o:spid="_x0000_s1060" style="position:absolute;margin-left:8.7pt;margin-top:14.55pt;width:519pt;height:206.25pt;z-index:251624448;visibility:visible;v-text-anchor:middle" strokecolor="#4f81bd" strokeweight="2pt">
            <v:textbox>
              <w:txbxContent>
                <w:p w:rsidR="00C34909" w:rsidRPr="00715309" w:rsidRDefault="00C34909" w:rsidP="00022436">
                  <w:pPr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C-) Aşağıda açı çeşitleri verilmiştir. Bu açı çeşitlerinin ismi  ve hangi derece aralıklarında olduğunu aşağıda belirtilen kutucuklarla eşleştiriniz. (10 PUAN)</w:t>
                  </w:r>
                </w:p>
                <w:p w:rsidR="00C34909" w:rsidRDefault="00C34909" w:rsidP="00022436">
                  <w:r w:rsidRPr="00715309">
                    <w:rPr>
                      <w:rFonts w:ascii="Times New Roman" w:hAnsi="Times New Roman" w:cs="Times New Roman"/>
                      <w:noProof/>
                      <w:color w:val="C00000"/>
                      <w:sz w:val="28"/>
                      <w:szCs w:val="28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6392" o:spid="_x0000_i1029" type="#_x0000_t75" style="width:80.25pt;height:67.5pt;visibility:visible">
                        <v:imagedata r:id="rId4" o:title=""/>
                      </v:shape>
                    </w:pict>
                  </w:r>
                  <w:r>
                    <w:t xml:space="preserve">           </w:t>
                  </w:r>
                  <w:r w:rsidRPr="00715309">
                    <w:rPr>
                      <w:rFonts w:ascii="Century Gothic" w:hAnsi="Century Gothic" w:cs="Century Gothic"/>
                      <w:noProof/>
                      <w:sz w:val="24"/>
                      <w:szCs w:val="24"/>
                      <w:lang w:eastAsia="tr-TR"/>
                    </w:rPr>
                    <w:pict>
                      <v:shape id="Resim 16418" o:spid="_x0000_i1030" type="#_x0000_t75" style="width:90.75pt;height:68.25pt;visibility:visible">
                        <v:imagedata r:id="rId5" o:title=""/>
                      </v:shape>
                    </w:pict>
                  </w:r>
                  <w:r>
                    <w:t xml:space="preserve">        </w:t>
                  </w:r>
                  <w:r w:rsidRPr="00715309">
                    <w:rPr>
                      <w:rFonts w:ascii="Times New Roman" w:hAnsi="Times New Roman" w:cs="Times New Roman"/>
                      <w:noProof/>
                      <w:color w:val="C00000"/>
                      <w:sz w:val="28"/>
                      <w:szCs w:val="28"/>
                      <w:lang w:eastAsia="tr-TR"/>
                    </w:rPr>
                    <w:pict>
                      <v:shape id="Resim 16455" o:spid="_x0000_i1031" type="#_x0000_t75" style="width:135pt;height:39pt;visibility:visible">
                        <v:imagedata r:id="rId6" o:title=""/>
                      </v:shape>
                    </w:pict>
                  </w:r>
                  <w:r>
                    <w:t xml:space="preserve">       </w:t>
                  </w:r>
                  <w:r w:rsidRPr="004B48E7">
                    <w:rPr>
                      <w:noProof/>
                      <w:lang w:eastAsia="tr-TR"/>
                    </w:rPr>
                    <w:pict>
                      <v:shape id="Resim 13" o:spid="_x0000_i1032" type="#_x0000_t75" style="width:99pt;height:67.5pt;visibility:visible">
                        <v:imagedata r:id="rId7" o:title=""/>
                      </v:shape>
                    </w:pict>
                  </w:r>
                  <w:r>
                    <w:t xml:space="preserve">   </w:t>
                  </w:r>
                </w:p>
                <w:p w:rsidR="00C34909" w:rsidRDefault="00C34909" w:rsidP="00022436"/>
                <w:p w:rsidR="00C34909" w:rsidRDefault="00C34909" w:rsidP="00022436">
                  <w:pPr>
                    <w:rPr>
                      <w:rFonts w:ascii="Century Gothic" w:hAnsi="Century Gothic" w:cs="Century Gothic"/>
                      <w:b/>
                      <w:bCs/>
                      <w:sz w:val="24"/>
                      <w:szCs w:val="24"/>
                      <w:shd w:val="clear" w:color="auto" w:fill="FFFFFF"/>
                    </w:rPr>
                  </w:pPr>
                </w:p>
                <w:p w:rsidR="00C34909" w:rsidRDefault="00C34909" w:rsidP="00022436"/>
                <w:p w:rsidR="00C34909" w:rsidRDefault="00C34909" w:rsidP="00022436">
                  <w:pPr>
                    <w:jc w:val="center"/>
                  </w:pPr>
                </w:p>
                <w:p w:rsidR="00C34909" w:rsidRDefault="00C34909" w:rsidP="00022436">
                  <w:pPr>
                    <w:jc w:val="center"/>
                  </w:pPr>
                </w:p>
                <w:p w:rsidR="00C34909" w:rsidRDefault="00C34909" w:rsidP="0002243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oval id="Oval 25" o:spid="_x0000_s1061" style="position:absolute;margin-left:428.7pt;margin-top:142.05pt;width:35.25pt;height:22.5pt;z-index:251636736;visibility:visible;v-text-anchor:middle" strokecolor="#4f81bd" strokeweight="2pt"/>
        </w:pict>
      </w:r>
      <w:r>
        <w:rPr>
          <w:noProof/>
          <w:lang w:eastAsia="tr-TR"/>
        </w:rPr>
        <w:pict>
          <v:oval id="Oval 24" o:spid="_x0000_s1062" style="position:absolute;margin-left:291.45pt;margin-top:142.05pt;width:33pt;height:24pt;z-index:251635712;visibility:visible;v-text-anchor:middle" strokecolor="#4f81bd" strokeweight="2pt"/>
        </w:pict>
      </w:r>
      <w:r>
        <w:rPr>
          <w:noProof/>
          <w:lang w:eastAsia="tr-TR"/>
        </w:rPr>
        <w:pict>
          <v:oval id="Oval 23" o:spid="_x0000_s1063" style="position:absolute;margin-left:167.7pt;margin-top:142.05pt;width:33.75pt;height:22.5pt;z-index:251634688;visibility:visible;v-text-anchor:middle" strokecolor="#4f81bd" strokeweight="2pt"/>
        </w:pict>
      </w:r>
      <w:r>
        <w:rPr>
          <w:noProof/>
          <w:lang w:eastAsia="tr-TR"/>
        </w:rPr>
        <w:pict>
          <v:oval id="Oval 22" o:spid="_x0000_s1064" style="position:absolute;margin-left:44.7pt;margin-top:142.05pt;width:38.25pt;height:22.5pt;z-index:251633664;visibility:visible;v-text-anchor:middle" strokecolor="#4f81bd" strokeweight="2pt"/>
        </w:pict>
      </w:r>
      <w:r>
        <w:rPr>
          <w:noProof/>
          <w:lang w:eastAsia="tr-TR"/>
        </w:rPr>
        <w:pict>
          <v:oval id="Oval 21" o:spid="_x0000_s1065" style="position:absolute;margin-left:428.7pt;margin-top:77.7pt;width:39pt;height:32.25pt;z-index:251632640;visibility:visible;v-text-anchor:middle" strokecolor="#4f81bd" strokeweight="2pt">
            <v:textbox>
              <w:txbxContent>
                <w:p w:rsidR="00C34909" w:rsidRPr="00DE541E" w:rsidRDefault="00C34909" w:rsidP="00032487">
                  <w:pPr>
                    <w:jc w:val="center"/>
                    <w:rPr>
                      <w:b/>
                      <w:bCs/>
                    </w:rPr>
                  </w:pPr>
                  <w:r w:rsidRPr="00DE541E">
                    <w:rPr>
                      <w:b/>
                      <w:bCs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0" o:spid="_x0000_s1066" style="position:absolute;margin-left:319.2pt;margin-top:77.7pt;width:32.25pt;height:26.25pt;z-index:251631616;visibility:visible;v-text-anchor:middle" strokecolor="#4f81bd" strokeweight="2pt">
            <v:textbox>
              <w:txbxContent>
                <w:p w:rsidR="00C34909" w:rsidRPr="00DE541E" w:rsidRDefault="00C34909" w:rsidP="00032487">
                  <w:pPr>
                    <w:jc w:val="center"/>
                    <w:rPr>
                      <w:b/>
                      <w:bCs/>
                    </w:rPr>
                  </w:pPr>
                  <w:r w:rsidRPr="00DE541E">
                    <w:rPr>
                      <w:b/>
                      <w:bCs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9" o:spid="_x0000_s1067" style="position:absolute;margin-left:160.2pt;margin-top:85.2pt;width:34.5pt;height:30pt;z-index:251630592;visibility:visible;v-text-anchor:middle" strokecolor="#4f81bd" strokeweight="2pt">
            <v:textbox>
              <w:txbxContent>
                <w:p w:rsidR="00C34909" w:rsidRPr="00DE541E" w:rsidRDefault="00C34909" w:rsidP="00032487">
                  <w:pPr>
                    <w:jc w:val="center"/>
                    <w:rPr>
                      <w:b/>
                      <w:bCs/>
                    </w:rPr>
                  </w:pPr>
                  <w:r w:rsidRPr="00DE541E">
                    <w:rPr>
                      <w:b/>
                      <w:bCs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8" o:spid="_x0000_s1068" style="position:absolute;margin-left:62.7pt;margin-top:85.2pt;width:26.25pt;height:30pt;z-index:251629568;visibility:visible;v-text-anchor:middle" strokecolor="#4f81bd" strokeweight="2pt">
            <v:textbox>
              <w:txbxContent>
                <w:p w:rsidR="00C34909" w:rsidRPr="00DE541E" w:rsidRDefault="00C34909" w:rsidP="001651DB">
                  <w:pPr>
                    <w:jc w:val="center"/>
                    <w:rPr>
                      <w:b/>
                      <w:bCs/>
                    </w:rPr>
                  </w:pPr>
                  <w:r w:rsidRPr="00DE541E">
                    <w:rPr>
                      <w:b/>
                      <w:bCs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15" o:spid="_x0000_s1069" style="position:absolute;margin-left:263.7pt;margin-top:166.2pt;width:93.75pt;height:43.5pt;z-index:251626496;visibility:visible;v-text-anchor:middle" strokecolor="#4f81bd" strokeweight="2pt">
            <v:textbox>
              <w:txbxContent>
                <w:p w:rsidR="00C34909" w:rsidRPr="00715309" w:rsidRDefault="00C34909" w:rsidP="001651DB">
                  <w:pPr>
                    <w:pStyle w:val="NoSpacing"/>
                    <w:jc w:val="center"/>
                    <w:rPr>
                      <w:rFonts w:ascii="Cambria" w:hAnsi="Cambria" w:cs="Cambria"/>
                      <w:sz w:val="24"/>
                      <w:szCs w:val="24"/>
                    </w:rPr>
                  </w:pPr>
                  <w:r w:rsidRPr="00715309">
                    <w:rPr>
                      <w:rFonts w:ascii="Cambria" w:hAnsi="Cambria" w:cs="Cambria"/>
                      <w:sz w:val="24"/>
                      <w:szCs w:val="24"/>
                    </w:rPr>
                    <w:t>Dar açı</w:t>
                  </w:r>
                </w:p>
                <w:p w:rsidR="00C34909" w:rsidRPr="00715309" w:rsidRDefault="00C34909" w:rsidP="001651DB">
                  <w:pPr>
                    <w:pStyle w:val="NoSpacing"/>
                    <w:jc w:val="center"/>
                    <w:rPr>
                      <w:rFonts w:ascii="Cambria" w:hAnsi="Cambria" w:cs="Cambria"/>
                      <w:sz w:val="24"/>
                      <w:szCs w:val="24"/>
                    </w:rPr>
                  </w:pPr>
                  <w:r w:rsidRPr="00715309">
                    <w:rPr>
                      <w:rFonts w:ascii="Cambria" w:hAnsi="Cambria" w:cs="Cambria"/>
                      <w:sz w:val="24"/>
                      <w:szCs w:val="24"/>
                    </w:rPr>
                    <w:t xml:space="preserve">Ölçüsü </w:t>
                  </w:r>
                  <w:r w:rsidRPr="001651DB">
                    <w:rPr>
                      <w:shd w:val="clear" w:color="auto" w:fill="FFFFFF"/>
                    </w:rPr>
                    <w:t>0°</w:t>
                  </w:r>
                  <w:r>
                    <w:rPr>
                      <w:shd w:val="clear" w:color="auto" w:fill="FFFFFF"/>
                    </w:rPr>
                    <w:t xml:space="preserve"> ile 9</w:t>
                  </w:r>
                  <w:r w:rsidRPr="001651DB">
                    <w:rPr>
                      <w:shd w:val="clear" w:color="auto" w:fill="FFFFFF"/>
                    </w:rPr>
                    <w:t>0°</w:t>
                  </w:r>
                </w:p>
                <w:p w:rsidR="00C34909" w:rsidRDefault="00C34909" w:rsidP="001651DB">
                  <w:pPr>
                    <w:pStyle w:val="NoSpacing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70" style="position:absolute;margin-left:130.95pt;margin-top:166.2pt;width:99pt;height:43.5pt;z-index:251625472;visibility:visible;v-text-anchor:middle" strokecolor="#4f81bd" strokeweight="2pt">
            <v:textbox>
              <w:txbxContent>
                <w:p w:rsidR="00C34909" w:rsidRPr="00715309" w:rsidRDefault="00C34909" w:rsidP="001651DB">
                  <w:pPr>
                    <w:pStyle w:val="NoSpacing"/>
                    <w:jc w:val="center"/>
                    <w:rPr>
                      <w:rFonts w:ascii="Cambria" w:hAnsi="Cambria" w:cs="Cambria"/>
                      <w:sz w:val="24"/>
                      <w:szCs w:val="24"/>
                    </w:rPr>
                  </w:pPr>
                  <w:r w:rsidRPr="00715309">
                    <w:rPr>
                      <w:rFonts w:ascii="Cambria" w:hAnsi="Cambria" w:cs="Cambria"/>
                      <w:sz w:val="24"/>
                      <w:szCs w:val="24"/>
                    </w:rPr>
                    <w:t>Dik açı</w:t>
                  </w:r>
                </w:p>
                <w:p w:rsidR="00C34909" w:rsidRPr="00715309" w:rsidRDefault="00C34909" w:rsidP="001651DB">
                  <w:pPr>
                    <w:pStyle w:val="NoSpacing"/>
                    <w:jc w:val="center"/>
                    <w:rPr>
                      <w:rFonts w:ascii="Cambria" w:hAnsi="Cambria" w:cs="Cambria"/>
                      <w:sz w:val="24"/>
                      <w:szCs w:val="24"/>
                    </w:rPr>
                  </w:pPr>
                  <w:r w:rsidRPr="00715309">
                    <w:rPr>
                      <w:rFonts w:ascii="Cambria" w:hAnsi="Cambria" w:cs="Cambria"/>
                      <w:sz w:val="24"/>
                      <w:szCs w:val="24"/>
                    </w:rPr>
                    <w:t xml:space="preserve">Ölçüsü </w:t>
                  </w:r>
                  <w:r>
                    <w:rPr>
                      <w:shd w:val="clear" w:color="auto" w:fill="FFFFFF"/>
                    </w:rPr>
                    <w:t>9</w:t>
                  </w:r>
                  <w:r w:rsidRPr="001651DB">
                    <w:rPr>
                      <w:shd w:val="clear" w:color="auto" w:fill="FFFFFF"/>
                    </w:rPr>
                    <w:t>0°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71" style="position:absolute;margin-left:390.45pt;margin-top:164.7pt;width:110.25pt;height:43.5pt;z-index:251627520;visibility:visible;v-text-anchor:middle" strokecolor="#4f81bd" strokeweight="2pt">
            <v:textbox>
              <w:txbxContent>
                <w:p w:rsidR="00C34909" w:rsidRPr="00715309" w:rsidRDefault="00C34909" w:rsidP="001651DB">
                  <w:pPr>
                    <w:pStyle w:val="NoSpacing"/>
                    <w:jc w:val="center"/>
                    <w:rPr>
                      <w:rFonts w:ascii="Cambria" w:hAnsi="Cambria" w:cs="Cambria"/>
                      <w:sz w:val="24"/>
                      <w:szCs w:val="24"/>
                    </w:rPr>
                  </w:pPr>
                  <w:r w:rsidRPr="00715309">
                    <w:rPr>
                      <w:rFonts w:ascii="Cambria" w:hAnsi="Cambria" w:cs="Cambria"/>
                      <w:sz w:val="24"/>
                      <w:szCs w:val="24"/>
                    </w:rPr>
                    <w:t xml:space="preserve"> Geniş  açı</w:t>
                  </w:r>
                </w:p>
                <w:p w:rsidR="00C34909" w:rsidRPr="00715309" w:rsidRDefault="00C34909" w:rsidP="001651DB">
                  <w:pPr>
                    <w:pStyle w:val="NoSpacing"/>
                    <w:jc w:val="center"/>
                    <w:rPr>
                      <w:rFonts w:ascii="Cambria" w:hAnsi="Cambria" w:cs="Cambria"/>
                      <w:sz w:val="24"/>
                      <w:szCs w:val="24"/>
                    </w:rPr>
                  </w:pPr>
                  <w:r w:rsidRPr="00715309">
                    <w:rPr>
                      <w:rFonts w:ascii="Cambria" w:hAnsi="Cambria" w:cs="Cambria"/>
                      <w:sz w:val="24"/>
                      <w:szCs w:val="24"/>
                    </w:rPr>
                    <w:t xml:space="preserve">Ölçüsü </w:t>
                  </w:r>
                  <w:r>
                    <w:rPr>
                      <w:shd w:val="clear" w:color="auto" w:fill="FFFFFF"/>
                    </w:rPr>
                    <w:t>9</w:t>
                  </w:r>
                  <w:r w:rsidRPr="001651DB">
                    <w:rPr>
                      <w:shd w:val="clear" w:color="auto" w:fill="FFFFFF"/>
                    </w:rPr>
                    <w:t>0°</w:t>
                  </w:r>
                  <w:r>
                    <w:rPr>
                      <w:shd w:val="clear" w:color="auto" w:fill="FFFFFF"/>
                    </w:rPr>
                    <w:t xml:space="preserve"> ile 18</w:t>
                  </w:r>
                  <w:r w:rsidRPr="001651DB">
                    <w:rPr>
                      <w:shd w:val="clear" w:color="auto" w:fill="FFFFFF"/>
                    </w:rPr>
                    <w:t>0°</w:t>
                  </w:r>
                </w:p>
                <w:p w:rsidR="00C34909" w:rsidRDefault="00C34909" w:rsidP="001651DB">
                  <w:pPr>
                    <w:pStyle w:val="NoSpacing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72" style="position:absolute;margin-left:19.15pt;margin-top:166.2pt;width:87.75pt;height:43.5pt;z-index:251628544;visibility:visible;v-text-anchor:middle" strokecolor="#4f81bd" strokeweight="2pt">
            <v:textbox>
              <w:txbxContent>
                <w:p w:rsidR="00C34909" w:rsidRDefault="00C34909" w:rsidP="001651DB">
                  <w:pPr>
                    <w:pStyle w:val="NoSpacing"/>
                    <w:jc w:val="center"/>
                    <w:rPr>
                      <w:shd w:val="clear" w:color="auto" w:fill="FFFFFF"/>
                    </w:rPr>
                  </w:pPr>
                  <w:r>
                    <w:rPr>
                      <w:shd w:val="clear" w:color="auto" w:fill="FFFFFF"/>
                    </w:rPr>
                    <w:t>Doğru açı</w:t>
                  </w:r>
                </w:p>
                <w:p w:rsidR="00C34909" w:rsidRDefault="00C34909" w:rsidP="001651DB">
                  <w:pPr>
                    <w:pStyle w:val="NoSpacing"/>
                    <w:jc w:val="center"/>
                    <w:rPr>
                      <w:shd w:val="clear" w:color="auto" w:fill="FFFFFF"/>
                    </w:rPr>
                  </w:pPr>
                  <w:r w:rsidRPr="001651DB">
                    <w:rPr>
                      <w:shd w:val="clear" w:color="auto" w:fill="FFFFFF"/>
                    </w:rPr>
                    <w:t>Ölçüsü 180°</w:t>
                  </w:r>
                </w:p>
                <w:p w:rsidR="00C34909" w:rsidRDefault="00C34909" w:rsidP="001651DB">
                  <w:pPr>
                    <w:pStyle w:val="NoSpacing"/>
                    <w:rPr>
                      <w:shd w:val="clear" w:color="auto" w:fill="FFFFFF"/>
                    </w:rPr>
                  </w:pPr>
                </w:p>
                <w:p w:rsidR="00C34909" w:rsidRPr="00715309" w:rsidRDefault="00C34909" w:rsidP="001651DB">
                  <w:pPr>
                    <w:rPr>
                      <w:rFonts w:ascii="Cambria" w:hAnsi="Cambria" w:cs="Cambria"/>
                      <w:b/>
                      <w:bCs/>
                      <w:sz w:val="24"/>
                      <w:szCs w:val="24"/>
                      <w:shd w:val="clear" w:color="auto" w:fill="FFFFFF"/>
                    </w:rPr>
                  </w:pPr>
                </w:p>
                <w:p w:rsidR="00C34909" w:rsidRPr="00715309" w:rsidRDefault="00C34909" w:rsidP="001651DB">
                  <w:pPr>
                    <w:rPr>
                      <w:rFonts w:ascii="Cambria" w:hAnsi="Cambria" w:cs="Cambria"/>
                      <w:b/>
                      <w:bCs/>
                      <w:sz w:val="24"/>
                      <w:szCs w:val="24"/>
                      <w:shd w:val="clear" w:color="auto" w:fill="FFFFFF"/>
                    </w:rPr>
                  </w:pPr>
                </w:p>
                <w:p w:rsidR="00C34909" w:rsidRPr="00715309" w:rsidRDefault="00C34909" w:rsidP="001651DB">
                  <w:pPr>
                    <w:rPr>
                      <w:rFonts w:ascii="Cambria" w:hAnsi="Cambria" w:cs="Cambria"/>
                      <w:b/>
                      <w:bCs/>
                      <w:sz w:val="24"/>
                      <w:szCs w:val="24"/>
                      <w:shd w:val="clear" w:color="auto" w:fill="FFFFFF"/>
                    </w:rPr>
                  </w:pPr>
                </w:p>
                <w:p w:rsidR="00C34909" w:rsidRPr="00715309" w:rsidRDefault="00C34909" w:rsidP="001651DB">
                  <w:pPr>
                    <w:rPr>
                      <w:rFonts w:ascii="Cambria" w:hAnsi="Cambria" w:cs="Cambria"/>
                      <w:b/>
                      <w:bCs/>
                      <w:sz w:val="24"/>
                      <w:szCs w:val="24"/>
                      <w:shd w:val="clear" w:color="auto" w:fill="FFFFFF"/>
                    </w:rPr>
                  </w:pPr>
                </w:p>
                <w:p w:rsidR="00C34909" w:rsidRPr="00715309" w:rsidRDefault="00C34909" w:rsidP="001651DB">
                  <w:pPr>
                    <w:rPr>
                      <w:rFonts w:ascii="Cambria" w:hAnsi="Cambria" w:cs="Cambria"/>
                    </w:rPr>
                  </w:pPr>
                </w:p>
                <w:p w:rsidR="00C34909" w:rsidRDefault="00C34909" w:rsidP="001651DB">
                  <w:pPr>
                    <w:jc w:val="center"/>
                  </w:pPr>
                </w:p>
              </w:txbxContent>
            </v:textbox>
          </v:rect>
        </w:pict>
      </w:r>
      <w:r>
        <w:t xml:space="preserve">     </w:t>
      </w:r>
      <w:r>
        <w:tab/>
      </w:r>
    </w:p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Pr="004825BE" w:rsidRDefault="00C34909" w:rsidP="004825BE"/>
    <w:p w:rsidR="00C34909" w:rsidRDefault="00C34909" w:rsidP="004825BE">
      <w:pPr>
        <w:jc w:val="right"/>
      </w:pPr>
    </w:p>
    <w:p w:rsidR="00C34909" w:rsidRDefault="00C34909" w:rsidP="004825BE">
      <w:pPr>
        <w:jc w:val="right"/>
      </w:pPr>
    </w:p>
    <w:p w:rsidR="00C34909" w:rsidRDefault="00C34909" w:rsidP="004825BE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446" o:spid="_x0000_s1073" type="#_x0000_t62" style="position:absolute;margin-left:82.2pt;margin-top:13.2pt;width:211.5pt;height:41.25pt;z-index:251698176;visibility:visible;v-text-anchor:middle" adj="-1589,11371" strokecolor="#4f81bd" strokeweight="2pt">
            <v:textbox>
              <w:txbxContent>
                <w:p w:rsidR="00C34909" w:rsidRDefault="00C34909" w:rsidP="0000636C">
                  <w:pPr>
                    <w:pStyle w:val="NoSpacing"/>
                    <w:jc w:val="both"/>
                    <w:rPr>
                      <w:rFonts w:ascii="Arial Narrow" w:hAnsi="Arial Narrow" w:cs="Arial Narrow"/>
                      <w:b/>
                      <w:bCs/>
                      <w:noProof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noProof/>
                    </w:rPr>
                    <w:t xml:space="preserve">Soruları dikkatli oku.   </w:t>
                  </w:r>
                </w:p>
                <w:p w:rsidR="00C34909" w:rsidRDefault="00C34909" w:rsidP="000063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t>Her soru 6 puandır.</w:t>
                  </w:r>
                </w:p>
                <w:p w:rsidR="00C34909" w:rsidRDefault="00C34909" w:rsidP="0000636C">
                  <w:pPr>
                    <w:pStyle w:val="NoSpacing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6421" o:spid="_x0000_s1074" style="position:absolute;margin-left:310.95pt;margin-top:.45pt;width:249.75pt;height:803.25pt;z-index:251678720;visibility:visible;v-text-anchor:middle" strokecolor="#4f81bd" strokeweight="2pt">
            <v:textbox>
              <w:txbxContent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S6-)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>I. Karenin kenar uzunlukları birbirine eşittir.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II. Dikdörtgenin iç açıları toplamı </w:t>
                  </w:r>
                  <w:r w:rsidRPr="00715309">
                    <w:rPr>
                      <w:rFonts w:ascii="Arial" w:hAnsi="Arial" w:cs="Arial"/>
                      <w:color w:val="000000"/>
                    </w:rPr>
                    <w:t xml:space="preserve">180° 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>dir.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>III. Karenin her bir kenarı doğru parçası-dır.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>IV. Dikdörtgenin 2 köşegeni vardır.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A) I, II                          B) I, III, IV   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C) I, II ,III                    D) I, II, III, IV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S7)-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Yandaki dikdört- 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A                             D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gen için aşağıdaki 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İfadelerden hangisi 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u w:val="single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u w:val="single"/>
                    </w:rPr>
                    <w:t xml:space="preserve">Yanlıştır?                                    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  A) 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[AC] köşegendir. 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  B)  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AD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=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BC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  C)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DB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=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AB</w:t>
                  </w:r>
                  <w:r w:rsidRPr="00715309">
                    <w:rPr>
                      <w:rFonts w:ascii="Times New Roman" w:hAnsi="Times New Roman" w:cs="Times New Roman"/>
                      <w:sz w:val="26"/>
                      <w:szCs w:val="26"/>
                      <w:lang w:eastAsia="tr-TR"/>
                    </w:rPr>
                    <w:t>│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  D) 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ABCD dikdörtgeni 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B                            C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S8)-Aşağıdaki harflerden hangisinin simetri doğrusu çizilmemiştir?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144"/>
                      <w:szCs w:val="144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    A)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134"/>
                      <w:szCs w:val="134"/>
                    </w:rPr>
                    <w:t>E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144"/>
                      <w:szCs w:val="144"/>
                    </w:rPr>
                    <w:t xml:space="preserve">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           B) 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134"/>
                      <w:szCs w:val="134"/>
                    </w:rPr>
                    <w:t>F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144"/>
                      <w:szCs w:val="144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   C)    </w:t>
                  </w:r>
                  <w:r w:rsidRPr="00715309">
                    <w:rPr>
                      <w:b/>
                      <w:bCs/>
                      <w:sz w:val="134"/>
                      <w:szCs w:val="134"/>
                    </w:rPr>
                    <w:t>A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144"/>
                      <w:szCs w:val="144"/>
                    </w:rPr>
                    <w:t xml:space="preserve">  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D) 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134"/>
                      <w:szCs w:val="134"/>
                    </w:rPr>
                    <w:t>B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S9-) Aşağıdakilerden hangisi yanlış adlandırılmıştır?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A)                                      B)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 48</w:t>
                  </w:r>
                  <w:r w:rsidRPr="00715309">
                    <w:rPr>
                      <w:rFonts w:ascii="Arial" w:hAnsi="Arial" w:cs="Arial"/>
                      <w:color w:val="000000"/>
                    </w:rPr>
                    <w:t>°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Dar açı                                   Dik açı</w:t>
                  </w:r>
                </w:p>
                <w:p w:rsidR="00C34909" w:rsidRPr="00715309" w:rsidRDefault="00C34909" w:rsidP="004D75B9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C)                                         D)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                                                                              .              89</w:t>
                  </w:r>
                  <w:r w:rsidRPr="00715309">
                    <w:rPr>
                      <w:rFonts w:ascii="Arial" w:hAnsi="Arial" w:cs="Arial"/>
                      <w:color w:val="000000"/>
                    </w:rPr>
                    <w:t>°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                         </w:t>
                  </w:r>
                  <w:r w:rsidRPr="00715309">
                    <w:rPr>
                      <w:rFonts w:ascii="Arial" w:hAnsi="Arial" w:cs="Arial"/>
                      <w:color w:val="000000"/>
                    </w:rPr>
                    <w:t>180°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Geniş açı                              Doğru açı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S10)- Aşağıdakilerden hangisi ikiz kenar üçgendir? 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715309">
                    <w:rPr>
                      <w:noProof/>
                      <w:sz w:val="28"/>
                      <w:szCs w:val="28"/>
                      <w:lang w:eastAsia="tr-TR"/>
                    </w:rPr>
                    <w:pict>
                      <v:shape id="Resim 32" o:spid="_x0000_i1037" type="#_x0000_t75" style="width:52.5pt;height:81pt;visibility:visible">
                        <v:imagedata r:id="rId8" o:title=""/>
                      </v:shape>
                    </w:pic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715309">
                    <w:rPr>
                      <w:noProof/>
                      <w:sz w:val="28"/>
                      <w:szCs w:val="28"/>
                      <w:lang w:eastAsia="tr-TR"/>
                    </w:rPr>
                    <w:pict>
                      <v:shape id="Resim 33" o:spid="_x0000_i1038" type="#_x0000_t75" style="width:50.25pt;height:81pt;visibility:visible">
                        <v:imagedata r:id="rId9" o:title=""/>
                      </v:shape>
                    </w:pict>
                  </w:r>
                  <w:r w:rsidRPr="00715309">
                    <w:rPr>
                      <w:noProof/>
                      <w:sz w:val="28"/>
                      <w:szCs w:val="28"/>
                      <w:lang w:eastAsia="tr-TR"/>
                    </w:rPr>
                    <w:pict>
                      <v:shape id="Resim 34" o:spid="_x0000_i1039" type="#_x0000_t75" style="width:55.5pt;height:79.5pt;visibility:visible">
                        <v:imagedata r:id="rId10" o:title=""/>
                      </v:shape>
                    </w:pict>
                  </w:r>
                  <w:r w:rsidRPr="00715309">
                    <w:rPr>
                      <w:noProof/>
                      <w:sz w:val="28"/>
                      <w:szCs w:val="28"/>
                      <w:lang w:eastAsia="tr-TR"/>
                    </w:rPr>
                    <w:pict>
                      <v:shape id="Resim 35" o:spid="_x0000_i1040" type="#_x0000_t75" style="width:54.75pt;height:80.25pt;visibility:visible">
                        <v:imagedata r:id="rId11" o:title=""/>
                      </v:shape>
                    </w:pic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>A)                B)              C)               D)</w:t>
                  </w: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Pr="00715309" w:rsidRDefault="00C34909" w:rsidP="00AF2F38">
                  <w:pPr>
                    <w:pStyle w:val="NoSpacing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" o:spid="_x0000_s1075" style="position:absolute;margin-left:3.45pt;margin-top:.45pt;width:294pt;height:803.25pt;z-index:251666432;visibility:visible;v-text-anchor:middle" strokecolor="#4f81bd" strokeweight="2pt">
            <v:textbox>
              <w:txbxContent>
                <w:p w:rsidR="00C34909" w:rsidRPr="00715309" w:rsidRDefault="00C34909" w:rsidP="00675FCA">
                  <w:pPr>
                    <w:pStyle w:val="NoSpacing"/>
                    <w:rPr>
                      <w:rFonts w:ascii="Cambria" w:hAnsi="Cambria" w:cs="Cambria"/>
                      <w:sz w:val="24"/>
                      <w:szCs w:val="24"/>
                    </w:rPr>
                  </w:pPr>
                </w:p>
                <w:p w:rsidR="00C34909" w:rsidRPr="00715309" w:rsidRDefault="00C34909" w:rsidP="00675FCA">
                  <w:pPr>
                    <w:pStyle w:val="NoSpacing"/>
                    <w:rPr>
                      <w:rFonts w:ascii="Cambria" w:hAnsi="Cambria" w:cs="Cambria"/>
                      <w:sz w:val="24"/>
                      <w:szCs w:val="24"/>
                    </w:rPr>
                  </w:pPr>
                  <w:r w:rsidRPr="004B48E7">
                    <w:rPr>
                      <w:noProof/>
                      <w:lang w:eastAsia="tr-TR"/>
                    </w:rPr>
                    <w:pict>
                      <v:shape id="Resim 42" o:spid="_x0000_i1048" type="#_x0000_t75" style="width:60.75pt;height:35.25pt;visibility:visible">
                        <v:imagedata r:id="rId12" o:title=""/>
                      </v:shape>
                    </w:pict>
                  </w:r>
                </w:p>
                <w:p w:rsidR="00C34909" w:rsidRPr="00715309" w:rsidRDefault="00C34909" w:rsidP="00675FCA">
                  <w:pPr>
                    <w:pStyle w:val="NoSpacing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S1-)</w:t>
                  </w:r>
                </w:p>
                <w:p w:rsidR="00C34909" w:rsidRDefault="00C34909" w:rsidP="00675FCA">
                  <w:r>
                    <w:object w:dxaOrig="5005" w:dyaOrig="3735">
                      <v:shape id="_x0000_i1049" type="#_x0000_t75" style="width:92.25pt;height:67.5pt" o:ole="">
                        <v:imagedata r:id="rId13" o:title="" gain="25" blacklevel="-20972f"/>
                      </v:shape>
                      <o:OLEObject Type="Embed" ProgID="Msxml2.SAXXMLReader.5.0" ShapeID="_x0000_i1049" DrawAspect="Content" ObjectID="_1568405989" r:id="rId14"/>
                    </w:object>
                  </w: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Yandaki açının okunuşu aşağıdakilerden hangisi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>değildir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>?</w:t>
                  </w: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     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>A)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   Â Açısı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ab/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ab/>
                    <w:t xml:space="preserve">       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 xml:space="preserve">B)  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KÂM Açısı </w:t>
                  </w: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     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>C)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  AKM Açısı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ab/>
                    <w:t xml:space="preserve">                     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>D)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  MÂK Açısı</w:t>
                  </w: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</w:p>
                <w:p w:rsidR="00C34909" w:rsidRPr="00715309" w:rsidRDefault="00C34909" w:rsidP="00675FCA">
                  <w:pPr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>S2-)</w:t>
                  </w:r>
                  <w:r w:rsidRPr="00675FCA">
                    <w:rPr>
                      <w:rFonts w:ascii="Arial Narrow" w:hAnsi="Arial Narrow" w:cs="Arial Narrow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>Aşağıdakilerden hangisi yanlıştır?</w:t>
                  </w:r>
                </w:p>
                <w:p w:rsidR="00C34909" w:rsidRPr="00715309" w:rsidRDefault="00C34909" w:rsidP="00675FCA">
                  <w:pPr>
                    <w:spacing w:after="0" w:line="240" w:lineRule="auto"/>
                    <w:ind w:left="284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t xml:space="preserve">A) Ölçüsü 90 dereceden küçük olan açılara    dar açı denir. 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br/>
                    <w:t>B) Bütün kenarları eşit olan üçgen eşkenardır.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br/>
                    <w:t>C) Geniş açının en büyük derecesi 179 dur.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  <w:br/>
                    <w:t>D) Dik açının kenarları birbirine eşittir.</w:t>
                  </w:r>
                </w:p>
                <w:p w:rsidR="00C34909" w:rsidRPr="00715309" w:rsidRDefault="00C34909" w:rsidP="00675FCA">
                  <w:pPr>
                    <w:spacing w:after="0" w:line="240" w:lineRule="auto"/>
                    <w:ind w:left="284"/>
                    <w:rPr>
                      <w:rFonts w:ascii="Cambria" w:hAnsi="Cambria" w:cs="Cambria"/>
                      <w:sz w:val="26"/>
                      <w:szCs w:val="26"/>
                      <w:lang w:eastAsia="tr-TR"/>
                    </w:rPr>
                  </w:pP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>S3)</w:t>
                  </w:r>
                </w:p>
                <w:p w:rsidR="00C34909" w:rsidRPr="00675FCA" w:rsidRDefault="00C34909" w:rsidP="00675FC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</w:t>
                  </w:r>
                  <w:r w:rsidRPr="00675FCA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A                                                    </w:t>
                  </w:r>
                </w:p>
                <w:p w:rsidR="00C34909" w:rsidRPr="00675FCA" w:rsidRDefault="00C34909" w:rsidP="00675FC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75FCA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                                                             </w:t>
                  </w:r>
                </w:p>
                <w:p w:rsidR="00C34909" w:rsidRPr="00675FCA" w:rsidRDefault="00C34909" w:rsidP="00675FC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75FCA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             D                     </w:t>
                  </w:r>
                </w:p>
                <w:p w:rsidR="00C34909" w:rsidRPr="00675FCA" w:rsidRDefault="00C34909" w:rsidP="00675FC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C34909" w:rsidRPr="00675FCA" w:rsidRDefault="00C34909" w:rsidP="00675FC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C34909" w:rsidRPr="00675FCA" w:rsidRDefault="00C34909" w:rsidP="00675FC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75FCA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B                         C</w:t>
                  </w: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 xml:space="preserve">S4-) </w:t>
                  </w: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noProof/>
                      <w:sz w:val="26"/>
                      <w:szCs w:val="26"/>
                      <w:lang w:eastAsia="tr-TR"/>
                    </w:rPr>
                    <w:pict>
                      <v:shape id="Resim 16417" o:spid="_x0000_i1050" type="#_x0000_t75" style="width:111pt;height:76.5pt;visibility:visible">
                        <v:imagedata r:id="rId15" o:title="" gain="234057f" blacklevel="-17039f"/>
                      </v:shape>
                    </w:pict>
                  </w: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  <w:lang w:eastAsia="tr-TR"/>
                    </w:rPr>
                    <w:t>S5-)</w:t>
                  </w:r>
                </w:p>
                <w:p w:rsidR="00C34909" w:rsidRDefault="00C34909" w:rsidP="0038375B">
                  <w:r w:rsidRPr="004B48E7">
                    <w:rPr>
                      <w:noProof/>
                      <w:lang w:eastAsia="tr-TR"/>
                    </w:rPr>
                    <w:pict>
                      <v:shape id="Resim 5" o:spid="_x0000_i1051" type="#_x0000_t75" style="width:185.25pt;height:90.75pt;visibility:visible">
                        <v:imagedata r:id="rId16" o:title="" gain="468114f" blacklevel="-24248f"/>
                      </v:shape>
                    </w:pict>
                  </w:r>
                </w:p>
                <w:p w:rsidR="00C34909" w:rsidRPr="00715309" w:rsidRDefault="00C34909" w:rsidP="0038375B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 xml:space="preserve">Yukarıdakidaki FDE üçgeninde, </w:t>
                  </w:r>
                  <w:r w:rsidRPr="00715309">
                    <w:rPr>
                      <w:rFonts w:ascii="Cambria" w:hAnsi="Cambria" w:cs="Cambria"/>
                      <w:noProof/>
                      <w:color w:val="000000"/>
                      <w:sz w:val="26"/>
                      <w:szCs w:val="26"/>
                      <w:lang w:eastAsia="tr-TR"/>
                    </w:rPr>
                    <w:pict>
                      <v:shape id="Resim 6" o:spid="_x0000_i1052" type="#_x0000_t75" style="width:21pt;height:15.75pt;visibility:visible">
                        <v:imagedata r:id="rId17" o:title=""/>
                      </v:shape>
                    </w:pict>
                  </w: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>= 104° ve</w:t>
                  </w:r>
                </w:p>
                <w:p w:rsidR="00C34909" w:rsidRPr="00715309" w:rsidRDefault="00C34909" w:rsidP="0038375B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noProof/>
                      <w:color w:val="000000"/>
                      <w:sz w:val="26"/>
                      <w:szCs w:val="26"/>
                      <w:lang w:eastAsia="tr-TR"/>
                    </w:rPr>
                    <w:pict>
                      <v:shape id="Resim 7" o:spid="_x0000_i1053" type="#_x0000_t75" style="width:20.25pt;height:15.75pt;visibility:visible">
                        <v:imagedata r:id="rId18" o:title=""/>
                      </v:shape>
                    </w:pict>
                  </w: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 xml:space="preserve"> = 33°dir. Buna göre  </w:t>
                  </w:r>
                  <w:r w:rsidRPr="00715309">
                    <w:rPr>
                      <w:rFonts w:ascii="Cambria" w:hAnsi="Cambria" w:cs="Cambria"/>
                      <w:noProof/>
                      <w:color w:val="000000"/>
                      <w:sz w:val="26"/>
                      <w:szCs w:val="26"/>
                      <w:lang w:eastAsia="tr-TR"/>
                    </w:rPr>
                    <w:pict>
                      <v:shape id="Resim 16388" o:spid="_x0000_i1054" type="#_x0000_t75" style="width:23.25pt;height:15pt;visibility:visible">
                        <v:imagedata r:id="rId19" o:title=""/>
                      </v:shape>
                    </w:pict>
                  </w: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 xml:space="preserve"> açısı kaç derecedir?</w:t>
                  </w:r>
                </w:p>
                <w:p w:rsidR="00C34909" w:rsidRPr="00715309" w:rsidRDefault="00C34909" w:rsidP="0038375B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>A) 27</w:t>
                  </w: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ab/>
                  </w: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ab/>
                    <w:t>B) 37</w:t>
                  </w: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ab/>
                  </w: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ab/>
                    <w:t>C) 43</w:t>
                  </w: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ab/>
                  </w:r>
                  <w:r w:rsidRPr="00715309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ab/>
                    <w:t>D) 53</w:t>
                  </w:r>
                </w:p>
                <w:p w:rsidR="00C34909" w:rsidRDefault="00C34909" w:rsidP="0038375B"/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</w:txbxContent>
            </v:textbox>
          </v:rect>
        </w:pict>
      </w:r>
    </w:p>
    <w:p w:rsidR="00C34909" w:rsidRDefault="00C34909" w:rsidP="004825BE">
      <w:pPr>
        <w:jc w:val="right"/>
      </w:pPr>
    </w:p>
    <w:p w:rsidR="00C34909" w:rsidRDefault="00C34909" w:rsidP="004825BE">
      <w:pPr>
        <w:jc w:val="right"/>
      </w:pPr>
    </w:p>
    <w:p w:rsidR="00C34909" w:rsidRDefault="00C34909" w:rsidP="004825BE">
      <w:pPr>
        <w:jc w:val="right"/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6" type="#_x0000_t136" style="position:absolute;left:0;text-align:left;margin-left:-41.15pt;margin-top:346.65pt;width:691.45pt;height:12.75pt;rotation:270;z-index:-251662336" adj="10799" fillcolor="silver" strokecolor="blue">
            <v:shadow type="perspective" color="#c7dfd3" opacity="52429f" origin="-.5,-.5" offset="-26pt,-36pt" matrix="1.25,,,1.25"/>
            <v:textpath style="font-family:&quot;Shruti&quot;;font-size:12pt;v-text-kern:t" trim="t" fitpath="t" string=" 4/A Sınıfı MUSA GÜLDAL                    4/A Sınıfı MUSA GÜLDAL"/>
          </v:shape>
        </w:pict>
      </w:r>
    </w:p>
    <w:p w:rsidR="00C34909" w:rsidRDefault="00C34909" w:rsidP="004825BE">
      <w:pPr>
        <w:jc w:val="right"/>
      </w:pPr>
    </w:p>
    <w:p w:rsidR="00C34909" w:rsidRDefault="00C34909" w:rsidP="004825BE">
      <w:pPr>
        <w:jc w:val="right"/>
      </w:pPr>
    </w:p>
    <w:p w:rsidR="00C34909" w:rsidRDefault="00C34909" w:rsidP="004825BE">
      <w:pPr>
        <w:jc w:val="right"/>
      </w:pPr>
      <w:r>
        <w:rPr>
          <w:noProof/>
          <w:lang w:eastAsia="tr-TR"/>
        </w:rPr>
        <w:pict>
          <v:line id="Düz Bağlayıcı 16427" o:spid="_x0000_s1077" style="position:absolute;left:0;text-align:left;z-index:251681792;visibility:visible" from="462.45pt,21.8pt" to="540.45pt,141.0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426" o:spid="_x0000_s1078" style="position:absolute;left:0;text-align:left;flip:x;z-index:251680768;visibility:visible" from="462.45pt,21.8pt" to="540.45pt,141.0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6425" o:spid="_x0000_s1079" style="position:absolute;left:0;text-align:left;margin-left:462.45pt;margin-top:21.8pt;width:78pt;height:119.25pt;z-index:251679744;visibility:visible;v-text-anchor:middle" strokeweight="2pt"/>
        </w:pict>
      </w:r>
    </w:p>
    <w:p w:rsidR="00C34909" w:rsidRDefault="00C34909" w:rsidP="004825BE">
      <w:pPr>
        <w:jc w:val="right"/>
      </w:pPr>
    </w:p>
    <w:p w:rsidR="00C34909" w:rsidRDefault="00C34909" w:rsidP="004825BE">
      <w:pPr>
        <w:jc w:val="right"/>
      </w:pPr>
    </w:p>
    <w:p w:rsidR="00C34909" w:rsidRDefault="00C34909" w:rsidP="004825BE">
      <w:pPr>
        <w:jc w:val="right"/>
      </w:pPr>
    </w:p>
    <w:p w:rsidR="00C34909" w:rsidRDefault="00C34909" w:rsidP="004825BE">
      <w:pPr>
        <w:jc w:val="right"/>
      </w:pPr>
    </w:p>
    <w:p w:rsidR="00C34909" w:rsidRPr="004825BE" w:rsidRDefault="00C34909" w:rsidP="004825BE">
      <w:pPr>
        <w:jc w:val="right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428" o:spid="_x0000_s1080" type="#_x0000_t32" style="position:absolute;left:0;text-align:left;margin-left:334.2pt;margin-top:100.1pt;width:75pt;height:0;z-index:251682816;visibility:visible" strokeweight="2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6432" o:spid="_x0000_s1081" type="#_x0000_t32" style="position:absolute;left:0;text-align:left;margin-left:469.2pt;margin-top:103.85pt;width:63.75pt;height:0;z-index:251685888;visibility:visible" strokeweight="2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6431" o:spid="_x0000_s1082" type="#_x0000_t32" style="position:absolute;left:0;text-align:left;margin-left:465.45pt;margin-top:180.35pt;width:79.5pt;height:0;z-index:251684864;visibility:visible" strokeweight="2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16411" o:spid="_x0000_s1083" style="position:absolute;left:0;text-align:left;flip:y;z-index:251671552;visibility:visible" from="55.95pt,158.6pt" to="55.95pt,169.8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Düz Ok Bağlayıcısı 16434" o:spid="_x0000_s1084" type="#_x0000_t32" style="position:absolute;left:0;text-align:left;margin-left:342.45pt;margin-top:298.85pt;width:69pt;height:0;z-index:251687936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Blok Yay 16442" o:spid="_x0000_s1085" style="position:absolute;left:0;text-align:left;margin-left:496.2pt;margin-top:362.05pt;width:15.75pt;height:7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95250" path="m,47625c,21322,44777,,100013,v55236,,100013,21322,100013,47625l176213,47625v,-13152,-34116,-23813,-76200,-23813c57929,23812,23813,34473,23813,47625l,47625xe" fillcolor="#4f81bd" strokecolor="#243f60" strokeweight="2pt">
            <v:path arrowok="t" o:connecttype="custom" o:connectlocs="0,47625;100013,0;200026,47625;176213,47625;100013,23812;23813,47625;0,47625" o:connectangles="0,0,0,0,0,0,0"/>
          </v:shape>
        </w:pict>
      </w:r>
      <w:r>
        <w:rPr>
          <w:noProof/>
          <w:lang w:eastAsia="tr-TR"/>
        </w:rPr>
        <w:pict>
          <v:shape id="Düz Ok Bağlayıcısı 16440" o:spid="_x0000_s1086" type="#_x0000_t32" style="position:absolute;left:0;text-align:left;margin-left:447.4pt;margin-top:367.3pt;width:113.25pt;height:2.25pt;z-index:251694080;visibility:visible" strokeweight="2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Blok Yay 16443" o:spid="_x0000_s1087" style="position:absolute;left:0;text-align:left;margin-left:347.15pt;margin-top:357.75pt;width:15.1pt;height:6.4pt;rotation:-4027052fd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1770,81280" path="m,40640c,18195,42929,,95885,v52956,,95885,18195,95885,40640l171450,40640v,-11222,-33832,-20320,-75565,-20320c54152,20320,20320,29418,20320,40640l,40640xe" fillcolor="#4f81bd" strokecolor="#243f60" strokeweight="2pt">
            <v:path arrowok="t" o:connecttype="custom" o:connectlocs="0,40640;95885,0;191770,40640;171450,40640;95885,20320;20320,40640;0,40640" o:connectangles="0,0,0,0,0,0,0"/>
          </v:shape>
        </w:pict>
      </w:r>
      <w:r>
        <w:rPr>
          <w:noProof/>
          <w:lang w:eastAsia="tr-TR"/>
        </w:rPr>
        <w:pict>
          <v:shape id="Düz Ok Bağlayıcısı 16439" o:spid="_x0000_s1088" type="#_x0000_t32" style="position:absolute;left:0;text-align:left;margin-left:348.6pt;margin-top:365.6pt;width:55.5pt;height:0;z-index:251693056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6438" o:spid="_x0000_s1089" type="#_x0000_t32" style="position:absolute;left:0;text-align:left;margin-left:349pt;margin-top:316.85pt;width:0;height:48.75pt;flip:y;z-index:251692032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16437" o:spid="_x0000_s1090" style="position:absolute;left:0;text-align:left;margin-left:475.2pt;margin-top:289.2pt;width:11.25pt;height:9.75pt;z-index:251691008;visibility:visible;v-text-anchor:middle" strokeweight="2pt"/>
        </w:pict>
      </w:r>
      <w:r>
        <w:rPr>
          <w:noProof/>
          <w:lang w:eastAsia="tr-TR"/>
        </w:rPr>
        <w:pict>
          <v:shape id="Düz Ok Bağlayıcısı 16436" o:spid="_x0000_s1091" type="#_x0000_t32" style="position:absolute;left:0;text-align:left;margin-left:473.7pt;margin-top:298.35pt;width:71.25pt;height:0;z-index:251689984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6435" o:spid="_x0000_s1092" type="#_x0000_t32" style="position:absolute;left:0;text-align:left;margin-left:475.2pt;margin-top:241.85pt;width:0;height:54pt;flip:y;z-index:251688960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Blok Yay 16445" o:spid="_x0000_s1093" style="position:absolute;left:0;text-align:left;margin-left:351.45pt;margin-top:291.7pt;width:10.5pt;height:9.25pt;rotation:4163087fd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17475" path="m,58738c,26298,29851,,66675,v36824,,66675,26298,66675,58738l103981,58738v,-16220,-16702,-29369,-37306,-29369c46071,29369,29369,42518,29369,58738l,58738xe" fillcolor="#4f81bd" strokecolor="#243f60" strokeweight="2pt">
            <v:path arrowok="t" o:connecttype="custom" o:connectlocs="0,58738;66675,0;133350,58738;103981,58738;66675,29369;29369,58738;0,58738" o:connectangles="0,0,0,0,0,0,0"/>
          </v:shape>
        </w:pict>
      </w:r>
      <w:r>
        <w:rPr>
          <w:noProof/>
          <w:lang w:eastAsia="tr-TR"/>
        </w:rPr>
        <w:pict>
          <v:shape id="Düz Ok Bağlayıcısı 16433" o:spid="_x0000_s1094" type="#_x0000_t32" style="position:absolute;left:0;text-align:left;margin-left:342.45pt;margin-top:251.6pt;width:51pt;height:49.5pt;flip:y;z-index:251686912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6430" o:spid="_x0000_s1095" type="#_x0000_t32" style="position:absolute;left:0;text-align:left;margin-left:374.7pt;margin-top:139.1pt;width:0;height:81pt;z-index:251683840;visibility:visible" strokeweight="2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16420" o:spid="_x0000_s1096" style="position:absolute;left:0;text-align:left;flip:y;z-index:251677696;visibility:visible" from="23.7pt,206.6pt" to="108.45pt,259.1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6419" o:spid="_x0000_s1097" style="position:absolute;left:0;text-align:left;margin-left:130.2pt;margin-top:202.85pt;width:159pt;height:120pt;z-index:251676672;visibility:visible;v-text-anchor:middle" strokeweight="2pt">
            <v:textbox>
              <w:txbxContent>
                <w:p w:rsidR="00C34909" w:rsidRPr="00715309" w:rsidRDefault="00C34909" w:rsidP="00CE17F7">
                  <w:pPr>
                    <w:tabs>
                      <w:tab w:val="left" w:pos="1740"/>
                    </w:tabs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 xml:space="preserve"> NKLM dikdörtgeninin köşegeni aşağıdaki doğru parçalarından hangisidir?</w:t>
                  </w:r>
                </w:p>
                <w:p w:rsidR="00C34909" w:rsidRPr="00715309" w:rsidRDefault="00C34909" w:rsidP="00CE17F7">
                  <w:pPr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>A) [ KL ]</w:t>
                  </w: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ab/>
                    <w:t xml:space="preserve">     B) [ LM ]</w:t>
                  </w:r>
                </w:p>
                <w:p w:rsidR="00C34909" w:rsidRPr="00525CA9" w:rsidRDefault="00C34909" w:rsidP="00CE17F7">
                  <w:pPr>
                    <w:rPr>
                      <w:rFonts w:ascii="Arial" w:hAnsi="Arial" w:cs="Arial"/>
                    </w:rPr>
                  </w:pPr>
                  <w:r w:rsidRPr="00715309">
                    <w:rPr>
                      <w:rFonts w:ascii="Cambria" w:hAnsi="Cambria" w:cs="Cambria"/>
                      <w:sz w:val="26"/>
                      <w:szCs w:val="26"/>
                    </w:rPr>
                    <w:t>C) [ KM ]             D) [ NM ]</w:t>
                  </w:r>
                </w:p>
                <w:p w:rsidR="00C34909" w:rsidRDefault="00C34909" w:rsidP="00CE17F7"/>
                <w:p w:rsidR="00C34909" w:rsidRDefault="00C34909" w:rsidP="00CE17F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415" o:spid="_x0000_s1098" style="position:absolute;left:0;text-align:left;margin-left:154.95pt;margin-top:68.6pt;width:134.25pt;height:105pt;z-index:251674624;visibility:visible;v-text-anchor:middle" strokecolor="#4f81bd" strokeweight="2pt">
            <v:textbox>
              <w:txbxContent>
                <w:p w:rsidR="00C34909" w:rsidRPr="00715309" w:rsidRDefault="00C34909" w:rsidP="00675FCA">
                  <w:pPr>
                    <w:spacing w:after="0" w:line="240" w:lineRule="auto"/>
                    <w:rPr>
                      <w:rFonts w:ascii="Cambria" w:hAnsi="Cambria" w:cs="Cambria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715309">
                    <w:rPr>
                      <w:rFonts w:ascii="Cambria" w:hAnsi="Cambria" w:cs="Cambria"/>
                      <w:sz w:val="24"/>
                      <w:szCs w:val="24"/>
                    </w:rPr>
                    <w:t xml:space="preserve">Yandaki şekilde  s(ABD)=55  ise  s(DBC)=?             </w:t>
                  </w:r>
                </w:p>
                <w:p w:rsidR="00C34909" w:rsidRPr="00715309" w:rsidRDefault="00C34909" w:rsidP="00675FCA">
                  <w:pPr>
                    <w:pStyle w:val="NoSpacing"/>
                    <w:rPr>
                      <w:rFonts w:ascii="Cambria" w:hAnsi="Cambria" w:cs="Cambria"/>
                      <w:sz w:val="24"/>
                      <w:szCs w:val="24"/>
                    </w:rPr>
                  </w:pPr>
                </w:p>
                <w:p w:rsidR="00C34909" w:rsidRPr="00715309" w:rsidRDefault="00C34909" w:rsidP="00675FCA">
                  <w:pPr>
                    <w:pStyle w:val="NoSpacing"/>
                    <w:rPr>
                      <w:rFonts w:ascii="Cambria" w:hAnsi="Cambria" w:cs="Cambria"/>
                      <w:sz w:val="24"/>
                      <w:szCs w:val="24"/>
                    </w:rPr>
                  </w:pPr>
                  <w:r w:rsidRPr="00715309">
                    <w:rPr>
                      <w:rFonts w:ascii="Cambria" w:hAnsi="Cambria" w:cs="Cambria"/>
                      <w:sz w:val="24"/>
                      <w:szCs w:val="24"/>
                    </w:rPr>
                    <w:t>A) 35                     B) 45                   C) 55                     D) 90</w:t>
                  </w:r>
                </w:p>
                <w:p w:rsidR="00C34909" w:rsidRPr="00715309" w:rsidRDefault="00C34909" w:rsidP="00675FCA">
                  <w:pPr>
                    <w:jc w:val="center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C34909" w:rsidRDefault="00C34909" w:rsidP="00675FCA">
                  <w:pPr>
                    <w:jc w:val="center"/>
                  </w:pPr>
                </w:p>
                <w:p w:rsidR="00C34909" w:rsidRDefault="00C34909" w:rsidP="00675FCA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6416" o:spid="_x0000_s1099" style="position:absolute;left:0;text-align:left;z-index:251675648;visibility:visible" from="130.2pt,165.35pt" to="130.2pt,180.35pt" strokecolor="#4579b8"/>
        </w:pict>
      </w:r>
      <w:r>
        <w:rPr>
          <w:noProof/>
          <w:lang w:eastAsia="tr-TR"/>
        </w:rPr>
        <w:pict>
          <v:line id="Düz Bağlayıcı 16412" o:spid="_x0000_s1100" style="position:absolute;left:0;text-align:left;z-index:251672576;visibility:visible" from="39.45pt,93.35pt" to="49.95pt,93.35pt" strokecolor="#4579b8"/>
        </w:pict>
      </w:r>
      <w:r>
        <w:rPr>
          <w:noProof/>
          <w:lang w:eastAsia="tr-TR"/>
        </w:rPr>
        <w:pict>
          <v:line id="Düz Bağlayıcı 16413" o:spid="_x0000_s1101" style="position:absolute;left:0;text-align:left;z-index:251673600;visibility:visible" from="116.7pt,109.1pt" to="123.45pt,118.85pt" strokecolor="#4579b8"/>
        </w:pict>
      </w:r>
      <w:r>
        <w:rPr>
          <w:noProof/>
          <w:lang w:eastAsia="tr-TR"/>
        </w:rPr>
        <w:pict>
          <v:line id="Düz Bağlayıcı 16393" o:spid="_x0000_s1102" style="position:absolute;left:0;text-align:left;z-index:251670528;visibility:visible" from="45.45pt,158.6pt" to="55.95pt,158.6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Düz Ok Bağlayıcısı 16391" o:spid="_x0000_s1103" type="#_x0000_t32" style="position:absolute;left:0;text-align:left;margin-left:44.65pt;margin-top:170.6pt;width:93.75pt;height:0;z-index:251669504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6390" o:spid="_x0000_s1104" type="#_x0000_t32" style="position:absolute;left:0;text-align:left;margin-left:44.7pt;margin-top:109.1pt;width:85.5pt;height:60.75pt;flip:y;z-index:251668480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6389" o:spid="_x0000_s1105" type="#_x0000_t32" style="position:absolute;left:0;text-align:left;margin-left:44.7pt;margin-top:80.6pt;width:.75pt;height:89.25pt;flip:y;z-index:251667456;visibility:visible" strokeweight="2pt">
            <v:stroke endarrow="open"/>
            <v:shadow on="t" color="black" opacity="24903f" origin=",.5" offset="0,.55556mm"/>
          </v:shape>
        </w:pict>
      </w:r>
    </w:p>
    <w:sectPr w:rsidR="00C34909" w:rsidRPr="004825BE" w:rsidSect="00E96D6B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D6B"/>
    <w:rsid w:val="0000636C"/>
    <w:rsid w:val="00021DE8"/>
    <w:rsid w:val="00022436"/>
    <w:rsid w:val="00032487"/>
    <w:rsid w:val="0004167B"/>
    <w:rsid w:val="00044D3C"/>
    <w:rsid w:val="00094B0B"/>
    <w:rsid w:val="000C6A22"/>
    <w:rsid w:val="000E431C"/>
    <w:rsid w:val="000E5617"/>
    <w:rsid w:val="000E6663"/>
    <w:rsid w:val="00102687"/>
    <w:rsid w:val="00114491"/>
    <w:rsid w:val="001354FB"/>
    <w:rsid w:val="00136DB6"/>
    <w:rsid w:val="00142725"/>
    <w:rsid w:val="00146557"/>
    <w:rsid w:val="00153F8C"/>
    <w:rsid w:val="00161369"/>
    <w:rsid w:val="001651DB"/>
    <w:rsid w:val="00192ADA"/>
    <w:rsid w:val="00194E49"/>
    <w:rsid w:val="001A1E07"/>
    <w:rsid w:val="001B1FF5"/>
    <w:rsid w:val="001C6763"/>
    <w:rsid w:val="001E79B9"/>
    <w:rsid w:val="001E7EAD"/>
    <w:rsid w:val="001F23D6"/>
    <w:rsid w:val="00216BE6"/>
    <w:rsid w:val="00222F0C"/>
    <w:rsid w:val="00245891"/>
    <w:rsid w:val="0025327A"/>
    <w:rsid w:val="00284D2B"/>
    <w:rsid w:val="00287728"/>
    <w:rsid w:val="002A179E"/>
    <w:rsid w:val="002B0DED"/>
    <w:rsid w:val="002B3872"/>
    <w:rsid w:val="002C16D4"/>
    <w:rsid w:val="002E6859"/>
    <w:rsid w:val="002F49F3"/>
    <w:rsid w:val="00323A46"/>
    <w:rsid w:val="00327DD4"/>
    <w:rsid w:val="003344B3"/>
    <w:rsid w:val="003513A4"/>
    <w:rsid w:val="00376A35"/>
    <w:rsid w:val="0038375B"/>
    <w:rsid w:val="003B449B"/>
    <w:rsid w:val="003C57C6"/>
    <w:rsid w:val="003E7A5F"/>
    <w:rsid w:val="004242F1"/>
    <w:rsid w:val="004825BE"/>
    <w:rsid w:val="0048556E"/>
    <w:rsid w:val="004B48E7"/>
    <w:rsid w:val="004D75B9"/>
    <w:rsid w:val="004E40CE"/>
    <w:rsid w:val="004E7C3E"/>
    <w:rsid w:val="00502EE0"/>
    <w:rsid w:val="00524659"/>
    <w:rsid w:val="00525CA9"/>
    <w:rsid w:val="00563B2B"/>
    <w:rsid w:val="00565902"/>
    <w:rsid w:val="005B72DE"/>
    <w:rsid w:val="00604552"/>
    <w:rsid w:val="006102D7"/>
    <w:rsid w:val="00610F7A"/>
    <w:rsid w:val="00660E43"/>
    <w:rsid w:val="00675FCA"/>
    <w:rsid w:val="006847ED"/>
    <w:rsid w:val="006A7577"/>
    <w:rsid w:val="006B2038"/>
    <w:rsid w:val="006D222B"/>
    <w:rsid w:val="006E53C1"/>
    <w:rsid w:val="00700027"/>
    <w:rsid w:val="00715309"/>
    <w:rsid w:val="00724A30"/>
    <w:rsid w:val="007866DF"/>
    <w:rsid w:val="007D00DD"/>
    <w:rsid w:val="007E6E30"/>
    <w:rsid w:val="007F684B"/>
    <w:rsid w:val="00871480"/>
    <w:rsid w:val="008812C6"/>
    <w:rsid w:val="008A5919"/>
    <w:rsid w:val="008E6B96"/>
    <w:rsid w:val="008F52F6"/>
    <w:rsid w:val="00900E7B"/>
    <w:rsid w:val="009061ED"/>
    <w:rsid w:val="0099529C"/>
    <w:rsid w:val="009A4A65"/>
    <w:rsid w:val="009B1AF3"/>
    <w:rsid w:val="009C3DD2"/>
    <w:rsid w:val="009D3703"/>
    <w:rsid w:val="00A40911"/>
    <w:rsid w:val="00A446E3"/>
    <w:rsid w:val="00A5273D"/>
    <w:rsid w:val="00A552DD"/>
    <w:rsid w:val="00A671CC"/>
    <w:rsid w:val="00A872A6"/>
    <w:rsid w:val="00A963F6"/>
    <w:rsid w:val="00AB43AA"/>
    <w:rsid w:val="00AF2F38"/>
    <w:rsid w:val="00B01455"/>
    <w:rsid w:val="00B5724E"/>
    <w:rsid w:val="00B607A0"/>
    <w:rsid w:val="00B64F86"/>
    <w:rsid w:val="00C13E05"/>
    <w:rsid w:val="00C34909"/>
    <w:rsid w:val="00C7710B"/>
    <w:rsid w:val="00CA4742"/>
    <w:rsid w:val="00CE17F7"/>
    <w:rsid w:val="00D5235B"/>
    <w:rsid w:val="00DB0DFF"/>
    <w:rsid w:val="00DD35A0"/>
    <w:rsid w:val="00DE541E"/>
    <w:rsid w:val="00E13A9D"/>
    <w:rsid w:val="00E26EEF"/>
    <w:rsid w:val="00E701D8"/>
    <w:rsid w:val="00E7503E"/>
    <w:rsid w:val="00E96D6B"/>
    <w:rsid w:val="00EB5B7C"/>
    <w:rsid w:val="00EF3FC6"/>
    <w:rsid w:val="00F174DA"/>
    <w:rsid w:val="00F22BE6"/>
    <w:rsid w:val="00F258A6"/>
    <w:rsid w:val="00F54AE9"/>
    <w:rsid w:val="00F947F5"/>
    <w:rsid w:val="00F94E7E"/>
    <w:rsid w:val="00F952A3"/>
    <w:rsid w:val="00FA4004"/>
    <w:rsid w:val="00FC3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6D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6D6B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6D6B"/>
    <w:rPr>
      <w:rFonts w:ascii="Cambria" w:hAnsi="Cambria" w:cs="Cambria"/>
      <w:b/>
      <w:bCs/>
      <w:color w:val="365F91"/>
      <w:sz w:val="28"/>
      <w:szCs w:val="28"/>
    </w:rPr>
  </w:style>
  <w:style w:type="paragraph" w:styleId="NoSpacing">
    <w:name w:val="No Spacing"/>
    <w:link w:val="NoSpacingChar"/>
    <w:uiPriority w:val="99"/>
    <w:qFormat/>
    <w:rsid w:val="00E96D6B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2F0C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0636C"/>
    <w:rPr>
      <w:sz w:val="22"/>
      <w:szCs w:val="22"/>
      <w:lang w:val="tr-TR" w:eastAsia="en-US"/>
    </w:rPr>
  </w:style>
  <w:style w:type="character" w:styleId="Hyperlink">
    <w:name w:val="Hyperlink"/>
    <w:basedOn w:val="DefaultParagraphFont"/>
    <w:uiPriority w:val="99"/>
    <w:semiHidden/>
    <w:rsid w:val="00B64F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33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wmf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emf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31</Words>
  <Characters>177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subject/>
  <dc:creator>DELL</dc:creator>
  <cp:keywords/>
  <dc:description/>
  <cp:lastModifiedBy>Edanur</cp:lastModifiedBy>
  <cp:revision>2</cp:revision>
  <cp:lastPrinted>2016-11-08T12:01:00Z</cp:lastPrinted>
  <dcterms:created xsi:type="dcterms:W3CDTF">2017-10-01T21:33:00Z</dcterms:created>
  <dcterms:modified xsi:type="dcterms:W3CDTF">2017-10-01T21:33:00Z</dcterms:modified>
</cp:coreProperties>
</file>