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3A" w:rsidRDefault="00A95E3A" w:rsidP="00855625">
      <w:pPr>
        <w:jc w:val="center"/>
        <w:rPr>
          <w:rFonts w:ascii="Times New Roman" w:hAnsi="Times New Roman" w:cs="Times New Roman"/>
        </w:rPr>
      </w:pPr>
      <w:r w:rsidRPr="00855625">
        <w:rPr>
          <w:rFonts w:ascii="Times New Roman" w:hAnsi="Times New Roman" w:cs="Times New Roman"/>
        </w:rPr>
        <w:t>SORULAR</w:t>
      </w:r>
    </w:p>
    <w:p w:rsidR="00A95E3A" w:rsidRPr="00855625" w:rsidRDefault="00A95E3A" w:rsidP="0085562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55625">
        <w:rPr>
          <w:rFonts w:ascii="Times New Roman" w:hAnsi="Times New Roman" w:cs="Times New Roman"/>
          <w:b/>
          <w:bCs/>
        </w:rPr>
        <w:t>Aşağıdaki boş</w:t>
      </w:r>
      <w:r>
        <w:rPr>
          <w:rFonts w:ascii="Times New Roman" w:hAnsi="Times New Roman" w:cs="Times New Roman"/>
          <w:b/>
          <w:bCs/>
        </w:rPr>
        <w:t>lukları dolduralım</w:t>
      </w:r>
      <w:r w:rsidRPr="00855625">
        <w:rPr>
          <w:rFonts w:ascii="Times New Roman" w:hAnsi="Times New Roman" w:cs="Times New Roman"/>
          <w:b/>
          <w:bCs/>
        </w:rPr>
        <w:t>.</w:t>
      </w:r>
      <w:r w:rsidRPr="00855625">
        <w:rPr>
          <w:rFonts w:ascii="Times New Roman" w:hAnsi="Times New Roman" w:cs="Times New Roman"/>
          <w:b/>
          <w:bCs/>
          <w:sz w:val="24"/>
          <w:szCs w:val="24"/>
        </w:rPr>
        <w:t xml:space="preserve"> (10x2= 20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98"/>
      </w:tblGrid>
      <w:tr w:rsidR="00A95E3A" w:rsidRPr="00FA4FB7">
        <w:tc>
          <w:tcPr>
            <w:tcW w:w="10912" w:type="dxa"/>
          </w:tcPr>
          <w:p w:rsidR="00A95E3A" w:rsidRPr="00FA4FB7" w:rsidRDefault="00A95E3A" w:rsidP="00FA4FB7">
            <w:pPr>
              <w:tabs>
                <w:tab w:val="right" w:pos="10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4F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iki – 140° –  iletki –  90° – dar  –  179°-ikizkenar – dik açılı – dar açılı</w:t>
            </w:r>
            <w:r w:rsidRPr="00FA4F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</w:tr>
    </w:tbl>
    <w:p w:rsidR="00A95E3A" w:rsidRPr="00FA0243" w:rsidRDefault="00A95E3A" w:rsidP="00855625">
      <w:pPr>
        <w:spacing w:after="12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A0243">
        <w:rPr>
          <w:rFonts w:ascii="Times New Roman" w:hAnsi="Times New Roman" w:cs="Times New Roman"/>
          <w:b/>
          <w:bCs/>
          <w:sz w:val="24"/>
          <w:szCs w:val="24"/>
        </w:rPr>
        <w:t xml:space="preserve">A.  </w:t>
      </w:r>
      <w:r w:rsidRPr="00FA0243">
        <w:rPr>
          <w:rFonts w:ascii="Times New Roman" w:hAnsi="Times New Roman" w:cs="Times New Roman"/>
          <w:sz w:val="24"/>
          <w:szCs w:val="24"/>
        </w:rPr>
        <w:t xml:space="preserve">Açıları </w:t>
      </w:r>
      <w:r>
        <w:rPr>
          <w:rFonts w:ascii="Times New Roman" w:hAnsi="Times New Roman" w:cs="Times New Roman"/>
          <w:sz w:val="24"/>
          <w:szCs w:val="24"/>
        </w:rPr>
        <w:t xml:space="preserve"> ölçmek için…….…</w:t>
      </w:r>
      <w:r w:rsidRPr="00FA0243">
        <w:rPr>
          <w:rFonts w:ascii="Times New Roman" w:hAnsi="Times New Roman" w:cs="Times New Roman"/>
          <w:sz w:val="24"/>
          <w:szCs w:val="24"/>
        </w:rPr>
        <w:t xml:space="preserve">kullanırız.                                                                                                                                                               </w:t>
      </w:r>
    </w:p>
    <w:p w:rsidR="00A95E3A" w:rsidRPr="00FA0243" w:rsidRDefault="00A95E3A" w:rsidP="00855625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FA0243">
        <w:rPr>
          <w:rFonts w:ascii="Times New Roman" w:hAnsi="Times New Roman" w:cs="Times New Roman"/>
          <w:b/>
          <w:bCs/>
          <w:sz w:val="24"/>
          <w:szCs w:val="24"/>
        </w:rPr>
        <w:t xml:space="preserve">B.  </w:t>
      </w:r>
      <w:r w:rsidRPr="00FA0243">
        <w:rPr>
          <w:rFonts w:ascii="Times New Roman" w:hAnsi="Times New Roman" w:cs="Times New Roman"/>
          <w:sz w:val="24"/>
          <w:szCs w:val="24"/>
        </w:rPr>
        <w:t>Bir dik açıya 50°</w:t>
      </w:r>
      <w:r>
        <w:rPr>
          <w:rFonts w:ascii="Times New Roman" w:hAnsi="Times New Roman" w:cs="Times New Roman"/>
          <w:sz w:val="24"/>
          <w:szCs w:val="24"/>
        </w:rPr>
        <w:t xml:space="preserve"> eklediğimizde…….</w:t>
      </w:r>
      <w:r w:rsidRPr="00FA0243">
        <w:rPr>
          <w:rFonts w:ascii="Times New Roman" w:hAnsi="Times New Roman" w:cs="Times New Roman"/>
          <w:sz w:val="24"/>
          <w:szCs w:val="24"/>
        </w:rPr>
        <w:t xml:space="preserve">° olur. </w:t>
      </w:r>
    </w:p>
    <w:p w:rsidR="00A95E3A" w:rsidRPr="00FA0243" w:rsidRDefault="00A95E3A" w:rsidP="00855625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Ölçüsü  ……</w:t>
      </w:r>
      <w:r w:rsidRPr="00FA0243">
        <w:rPr>
          <w:rFonts w:ascii="Times New Roman" w:hAnsi="Times New Roman" w:cs="Times New Roman"/>
          <w:sz w:val="24"/>
          <w:szCs w:val="24"/>
        </w:rPr>
        <w:t xml:space="preserve">küçük olan açılara dar açı denir. </w:t>
      </w:r>
    </w:p>
    <w:p w:rsidR="00A95E3A" w:rsidRPr="00FA0243" w:rsidRDefault="00A95E3A" w:rsidP="00855625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Ç. </w:t>
      </w:r>
      <w:r>
        <w:rPr>
          <w:rFonts w:ascii="Times New Roman" w:hAnsi="Times New Roman" w:cs="Times New Roman"/>
          <w:sz w:val="24"/>
          <w:szCs w:val="24"/>
        </w:rPr>
        <w:t>En büyük geniş açı…</w:t>
      </w:r>
      <w:r w:rsidRPr="00FA0243">
        <w:rPr>
          <w:rFonts w:ascii="Times New Roman" w:hAnsi="Times New Roman" w:cs="Times New Roman"/>
          <w:sz w:val="24"/>
          <w:szCs w:val="24"/>
        </w:rPr>
        <w:t xml:space="preserve">……..derecedir. </w:t>
      </w:r>
    </w:p>
    <w:p w:rsidR="00A95E3A" w:rsidRPr="00FA0243" w:rsidRDefault="00A95E3A" w:rsidP="00855625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A0243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 w:rsidRPr="00FA0243">
        <w:rPr>
          <w:rFonts w:ascii="Times New Roman" w:hAnsi="Times New Roman" w:cs="Times New Roman"/>
          <w:sz w:val="24"/>
          <w:szCs w:val="24"/>
        </w:rPr>
        <w:t>Ölçüsü 0</w:t>
      </w:r>
      <w:r w:rsidRPr="00FA0243">
        <w:rPr>
          <w:rFonts w:ascii="Times New Roman" w:hAnsi="Times New Roman" w:cs="Times New Roman"/>
          <w:sz w:val="24"/>
          <w:szCs w:val="24"/>
          <w:vertAlign w:val="superscript"/>
        </w:rPr>
        <w:t xml:space="preserve">o  </w:t>
      </w:r>
      <w:r w:rsidRPr="00FA0243">
        <w:rPr>
          <w:rFonts w:ascii="Times New Roman" w:hAnsi="Times New Roman" w:cs="Times New Roman"/>
          <w:sz w:val="24"/>
          <w:szCs w:val="24"/>
        </w:rPr>
        <w:t xml:space="preserve">ile  90 </w:t>
      </w:r>
      <w:r w:rsidRPr="00FA0243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FA0243">
        <w:rPr>
          <w:rFonts w:ascii="Times New Roman" w:hAnsi="Times New Roman" w:cs="Times New Roman"/>
          <w:sz w:val="24"/>
          <w:szCs w:val="24"/>
        </w:rPr>
        <w:t xml:space="preserve">  arasındaki açılara …………açı denir.                                                          </w:t>
      </w:r>
    </w:p>
    <w:p w:rsidR="00A95E3A" w:rsidRPr="00FA0243" w:rsidRDefault="00A95E3A" w:rsidP="0085562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</w:t>
      </w:r>
      <w:r w:rsidRPr="00FA024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.  </w:t>
      </w:r>
      <w:r w:rsidRPr="00FA0243">
        <w:rPr>
          <w:rFonts w:ascii="Times New Roman" w:hAnsi="Times New Roman" w:cs="Times New Roman"/>
          <w:sz w:val="24"/>
          <w:szCs w:val="24"/>
          <w:lang w:eastAsia="tr-TR"/>
        </w:rPr>
        <w:t>Bir dikdörtgenin ……..tane köşegeni vardır.</w:t>
      </w:r>
    </w:p>
    <w:p w:rsidR="00A95E3A" w:rsidRDefault="00A95E3A" w:rsidP="00855625">
      <w:pPr>
        <w:rPr>
          <w:rFonts w:ascii="Times New Roman" w:hAnsi="Times New Roman" w:cs="Times New Roman"/>
          <w:sz w:val="24"/>
          <w:szCs w:val="24"/>
        </w:rPr>
      </w:pPr>
      <w:r w:rsidRPr="000355A7">
        <w:rPr>
          <w:rFonts w:ascii="Times New Roman" w:hAnsi="Times New Roman" w:cs="Times New Roman"/>
          <w:b/>
          <w:bCs/>
          <w:sz w:val="24"/>
          <w:szCs w:val="24"/>
        </w:rPr>
        <w:t>F.</w:t>
      </w:r>
      <w:r>
        <w:rPr>
          <w:rFonts w:ascii="Times New Roman" w:hAnsi="Times New Roman" w:cs="Times New Roman"/>
          <w:sz w:val="24"/>
          <w:szCs w:val="24"/>
        </w:rPr>
        <w:t>Bütün açıları dar açı olan üçgenlere ……………üçgen denir.</w:t>
      </w:r>
    </w:p>
    <w:p w:rsidR="00A95E3A" w:rsidRPr="000355A7" w:rsidRDefault="00A95E3A" w:rsidP="00855625">
      <w:pPr>
        <w:rPr>
          <w:rFonts w:ascii="Times New Roman" w:hAnsi="Times New Roman" w:cs="Times New Roman"/>
          <w:sz w:val="24"/>
          <w:szCs w:val="24"/>
        </w:rPr>
      </w:pPr>
      <w:r w:rsidRPr="000355A7">
        <w:rPr>
          <w:rFonts w:ascii="Times New Roman" w:hAnsi="Times New Roman" w:cs="Times New Roman"/>
          <w:b/>
          <w:bCs/>
          <w:sz w:val="24"/>
          <w:szCs w:val="24"/>
        </w:rPr>
        <w:t>G.</w:t>
      </w:r>
      <w:r>
        <w:rPr>
          <w:rFonts w:ascii="Times New Roman" w:hAnsi="Times New Roman" w:cs="Times New Roman"/>
          <w:sz w:val="24"/>
          <w:szCs w:val="24"/>
        </w:rPr>
        <w:t xml:space="preserve"> İki kenarının uzunluğu birbirine eşit </w:t>
      </w:r>
      <w:r w:rsidRPr="000355A7">
        <w:rPr>
          <w:rFonts w:ascii="Times New Roman" w:hAnsi="Times New Roman" w:cs="Times New Roman"/>
          <w:sz w:val="24"/>
          <w:szCs w:val="24"/>
        </w:rPr>
        <w:t>olan üçgenlere …………..üçgen denir.</w:t>
      </w:r>
    </w:p>
    <w:p w:rsidR="00A95E3A" w:rsidRPr="000355A7" w:rsidRDefault="00A95E3A" w:rsidP="00855625">
      <w:pPr>
        <w:rPr>
          <w:rFonts w:ascii="Times New Roman" w:hAnsi="Times New Roman" w:cs="Times New Roman"/>
          <w:sz w:val="24"/>
          <w:szCs w:val="24"/>
        </w:rPr>
      </w:pPr>
      <w:r w:rsidRPr="000355A7">
        <w:rPr>
          <w:rFonts w:ascii="Times New Roman" w:hAnsi="Times New Roman" w:cs="Times New Roman"/>
          <w:b/>
          <w:bCs/>
          <w:sz w:val="24"/>
          <w:szCs w:val="24"/>
        </w:rPr>
        <w:t xml:space="preserve">Ğ. </w:t>
      </w:r>
      <w:r w:rsidRPr="000355A7">
        <w:rPr>
          <w:rFonts w:ascii="Times New Roman" w:hAnsi="Times New Roman" w:cs="Times New Roman"/>
          <w:sz w:val="24"/>
          <w:szCs w:val="24"/>
        </w:rPr>
        <w:t>Bir açısının ölçüsü 90</w:t>
      </w:r>
      <w:r w:rsidRPr="000355A7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 w:rsidRPr="000355A7">
        <w:rPr>
          <w:rFonts w:ascii="Times New Roman" w:hAnsi="Times New Roman" w:cs="Times New Roman"/>
          <w:sz w:val="24"/>
          <w:szCs w:val="24"/>
        </w:rPr>
        <w:t>olan üçgenlere ………………üçgen denir.</w:t>
      </w:r>
    </w:p>
    <w:p w:rsidR="00A95E3A" w:rsidRPr="000355A7" w:rsidRDefault="00A95E3A" w:rsidP="000355A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group id="Grup 6" o:spid="_x0000_s1026" style="position:absolute;margin-left:134.3pt;margin-top:32.4pt;width:53.85pt;height:45pt;z-index:251651072" coordorigin="747,5351" coordsize="1080,900">
            <v:line id="Line 7" o:spid="_x0000_s1027" style="position:absolute;flip:y;visibility:visible" from="750,5351" to="750,6251" o:connectortype="straight">
              <v:stroke endarrow="block"/>
            </v:line>
            <v:line id="Line 8" o:spid="_x0000_s1028" style="position:absolute;visibility:visible" from="747,6251" to="1827,6251" o:connectortype="straight">
              <v:stroke endarrow="block"/>
            </v:line>
          </v:group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0355A7">
        <w:rPr>
          <w:rFonts w:ascii="Times New Roman" w:hAnsi="Times New Roman" w:cs="Times New Roman"/>
          <w:sz w:val="24"/>
          <w:szCs w:val="24"/>
        </w:rPr>
        <w:t xml:space="preserve">Aşağıda verilen açıların çeşitlerini  altlarına yazınız verilmiştir? </w:t>
      </w:r>
      <w:r w:rsidRPr="000355A7">
        <w:rPr>
          <w:rFonts w:ascii="Times New Roman" w:hAnsi="Times New Roman" w:cs="Times New Roman"/>
          <w:b/>
          <w:bCs/>
          <w:sz w:val="24"/>
          <w:szCs w:val="24"/>
        </w:rPr>
        <w:t xml:space="preserve">(4 puan) </w:t>
      </w:r>
    </w:p>
    <w:p w:rsidR="00A95E3A" w:rsidRPr="000355A7" w:rsidRDefault="00A95E3A" w:rsidP="000355A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group id="Grup 3" o:spid="_x0000_s1029" style="position:absolute;margin-left:14.85pt;margin-top:4.55pt;width:54pt;height:27pt;z-index:251650048" coordorigin="1107,3191" coordsize="1801,900">
            <v:line id="Line 4" o:spid="_x0000_s1030" style="position:absolute;visibility:visible" from="1107,4091" to="2908,4091" o:connectortype="straight">
              <v:stroke endarrow="block"/>
            </v:line>
            <v:line id="Line 5" o:spid="_x0000_s1031" style="position:absolute;flip:y;visibility:visible" from="1107,3191" to="2727,4091" o:connectortype="straight">
              <v:stroke endarrow="block"/>
            </v:line>
          </v:group>
        </w:pict>
      </w:r>
    </w:p>
    <w:p w:rsidR="00A95E3A" w:rsidRPr="000355A7" w:rsidRDefault="00A95E3A" w:rsidP="000355A7">
      <w:pPr>
        <w:tabs>
          <w:tab w:val="left" w:pos="8370"/>
        </w:tabs>
        <w:rPr>
          <w:rFonts w:ascii="Times New Roman" w:hAnsi="Times New Roman" w:cs="Times New Roman"/>
          <w:sz w:val="24"/>
          <w:szCs w:val="24"/>
        </w:rPr>
      </w:pPr>
      <w:r w:rsidRPr="000355A7">
        <w:rPr>
          <w:rFonts w:ascii="Times New Roman" w:hAnsi="Times New Roman" w:cs="Times New Roman"/>
          <w:sz w:val="24"/>
          <w:szCs w:val="24"/>
        </w:rPr>
        <w:tab/>
      </w:r>
    </w:p>
    <w:p w:rsidR="00A95E3A" w:rsidRPr="000355A7" w:rsidRDefault="00A95E3A" w:rsidP="000355A7">
      <w:pPr>
        <w:tabs>
          <w:tab w:val="left" w:pos="25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 w:rsidRPr="000355A7">
        <w:rPr>
          <w:rFonts w:ascii="Times New Roman" w:hAnsi="Times New Roman" w:cs="Times New Roman"/>
          <w:sz w:val="24"/>
          <w:szCs w:val="24"/>
        </w:rPr>
        <w:t>………………</w:t>
      </w:r>
    </w:p>
    <w:p w:rsidR="00A95E3A" w:rsidRPr="000355A7" w:rsidRDefault="00A95E3A" w:rsidP="000355A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group id="Grup 9" o:spid="_x0000_s1032" style="position:absolute;margin-left:70.8pt;margin-top:7.2pt;width:81pt;height:30.6pt;z-index:251652096;mso-position-horizontal:right" coordorigin="567,7511" coordsize="1980,720">
            <v:line id="Line 10" o:spid="_x0000_s1033" style="position:absolute;flip:x y;visibility:visible" from="567,7511" to="1470,8231" o:connectortype="straight">
              <v:stroke endarrow="block"/>
            </v:line>
            <v:line id="Line 11" o:spid="_x0000_s1034" style="position:absolute;visibility:visible" from="1467,8231" to="2547,8231" o:connectortype="straight">
              <v:stroke endarrow="block"/>
            </v:line>
          </v:group>
        </w:pict>
      </w:r>
    </w:p>
    <w:p w:rsidR="00A95E3A" w:rsidRPr="000355A7" w:rsidRDefault="00A95E3A" w:rsidP="000355A7">
      <w:pPr>
        <w:ind w:left="142"/>
        <w:rPr>
          <w:rFonts w:ascii="Times New Roman" w:hAnsi="Times New Roman" w:cs="Times New Roman"/>
          <w:sz w:val="24"/>
          <w:szCs w:val="24"/>
        </w:rPr>
      </w:pPr>
      <w:r w:rsidRPr="00FA4FB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i1025" type="#_x0000_t75" style="width:66.75pt;height:12pt;visibility:visible">
            <v:imagedata r:id="rId7" o:title=""/>
          </v:shape>
        </w:pict>
      </w:r>
    </w:p>
    <w:p w:rsidR="00A95E3A" w:rsidRPr="000355A7" w:rsidRDefault="00A95E3A" w:rsidP="000355A7">
      <w:pPr>
        <w:pStyle w:val="nospacing1"/>
        <w:ind w:left="142"/>
        <w:rPr>
          <w:b/>
          <w:bCs/>
        </w:rPr>
      </w:pPr>
      <w:r w:rsidRPr="000355A7">
        <w:rPr>
          <w:b/>
          <w:bCs/>
        </w:rPr>
        <w:t>……………….………………</w:t>
      </w:r>
    </w:p>
    <w:p w:rsidR="00A95E3A" w:rsidRPr="000355A7" w:rsidRDefault="00A95E3A" w:rsidP="000355A7">
      <w:pPr>
        <w:rPr>
          <w:sz w:val="24"/>
          <w:szCs w:val="24"/>
        </w:rPr>
      </w:pPr>
      <w:r>
        <w:rPr>
          <w:noProof/>
          <w:lang w:eastAsia="tr-TR"/>
        </w:rPr>
        <w:pict>
          <v:group id="Grup 104" o:spid="_x0000_s1035" style="position:absolute;margin-left:34.25pt;margin-top:23.25pt;width:113.5pt;height:55.6pt;z-index:251660288" coordorigin="4639,9567" coordsize="2270,1063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left:5760;top:9567;width:244;height:226;visibility:visible" filled="f" stroked="f">
              <v:textbox inset="0,0,0,0">
                <w:txbxContent>
                  <w:p w:rsidR="00A95E3A" w:rsidRDefault="00A95E3A" w:rsidP="004213FE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7" o:spid="_x0000_s1037" style="position:absolute;left:4639;top:9658;width:2270;height:972" coordorigin="4639,9658" coordsize="2270,972">
              <v:shape id="Text Box 8" o:spid="_x0000_s1038" type="#_x0000_t202" style="position:absolute;left:6665;top:10404;width:244;height:226;visibility:visible" filled="f" stroked="f">
                <v:textbox inset="0,0,0,0">
                  <w:txbxContent>
                    <w:p w:rsidR="00A95E3A" w:rsidRDefault="00A95E3A" w:rsidP="004213FE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9" o:spid="_x0000_s1039" style="position:absolute;left:4639;top:9658;width:2026;height:951" coordorigin="4639,9658" coordsize="2026,951">
                <v:shape id="Text Box 10" o:spid="_x0000_s1040" type="#_x0000_t202" style="position:absolute;left:4639;top:10383;width:244;height:226;visibility:visible" filled="f" stroked="f">
                  <v:textbox inset="0,0,0,0">
                    <w:txbxContent>
                      <w:p w:rsidR="00A95E3A" w:rsidRDefault="00A95E3A" w:rsidP="004213FE">
                        <w:pPr>
                          <w:jc w:val="center"/>
                        </w:pPr>
                        <w:r>
                          <w:t>M</w:t>
                        </w:r>
                      </w:p>
                      <w:p w:rsidR="00A95E3A" w:rsidRDefault="00A95E3A" w:rsidP="004213FE"/>
                    </w:txbxContent>
                  </v:textbox>
                </v:shape>
                <v:group id="Group 11" o:spid="_x0000_s1041" style="position:absolute;left:4883;top:9658;width:1782;height:893" coordorigin="4883,9658" coordsize="1782,893">
                  <v:group id="Group 12" o:spid="_x0000_s1042" style="position:absolute;left:4883;top:9658;width:1782;height:884" coordorigin="4883,9658" coordsize="1782,884">
                    <v:group id="Group 13" o:spid="_x0000_s1043" style="position:absolute;left:4883;top:9658;width:1782;height:884" coordorigin="4883,9658" coordsize="1782,884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14" o:spid="_x0000_s1044" type="#_x0000_t5" style="position:absolute;left:4883;top:9658;width:1782;height:884;visibility:visible" adj="14799"/>
                      <v:shape id="Text Box 15" o:spid="_x0000_s1045" type="#_x0000_t202" style="position:absolute;left:5877;top:9793;width:394;height:226;visibility:visible" filled="f" stroked="f">
                        <v:textbox inset="0,0,0,0">
                          <w:txbxContent>
                            <w:p w:rsidR="00A95E3A" w:rsidRPr="00922172" w:rsidRDefault="00A95E3A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16" o:spid="_x0000_s1046" type="#_x0000_t202" style="position:absolute;left:6175;top:10316;width:394;height:226;visibility:visible" filled="f" stroked="f">
                      <v:textbox inset="0,0,0,0">
                        <w:txbxContent>
                          <w:p w:rsidR="00A95E3A" w:rsidRPr="00922172" w:rsidRDefault="00A95E3A" w:rsidP="004213FE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17" o:spid="_x0000_s1047" type="#_x0000_t202" style="position:absolute;left:5079;top:10325;width:394;height:226;visibility:visible" filled="f" stroked="f">
                    <v:textbox inset="0,0,0,0">
                      <w:txbxContent>
                        <w:p w:rsidR="00A95E3A" w:rsidRPr="00922172" w:rsidRDefault="00A95E3A" w:rsidP="004213FE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Pr="000355A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0355A7">
        <w:rPr>
          <w:rFonts w:ascii="Times New Roman" w:hAnsi="Times New Roman" w:cs="Times New Roman"/>
          <w:sz w:val="24"/>
          <w:szCs w:val="24"/>
        </w:rPr>
        <w:t>Aşağıda verilen üçgenlerin açılarına göre çeşidini altlarına yazınız. (3puan)</w:t>
      </w:r>
    </w:p>
    <w:p w:rsidR="00A95E3A" w:rsidRDefault="00A95E3A" w:rsidP="000355A7">
      <w:r>
        <w:rPr>
          <w:noProof/>
          <w:lang w:eastAsia="tr-TR"/>
        </w:rPr>
        <w:pict>
          <v:group id="Grup 78" o:spid="_x0000_s1048" style="position:absolute;margin-left:365.95pt;margin-top:330.65pt;width:113.5pt;height:55.6pt;z-index:251658240" coordorigin="4639,9567" coordsize="2270,1063">
            <v:shape id="Text Box 6" o:spid="_x0000_s1049" type="#_x0000_t202" style="position:absolute;left:5760;top:9567;width:244;height:226;visibility:visible" filled="f" stroked="f">
              <v:textbox inset="0,0,0,0">
                <w:txbxContent>
                  <w:p w:rsidR="00A95E3A" w:rsidRDefault="00A95E3A" w:rsidP="004213FE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7" o:spid="_x0000_s1050" style="position:absolute;left:4639;top:9658;width:2270;height:972" coordorigin="4639,9658" coordsize="2270,972">
              <v:shape id="Text Box 8" o:spid="_x0000_s1051" type="#_x0000_t202" style="position:absolute;left:6665;top:10404;width:244;height:226;visibility:visible" filled="f" stroked="f">
                <v:textbox inset="0,0,0,0">
                  <w:txbxContent>
                    <w:p w:rsidR="00A95E3A" w:rsidRDefault="00A95E3A" w:rsidP="004213FE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9" o:spid="_x0000_s1052" style="position:absolute;left:4639;top:9658;width:2026;height:951" coordorigin="4639,9658" coordsize="2026,951">
                <v:shape id="Text Box 10" o:spid="_x0000_s1053" type="#_x0000_t202" style="position:absolute;left:4639;top:10383;width:244;height:226;visibility:visible" filled="f" stroked="f">
                  <v:textbox inset="0,0,0,0">
                    <w:txbxContent>
                      <w:p w:rsidR="00A95E3A" w:rsidRDefault="00A95E3A" w:rsidP="004213FE">
                        <w:pPr>
                          <w:jc w:val="center"/>
                        </w:pPr>
                        <w:r>
                          <w:t>M</w:t>
                        </w:r>
                      </w:p>
                      <w:p w:rsidR="00A95E3A" w:rsidRDefault="00A95E3A" w:rsidP="004213FE"/>
                    </w:txbxContent>
                  </v:textbox>
                </v:shape>
                <v:group id="Group 11" o:spid="_x0000_s1054" style="position:absolute;left:4883;top:9658;width:1782;height:893" coordorigin="4883,9658" coordsize="1782,893">
                  <v:group id="Group 12" o:spid="_x0000_s1055" style="position:absolute;left:4883;top:9658;width:1782;height:884" coordorigin="4883,9658" coordsize="1782,884">
                    <v:group id="Group 13" o:spid="_x0000_s1056" style="position:absolute;left:4883;top:9658;width:1782;height:884" coordorigin="4883,9658" coordsize="1782,884">
                      <v:shape id="AutoShape 14" o:spid="_x0000_s1057" type="#_x0000_t5" style="position:absolute;left:4883;top:9658;width:1782;height:884;visibility:visible" adj="14799"/>
                      <v:shape id="Text Box 15" o:spid="_x0000_s1058" type="#_x0000_t202" style="position:absolute;left:5877;top:9793;width:394;height:226;visibility:visible" filled="f" stroked="f">
                        <v:textbox inset="0,0,0,0">
                          <w:txbxContent>
                            <w:p w:rsidR="00A95E3A" w:rsidRPr="00922172" w:rsidRDefault="00A95E3A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16" o:spid="_x0000_s1059" type="#_x0000_t202" style="position:absolute;left:6175;top:10316;width:394;height:226;visibility:visible" filled="f" stroked="f">
                      <v:textbox inset="0,0,0,0">
                        <w:txbxContent>
                          <w:p w:rsidR="00A95E3A" w:rsidRPr="00922172" w:rsidRDefault="00A95E3A" w:rsidP="004213FE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17" o:spid="_x0000_s1060" type="#_x0000_t202" style="position:absolute;left:5079;top:10325;width:394;height:226;visibility:visible" filled="f" stroked="f">
                    <v:textbox inset="0,0,0,0">
                      <w:txbxContent>
                        <w:p w:rsidR="00A95E3A" w:rsidRPr="00922172" w:rsidRDefault="00A95E3A" w:rsidP="004213FE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>
        <w:rPr>
          <w:noProof/>
          <w:lang w:eastAsia="tr-TR"/>
        </w:rPr>
        <w:pict>
          <v:group id="Grup 65" o:spid="_x0000_s1061" style="position:absolute;margin-left:369.4pt;margin-top:325.6pt;width:113.5pt;height:55.6pt;z-index:251657216" coordorigin="4639,9567" coordsize="2270,1063">
            <v:shape id="Text Box 6" o:spid="_x0000_s1062" type="#_x0000_t202" style="position:absolute;left:5760;top:9567;width:244;height:226;visibility:visible" filled="f" stroked="f">
              <v:textbox inset="0,0,0,0">
                <w:txbxContent>
                  <w:p w:rsidR="00A95E3A" w:rsidRDefault="00A95E3A" w:rsidP="004213FE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7" o:spid="_x0000_s1063" style="position:absolute;left:4639;top:9658;width:2270;height:972" coordorigin="4639,9658" coordsize="2270,972">
              <v:shape id="Text Box 8" o:spid="_x0000_s1064" type="#_x0000_t202" style="position:absolute;left:6665;top:10404;width:244;height:226;visibility:visible" filled="f" stroked="f">
                <v:textbox inset="0,0,0,0">
                  <w:txbxContent>
                    <w:p w:rsidR="00A95E3A" w:rsidRDefault="00A95E3A" w:rsidP="004213FE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9" o:spid="_x0000_s1065" style="position:absolute;left:4639;top:9658;width:2026;height:951" coordorigin="4639,9658" coordsize="2026,951">
                <v:shape id="Text Box 10" o:spid="_x0000_s1066" type="#_x0000_t202" style="position:absolute;left:4639;top:10383;width:244;height:226;visibility:visible" filled="f" stroked="f">
                  <v:textbox inset="0,0,0,0">
                    <w:txbxContent>
                      <w:p w:rsidR="00A95E3A" w:rsidRDefault="00A95E3A" w:rsidP="004213FE">
                        <w:pPr>
                          <w:jc w:val="center"/>
                        </w:pPr>
                        <w:r>
                          <w:t>M</w:t>
                        </w:r>
                      </w:p>
                      <w:p w:rsidR="00A95E3A" w:rsidRDefault="00A95E3A" w:rsidP="004213FE"/>
                    </w:txbxContent>
                  </v:textbox>
                </v:shape>
                <v:group id="Group 11" o:spid="_x0000_s1067" style="position:absolute;left:4883;top:9658;width:1782;height:893" coordorigin="4883,9658" coordsize="1782,893">
                  <v:group id="Group 12" o:spid="_x0000_s1068" style="position:absolute;left:4883;top:9658;width:1782;height:884" coordorigin="4883,9658" coordsize="1782,884">
                    <v:group id="Group 13" o:spid="_x0000_s1069" style="position:absolute;left:4883;top:9658;width:1782;height:884" coordorigin="4883,9658" coordsize="1782,884">
                      <v:shape id="AutoShape 14" o:spid="_x0000_s1070" type="#_x0000_t5" style="position:absolute;left:4883;top:9658;width:1782;height:884;visibility:visible" adj="14799"/>
                      <v:shape id="Text Box 15" o:spid="_x0000_s1071" type="#_x0000_t202" style="position:absolute;left:5877;top:9793;width:394;height:226;visibility:visible" filled="f" stroked="f">
                        <v:textbox inset="0,0,0,0">
                          <w:txbxContent>
                            <w:p w:rsidR="00A95E3A" w:rsidRPr="00922172" w:rsidRDefault="00A95E3A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16" o:spid="_x0000_s1072" type="#_x0000_t202" style="position:absolute;left:6175;top:10316;width:394;height:226;visibility:visible" filled="f" stroked="f">
                      <v:textbox inset="0,0,0,0">
                        <w:txbxContent>
                          <w:p w:rsidR="00A95E3A" w:rsidRPr="00922172" w:rsidRDefault="00A95E3A" w:rsidP="004213FE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17" o:spid="_x0000_s1073" type="#_x0000_t202" style="position:absolute;left:5079;top:10325;width:394;height:226;visibility:visible" filled="f" stroked="f">
                    <v:textbox inset="0,0,0,0">
                      <w:txbxContent>
                        <w:p w:rsidR="00A95E3A" w:rsidRPr="00922172" w:rsidRDefault="00A95E3A" w:rsidP="004213FE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>
        <w:rPr>
          <w:noProof/>
          <w:lang w:eastAsia="tr-TR"/>
        </w:rPr>
        <w:pict>
          <v:group id="Grup 12" o:spid="_x0000_s1074" style="position:absolute;margin-left:369.4pt;margin-top:325.6pt;width:113.5pt;height:55.6pt;z-index:251656192" coordorigin="4639,9567" coordsize="2270,1063">
            <v:shape id="Text Box 6" o:spid="_x0000_s1075" type="#_x0000_t202" style="position:absolute;left:5760;top:9567;width:244;height:226;visibility:visible" filled="f" stroked="f">
              <v:textbox inset="0,0,0,0">
                <w:txbxContent>
                  <w:p w:rsidR="00A95E3A" w:rsidRDefault="00A95E3A" w:rsidP="004213FE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7" o:spid="_x0000_s1076" style="position:absolute;left:4639;top:9658;width:2270;height:972" coordorigin="4639,9658" coordsize="2270,972">
              <v:shape id="Text Box 8" o:spid="_x0000_s1077" type="#_x0000_t202" style="position:absolute;left:6665;top:10404;width:244;height:226;visibility:visible" filled="f" stroked="f">
                <v:textbox inset="0,0,0,0">
                  <w:txbxContent>
                    <w:p w:rsidR="00A95E3A" w:rsidRDefault="00A95E3A" w:rsidP="004213FE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9" o:spid="_x0000_s1078" style="position:absolute;left:4639;top:9658;width:2026;height:951" coordorigin="4639,9658" coordsize="2026,951">
                <v:shape id="Text Box 10" o:spid="_x0000_s1079" type="#_x0000_t202" style="position:absolute;left:4639;top:10383;width:244;height:226;visibility:visible" filled="f" stroked="f">
                  <v:textbox inset="0,0,0,0">
                    <w:txbxContent>
                      <w:p w:rsidR="00A95E3A" w:rsidRDefault="00A95E3A" w:rsidP="004213FE">
                        <w:pPr>
                          <w:jc w:val="center"/>
                        </w:pPr>
                        <w:r>
                          <w:t>M</w:t>
                        </w:r>
                      </w:p>
                      <w:p w:rsidR="00A95E3A" w:rsidRDefault="00A95E3A" w:rsidP="004213FE"/>
                    </w:txbxContent>
                  </v:textbox>
                </v:shape>
                <v:group id="Group 11" o:spid="_x0000_s1080" style="position:absolute;left:4883;top:9658;width:1782;height:893" coordorigin="4883,9658" coordsize="1782,893">
                  <v:group id="Group 12" o:spid="_x0000_s1081" style="position:absolute;left:4883;top:9658;width:1782;height:884" coordorigin="4883,9658" coordsize="1782,884">
                    <v:group id="Group 13" o:spid="_x0000_s1082" style="position:absolute;left:4883;top:9658;width:1782;height:884" coordorigin="4883,9658" coordsize="1782,884">
                      <v:shape id="AutoShape 14" o:spid="_x0000_s1083" type="#_x0000_t5" style="position:absolute;left:4883;top:9658;width:1782;height:884;visibility:visible" adj="14799"/>
                      <v:shape id="Text Box 15" o:spid="_x0000_s1084" type="#_x0000_t202" style="position:absolute;left:5877;top:9793;width:394;height:226;visibility:visible" filled="f" stroked="f">
                        <v:textbox inset="0,0,0,0">
                          <w:txbxContent>
                            <w:p w:rsidR="00A95E3A" w:rsidRPr="00922172" w:rsidRDefault="00A95E3A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16" o:spid="_x0000_s1085" type="#_x0000_t202" style="position:absolute;left:6175;top:10316;width:394;height:226;visibility:visible" filled="f" stroked="f">
                      <v:textbox inset="0,0,0,0">
                        <w:txbxContent>
                          <w:p w:rsidR="00A95E3A" w:rsidRPr="00922172" w:rsidRDefault="00A95E3A" w:rsidP="004213FE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17" o:spid="_x0000_s1086" type="#_x0000_t202" style="position:absolute;left:5079;top:10325;width:394;height:226;visibility:visible" filled="f" stroked="f">
                    <v:textbox inset="0,0,0,0">
                      <w:txbxContent>
                        <w:p w:rsidR="00A95E3A" w:rsidRPr="00922172" w:rsidRDefault="00A95E3A" w:rsidP="004213FE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>
        <w:rPr>
          <w:noProof/>
          <w:lang w:eastAsia="tr-TR"/>
        </w:rPr>
        <w:pict>
          <v:group id="Grup 30" o:spid="_x0000_s1087" style="position:absolute;margin-left:369.4pt;margin-top:325.6pt;width:113.5pt;height:55.6pt;z-index:251655168" coordorigin="4639,9567" coordsize="2270,1063">
            <v:shape id="Text Box 6" o:spid="_x0000_s1088" type="#_x0000_t202" style="position:absolute;left:5760;top:9567;width:244;height:226;visibility:visible" filled="f" stroked="f">
              <v:textbox inset="0,0,0,0">
                <w:txbxContent>
                  <w:p w:rsidR="00A95E3A" w:rsidRDefault="00A95E3A" w:rsidP="004213FE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7" o:spid="_x0000_s1089" style="position:absolute;left:4639;top:9658;width:2270;height:972" coordorigin="4639,9658" coordsize="2270,972">
              <v:shape id="Text Box 8" o:spid="_x0000_s1090" type="#_x0000_t202" style="position:absolute;left:6665;top:10404;width:244;height:226;visibility:visible" filled="f" stroked="f">
                <v:textbox inset="0,0,0,0">
                  <w:txbxContent>
                    <w:p w:rsidR="00A95E3A" w:rsidRDefault="00A95E3A" w:rsidP="004213FE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9" o:spid="_x0000_s1091" style="position:absolute;left:4639;top:9658;width:2026;height:951" coordorigin="4639,9658" coordsize="2026,951">
                <v:shape id="Text Box 10" o:spid="_x0000_s1092" type="#_x0000_t202" style="position:absolute;left:4639;top:10383;width:244;height:226;visibility:visible" filled="f" stroked="f">
                  <v:textbox inset="0,0,0,0">
                    <w:txbxContent>
                      <w:p w:rsidR="00A95E3A" w:rsidRDefault="00A95E3A" w:rsidP="004213FE">
                        <w:pPr>
                          <w:jc w:val="center"/>
                        </w:pPr>
                        <w:r>
                          <w:t>M</w:t>
                        </w:r>
                      </w:p>
                      <w:p w:rsidR="00A95E3A" w:rsidRDefault="00A95E3A" w:rsidP="004213FE"/>
                    </w:txbxContent>
                  </v:textbox>
                </v:shape>
                <v:group id="Group 11" o:spid="_x0000_s1093" style="position:absolute;left:4883;top:9658;width:1782;height:893" coordorigin="4883,9658" coordsize="1782,893">
                  <v:group id="Group 12" o:spid="_x0000_s1094" style="position:absolute;left:4883;top:9658;width:1782;height:884" coordorigin="4883,9658" coordsize="1782,884">
                    <v:group id="Group 13" o:spid="_x0000_s1095" style="position:absolute;left:4883;top:9658;width:1782;height:884" coordorigin="4883,9658" coordsize="1782,884">
                      <v:shape id="AutoShape 14" o:spid="_x0000_s1096" type="#_x0000_t5" style="position:absolute;left:4883;top:9658;width:1782;height:884;visibility:visible" adj="14799"/>
                      <v:shape id="Text Box 15" o:spid="_x0000_s1097" type="#_x0000_t202" style="position:absolute;left:5877;top:9793;width:394;height:226;visibility:visible" filled="f" stroked="f">
                        <v:textbox inset="0,0,0,0">
                          <w:txbxContent>
                            <w:p w:rsidR="00A95E3A" w:rsidRPr="00922172" w:rsidRDefault="00A95E3A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16" o:spid="_x0000_s1098" type="#_x0000_t202" style="position:absolute;left:6175;top:10316;width:394;height:226;visibility:visible" filled="f" stroked="f">
                      <v:textbox inset="0,0,0,0">
                        <w:txbxContent>
                          <w:p w:rsidR="00A95E3A" w:rsidRPr="00922172" w:rsidRDefault="00A95E3A" w:rsidP="004213FE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17" o:spid="_x0000_s1099" type="#_x0000_t202" style="position:absolute;left:5079;top:10325;width:394;height:226;visibility:visible" filled="f" stroked="f">
                    <v:textbox inset="0,0,0,0">
                      <w:txbxContent>
                        <w:p w:rsidR="00A95E3A" w:rsidRPr="00922172" w:rsidRDefault="00A95E3A" w:rsidP="004213FE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A95E3A" w:rsidRDefault="00A95E3A" w:rsidP="000355A7">
      <w:r>
        <w:rPr>
          <w:noProof/>
          <w:lang w:eastAsia="tr-TR"/>
        </w:rPr>
        <w:pict>
          <v:group id="Grup 91" o:spid="_x0000_s1100" style="position:absolute;margin-left:365.95pt;margin-top:330.65pt;width:113.5pt;height:55.6pt;z-index:251659264" coordorigin="4639,9567" coordsize="2270,1063">
            <v:shape id="Text Box 6" o:spid="_x0000_s1101" type="#_x0000_t202" style="position:absolute;left:5760;top:9567;width:244;height:226;visibility:visible" filled="f" stroked="f">
              <v:textbox inset="0,0,0,0">
                <w:txbxContent>
                  <w:p w:rsidR="00A95E3A" w:rsidRDefault="00A95E3A" w:rsidP="004213FE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7" o:spid="_x0000_s1102" style="position:absolute;left:4639;top:9658;width:2270;height:972" coordorigin="4639,9658" coordsize="2270,972">
              <v:shape id="Text Box 8" o:spid="_x0000_s1103" type="#_x0000_t202" style="position:absolute;left:6665;top:10404;width:244;height:226;visibility:visible" filled="f" stroked="f">
                <v:textbox inset="0,0,0,0">
                  <w:txbxContent>
                    <w:p w:rsidR="00A95E3A" w:rsidRDefault="00A95E3A" w:rsidP="004213FE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9" o:spid="_x0000_s1104" style="position:absolute;left:4639;top:9658;width:2026;height:951" coordorigin="4639,9658" coordsize="2026,951">
                <v:shape id="Text Box 10" o:spid="_x0000_s1105" type="#_x0000_t202" style="position:absolute;left:4639;top:10383;width:244;height:226;visibility:visible" filled="f" stroked="f">
                  <v:textbox inset="0,0,0,0">
                    <w:txbxContent>
                      <w:p w:rsidR="00A95E3A" w:rsidRDefault="00A95E3A" w:rsidP="004213FE">
                        <w:pPr>
                          <w:jc w:val="center"/>
                        </w:pPr>
                        <w:r>
                          <w:t>M</w:t>
                        </w:r>
                      </w:p>
                      <w:p w:rsidR="00A95E3A" w:rsidRDefault="00A95E3A" w:rsidP="004213FE"/>
                    </w:txbxContent>
                  </v:textbox>
                </v:shape>
                <v:group id="Group 11" o:spid="_x0000_s1106" style="position:absolute;left:4883;top:9658;width:1782;height:893" coordorigin="4883,9658" coordsize="1782,893">
                  <v:group id="Group 12" o:spid="_x0000_s1107" style="position:absolute;left:4883;top:9658;width:1782;height:884" coordorigin="4883,9658" coordsize="1782,884">
                    <v:group id="Group 13" o:spid="_x0000_s1108" style="position:absolute;left:4883;top:9658;width:1782;height:884" coordorigin="4883,9658" coordsize="1782,884">
                      <v:shape id="AutoShape 14" o:spid="_x0000_s1109" type="#_x0000_t5" style="position:absolute;left:4883;top:9658;width:1782;height:884;visibility:visible" adj="14799"/>
                      <v:shape id="Text Box 15" o:spid="_x0000_s1110" type="#_x0000_t202" style="position:absolute;left:5877;top:9793;width:394;height:226;visibility:visible" filled="f" stroked="f">
                        <v:textbox inset="0,0,0,0">
                          <w:txbxContent>
                            <w:p w:rsidR="00A95E3A" w:rsidRPr="00922172" w:rsidRDefault="00A95E3A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16" o:spid="_x0000_s1111" type="#_x0000_t202" style="position:absolute;left:6175;top:10316;width:394;height:226;visibility:visible" filled="f" stroked="f">
                      <v:textbox inset="0,0,0,0">
                        <w:txbxContent>
                          <w:p w:rsidR="00A95E3A" w:rsidRPr="00922172" w:rsidRDefault="00A95E3A" w:rsidP="004213FE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17" o:spid="_x0000_s1112" type="#_x0000_t202" style="position:absolute;left:5079;top:10325;width:394;height:226;visibility:visible" filled="f" stroked="f">
                    <v:textbox inset="0,0,0,0">
                      <w:txbxContent>
                        <w:p w:rsidR="00A95E3A" w:rsidRPr="00922172" w:rsidRDefault="00A95E3A" w:rsidP="004213FE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A95E3A" w:rsidRDefault="00A95E3A" w:rsidP="000355A7">
      <w:r>
        <w:rPr>
          <w:noProof/>
          <w:lang w:eastAsia="tr-TR"/>
        </w:rPr>
        <w:pict>
          <v:group id="Grup 17" o:spid="_x0000_s1113" style="position:absolute;margin-left:119.3pt;margin-top:15.15pt;width:118.7pt;height:72.8pt;z-index:251653120" coordorigin="7721,9240" coordsize="3286,1456">
            <v:shape id="Text Box 19" o:spid="_x0000_s1114" type="#_x0000_t202" style="position:absolute;left:7912;top:9240;width:244;height:226;visibility:visible" filled="f" stroked="f">
              <v:textbox inset="0,0,0,0">
                <w:txbxContent>
                  <w:p w:rsidR="00A95E3A" w:rsidRDefault="00A95E3A" w:rsidP="000355A7">
                    <w:pPr>
                      <w:jc w:val="center"/>
                    </w:pPr>
                    <w:r>
                      <w:t>T</w:t>
                    </w:r>
                  </w:p>
                </w:txbxContent>
              </v:textbox>
            </v:shape>
            <v:group id="Group 20" o:spid="_x0000_s1115" style="position:absolute;left:7721;top:9311;width:3286;height:1385" coordorigin="7721,9311" coordsize="3286,1385">
              <v:shape id="Text Box 21" o:spid="_x0000_s1116" type="#_x0000_t202" style="position:absolute;left:8724;top:10470;width:244;height:226;visibility:visible" filled="f" stroked="f">
                <v:textbox inset="0,0,0,0">
                  <w:txbxContent>
                    <w:p w:rsidR="00A95E3A" w:rsidRDefault="00A95E3A" w:rsidP="000355A7">
                      <w:pPr>
                        <w:jc w:val="center"/>
                      </w:pPr>
                      <w:r>
                        <w:t>R</w:t>
                      </w:r>
                    </w:p>
                  </w:txbxContent>
                </v:textbox>
              </v:shape>
              <v:group id="Group 22" o:spid="_x0000_s1117" style="position:absolute;left:7721;top:9311;width:3286;height:1159" coordorigin="7721,9311" coordsize="3286,1159">
                <v:shape id="Text Box 23" o:spid="_x0000_s1118" type="#_x0000_t202" style="position:absolute;left:10763;top:9718;width:244;height:226;visibility:visible" filled="f" stroked="f">
                  <v:textbox inset="0,0,0,0">
                    <w:txbxContent>
                      <w:p w:rsidR="00A95E3A" w:rsidRDefault="00A95E3A" w:rsidP="000355A7">
                        <w:pPr>
                          <w:jc w:val="center"/>
                        </w:pPr>
                        <w:r>
                          <w:t>U</w:t>
                        </w:r>
                      </w:p>
                    </w:txbxContent>
                  </v:textbox>
                </v:shape>
                <v:group id="Group 24" o:spid="_x0000_s1119" style="position:absolute;left:7721;top:9311;width:3114;height:1159" coordorigin="7721,9311" coordsize="3114,1159">
                  <v:group id="Group 25" o:spid="_x0000_s1120" style="position:absolute;left:7721;top:9311;width:3114;height:1159" coordorigin="7721,9311" coordsize="3114,1159">
                    <v:group id="Group 26" o:spid="_x0000_s1121" style="position:absolute;left:7721;top:9311;width:3114;height:1159" coordorigin="7721,9311" coordsize="3114,1159"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27" o:spid="_x0000_s1122" type="#_x0000_t128" style="position:absolute;left:7721;top:9556;width:3114;height:914;rotation:-10494816fd;flip:x y;visibility:visible"/>
                      <v:shape id="Text Box 28" o:spid="_x0000_s1123" type="#_x0000_t202" style="position:absolute;left:8192;top:9311;width:394;height:226;visibility:visible" filled="f" stroked="f">
                        <v:textbox inset="0,0,0,0">
                          <w:txbxContent>
                            <w:p w:rsidR="00A95E3A" w:rsidRPr="00922172" w:rsidRDefault="00A95E3A" w:rsidP="000355A7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20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29" o:spid="_x0000_s1124" type="#_x0000_t202" style="position:absolute;left:8968;top:10173;width:552;height:226;visibility:visible" filled="f" stroked="f">
                      <v:textbox inset="0,0,0,0">
                        <w:txbxContent>
                          <w:p w:rsidR="00A95E3A" w:rsidRPr="00922172" w:rsidRDefault="00A95E3A" w:rsidP="000355A7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120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30" o:spid="_x0000_s1125" type="#_x0000_t202" style="position:absolute;left:10369;top:9845;width:394;height:226;visibility:visible" filled="f" stroked="f">
                    <v:textbox inset="0,0,0,0">
                      <w:txbxContent>
                        <w:p w:rsidR="00A95E3A" w:rsidRPr="00922172" w:rsidRDefault="00A95E3A" w:rsidP="000355A7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>
        <w:rPr>
          <w:noProof/>
          <w:lang w:eastAsia="tr-TR"/>
        </w:rPr>
        <w:pict>
          <v:group id="Grup 43" o:spid="_x0000_s1126" style="position:absolute;margin-left:3.65pt;margin-top:2.9pt;width:87.7pt;height:68.7pt;z-index:251654144;mso-position-horizontal-relative:margin" coordorigin="1115,8354" coordsize="2140,1517">
            <v:shape id="Text Box 32" o:spid="_x0000_s1127" type="#_x0000_t202" style="position:absolute;left:1115;top:9613;width:244;height:226;visibility:visible" filled="f" stroked="f">
              <v:textbox inset="0,0,0,0">
                <w:txbxContent>
                  <w:p w:rsidR="00A95E3A" w:rsidRDefault="00A95E3A" w:rsidP="000355A7">
                    <w:pPr>
                      <w:jc w:val="center"/>
                    </w:pPr>
                    <w:r>
                      <w:t>B</w:t>
                    </w:r>
                  </w:p>
                </w:txbxContent>
              </v:textbox>
            </v:shape>
            <v:group id="Group 33" o:spid="_x0000_s1128" style="position:absolute;left:1230;top:8354;width:2025;height:1517" coordorigin="1230,8354" coordsize="2025,1517">
              <v:shape id="Text Box 34" o:spid="_x0000_s1129" type="#_x0000_t202" style="position:absolute;left:1318;top:8924;width:244;height:226;visibility:visible" filled="f" stroked="f">
                <v:textbox inset="0,0,0,0">
                  <w:txbxContent>
                    <w:p w:rsidR="00A95E3A" w:rsidRDefault="00A95E3A" w:rsidP="000355A7">
                      <w:pPr>
                        <w:jc w:val="center"/>
                      </w:pPr>
                      <w:r>
                        <w:t>A</w:t>
                      </w:r>
                    </w:p>
                  </w:txbxContent>
                </v:textbox>
              </v:shape>
              <v:group id="Group 35" o:spid="_x0000_s1130" style="position:absolute;left:1230;top:8354;width:2025;height:1517" coordorigin="1230,8354" coordsize="2025,1517">
                <v:group id="Group 36" o:spid="_x0000_s1131" style="position:absolute;left:1230;top:8354;width:2025;height:1517" coordorigin="1230,8354" coordsize="2025,1517">
                  <v:group id="Group 37" o:spid="_x0000_s1132" style="position:absolute;left:1230;top:8354;width:2025;height:1517" coordorigin="1230,8354" coordsize="2025,1517">
                    <v:group id="Group 38" o:spid="_x0000_s1133" style="position:absolute;left:1230;top:8354;width:2025;height:1517" coordorigin="1230,8354" coordsize="2025,1517"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AutoShape 39" o:spid="_x0000_s1134" type="#_x0000_t6" style="position:absolute;left:1230;top:8354;width:1941;height:1291;visibility:visible"/>
                      <v:shape id="Text Box 40" o:spid="_x0000_s1135" type="#_x0000_t202" style="position:absolute;left:3011;top:9645;width:244;height:226;visibility:visible" filled="f" stroked="f">
                        <v:textbox inset="0,0,0,0">
                          <w:txbxContent>
                            <w:p w:rsidR="00A95E3A" w:rsidRDefault="00A95E3A" w:rsidP="000355A7">
                              <w:pPr>
                                <w:jc w:val="center"/>
                              </w:pPr>
                              <w: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  <v:shape id="Text Box 41" o:spid="_x0000_s1136" type="#_x0000_t202" style="position:absolute;left:2616;top:9419;width:394;height:226;visibility:visible" filled="f" stroked="f">
                      <v:textbox inset="0,0,0,0">
                        <w:txbxContent>
                          <w:p w:rsidR="00A95E3A" w:rsidRPr="00922172" w:rsidRDefault="00A95E3A" w:rsidP="000355A7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45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42" o:spid="_x0000_s1137" type="#_x0000_t202" style="position:absolute;left:1234;top:8471;width:394;height:226;visibility:visible" filled="f" stroked="f">
                    <v:textbox inset="0,0,0,0">
                      <w:txbxContent>
                        <w:p w:rsidR="00A95E3A" w:rsidRPr="00922172" w:rsidRDefault="00A95E3A" w:rsidP="000355A7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45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  <v:rect id="Rectangle 43" o:spid="_x0000_s1138" style="position:absolute;left:1251;top:9401;width:200;height:224;visibility:visible"/>
                <v:oval id="Oval 44" o:spid="_x0000_s1139" style="position:absolute;left:1384;top:9494;width:57;height:57;visibility:visible" fillcolor="black"/>
              </v:group>
            </v:group>
            <w10:wrap anchorx="margin"/>
          </v:group>
        </w:pict>
      </w:r>
      <w:r>
        <w:t>……..…………………………</w:t>
      </w:r>
    </w:p>
    <w:p w:rsidR="00A95E3A" w:rsidRDefault="00A95E3A" w:rsidP="000355A7"/>
    <w:p w:rsidR="00A95E3A" w:rsidRDefault="00A95E3A" w:rsidP="000355A7">
      <w:pPr>
        <w:rPr>
          <w:rFonts w:ascii="Times New Roman" w:hAnsi="Times New Roman" w:cs="Times New Roman"/>
        </w:rPr>
      </w:pPr>
    </w:p>
    <w:p w:rsidR="00A95E3A" w:rsidRDefault="00A95E3A" w:rsidP="000355A7">
      <w:pPr>
        <w:rPr>
          <w:rFonts w:ascii="Times New Roman" w:hAnsi="Times New Roman" w:cs="Times New Roman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  <w:r w:rsidRPr="006578B4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Ölçüsü 35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olan bir açının </w:t>
      </w:r>
      <w:r w:rsidRPr="004213FE">
        <w:rPr>
          <w:rFonts w:ascii="Times New Roman" w:hAnsi="Times New Roman" w:cs="Times New Roman"/>
          <w:b/>
          <w:bCs/>
          <w:sz w:val="24"/>
          <w:szCs w:val="24"/>
        </w:rPr>
        <w:t>dik</w:t>
      </w:r>
      <w:r>
        <w:rPr>
          <w:rFonts w:ascii="Times New Roman" w:hAnsi="Times New Roman" w:cs="Times New Roman"/>
          <w:sz w:val="24"/>
          <w:szCs w:val="24"/>
        </w:rPr>
        <w:t xml:space="preserve"> açı ile arasındaki fark kaç derecedir?(10 Puan)</w:t>
      </w: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Pr="006578B4" w:rsidRDefault="00A95E3A" w:rsidP="004213FE">
      <w:pPr>
        <w:rPr>
          <w:rFonts w:ascii="Times New Roman" w:hAnsi="Times New Roman" w:cs="Times New Roman"/>
          <w:sz w:val="24"/>
          <w:szCs w:val="24"/>
        </w:rPr>
      </w:pPr>
      <w:r w:rsidRPr="006578B4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6578B4">
        <w:rPr>
          <w:rFonts w:ascii="Times New Roman" w:hAnsi="Times New Roman" w:cs="Times New Roman"/>
          <w:sz w:val="24"/>
          <w:szCs w:val="24"/>
        </w:rPr>
        <w:t xml:space="preserve">Aşağıdaki şekilde ABD bir doğru açı ise CBA açısı kaç derecedir? (5 Puan)                </w:t>
      </w:r>
    </w:p>
    <w:p w:rsidR="00A95E3A" w:rsidRPr="006E13ED" w:rsidRDefault="00A95E3A" w:rsidP="004213FE">
      <w:pPr>
        <w:tabs>
          <w:tab w:val="center" w:pos="4536"/>
          <w:tab w:val="right" w:pos="9072"/>
        </w:tabs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group id="Grup 117" o:spid="_x0000_s1140" style="position:absolute;margin-left:10.15pt;margin-top:.25pt;width:122.4pt;height:82.65pt;z-index:251661312" coordorigin="1102,14007" coordsize="2448,1586">
            <v:shape id="Text Box 50" o:spid="_x0000_s1141" type="#_x0000_t202" style="position:absolute;left:1665;top:14950;width:329;height:231;visibility:visible" filled="f" stroked="f">
              <v:textbox inset="0,0,0,0">
                <w:txbxContent>
                  <w:p w:rsidR="00A95E3A" w:rsidRDefault="00A95E3A" w:rsidP="004213FE">
                    <w:pPr>
                      <w:jc w:val="center"/>
                    </w:pPr>
                    <w:r>
                      <w:t>?</w:t>
                    </w:r>
                  </w:p>
                </w:txbxContent>
              </v:textbox>
            </v:shape>
            <v:group id="Group 51" o:spid="_x0000_s1142" style="position:absolute;left:1102;top:14007;width:2448;height:1586" coordorigin="1102,14007" coordsize="2448,1586">
              <v:shape id="Text Box 52" o:spid="_x0000_s1143" type="#_x0000_t202" style="position:absolute;left:1350;top:14007;width:216;height:231;visibility:visible" filled="f" stroked="f">
                <v:textbox inset="0,0,0,0">
                  <w:txbxContent>
                    <w:p w:rsidR="00A95E3A" w:rsidRDefault="00A95E3A" w:rsidP="004213FE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shape>
              <v:group id="Group 53" o:spid="_x0000_s1144" style="position:absolute;left:1102;top:14238;width:2448;height:1355" coordorigin="1102,14238" coordsize="2448,1355">
                <v:shape id="Text Box 54" o:spid="_x0000_s1145" type="#_x0000_t202" style="position:absolute;left:2189;top:15326;width:216;height:231;visibility:visible" filled="f" stroked="f">
                  <v:textbox inset="0,0,0,0">
                    <w:txbxContent>
                      <w:p w:rsidR="00A95E3A" w:rsidRDefault="00A95E3A" w:rsidP="004213FE">
                        <w:pPr>
                          <w:jc w:val="center"/>
                        </w:pPr>
                        <w:r>
                          <w:t>B</w:t>
                        </w:r>
                      </w:p>
                    </w:txbxContent>
                  </v:textbox>
                </v:shape>
                <v:group id="Group 55" o:spid="_x0000_s1146" style="position:absolute;left:1102;top:14238;width:2448;height:1355" coordorigin="1102,14238" coordsize="2448,1355">
                  <v:shape id="Text Box 56" o:spid="_x0000_s1147" type="#_x0000_t202" style="position:absolute;left:3267;top:15338;width:216;height:231;visibility:visible" filled="f" stroked="f">
                    <v:textbox inset="0,0,0,0">
                      <w:txbxContent>
                        <w:p w:rsidR="00A95E3A" w:rsidRDefault="00A95E3A" w:rsidP="004213FE">
                          <w:pPr>
                            <w:jc w:val="center"/>
                          </w:pPr>
                          <w:r>
                            <w:t>D</w:t>
                          </w:r>
                        </w:p>
                      </w:txbxContent>
                    </v:textbox>
                  </v:shape>
                  <v:group id="Group 57" o:spid="_x0000_s1148" style="position:absolute;left:1102;top:14238;width:2448;height:1355" coordorigin="1102,14238" coordsize="2448,1355">
                    <v:shape id="Text Box 58" o:spid="_x0000_s1149" type="#_x0000_t202" style="position:absolute;left:1102;top:15362;width:216;height:231;visibility:visible" filled="f" stroked="f">
                      <v:textbox inset="0,0,0,0">
                        <w:txbxContent>
                          <w:p w:rsidR="00A95E3A" w:rsidRDefault="00A95E3A" w:rsidP="004213FE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Group 59" o:spid="_x0000_s1150" style="position:absolute;left:1142;top:14238;width:2408;height:1038" coordorigin="1142,14238" coordsize="2408,1038">
                      <v:group id="Group 60" o:spid="_x0000_s1151" style="position:absolute;left:1142;top:14238;width:2408;height:1038" coordorigin="592,3776" coordsize="2408,1038">
                        <v:line id="Line 61" o:spid="_x0000_s1152" style="position:absolute;visibility:visible" from="1744,4814" to="3000,4814" o:connectortype="straight" strokeweight="1.5pt">
                          <v:stroke endarrow="block"/>
                        </v:line>
                        <v:line id="Line 62" o:spid="_x0000_s1153" style="position:absolute;flip:x y;visibility:visible" from="592,4814" to="1744,4814" o:connectortype="straight" strokeweight="1.5pt">
                          <v:stroke endarrow="block"/>
                        </v:line>
                        <v:line id="Line 63" o:spid="_x0000_s1154" style="position:absolute;flip:x y;visibility:visible" from="1115,3776" to="1744,4814" o:connectortype="straight" strokeweight="1.5pt">
                          <v:stroke endarrow="block"/>
                        </v:line>
                        <v:shape id="AutoShape 122" o:spid="_x0000_s1155" style="position:absolute;left:1553;top:4600;width:356;height:214;visibility:visible" coordsize="43200,24042" o:spt="100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              <v:stroke joinstyle="round"/>
                          <v:formulas>
                            <v:f eqn="val #1"/>
                            <v:f eqn="val #0"/>
                            <v:f eqn="sum #1 0 #0"/>
                            <v:f eqn="val 10800"/>
                            <v:f eqn="sum 0 0 #1"/>
                            <v:f eqn="sumangle @2 360 0"/>
                            <v:f eqn="if @2 @2 @5"/>
                            <v:f eqn="sum 0 0 @6"/>
                            <v:f eqn="val #2"/>
                            <v:f eqn="sum 0 0 #0"/>
                            <v:f eqn="sum #2 0 2700"/>
                            <v:f eqn="cos @10 #1"/>
                            <v:f eqn="sin @10 #1"/>
                            <v:f eqn="cos 13500 #1"/>
                            <v:f eqn="sin 13500 #1"/>
                            <v:f eqn="sum @11 10800 0"/>
                            <v:f eqn="sum @12 10800 0"/>
                            <v:f eqn="sum @13 10800 0"/>
                            <v:f eqn="sum @14 10800 0"/>
                            <v:f eqn="prod #2 1 2"/>
                            <v:f eqn="sum @19 5400 0"/>
                            <v:f eqn="cos @20 #1"/>
                            <v:f eqn="sin @20 #1"/>
                            <v:f eqn="sum @21 10800 0"/>
                            <v:f eqn="sum @12 @23 @22"/>
                            <v:f eqn="sum @22 @23 @11"/>
                            <v:f eqn="cos 10800 #1"/>
                            <v:f eqn="sin 10800 #1"/>
                            <v:f eqn="cos #2 #1"/>
                            <v:f eqn="sin #2 #1"/>
                            <v:f eqn="sum @26 10800 0"/>
                            <v:f eqn="sum @27 10800 0"/>
                            <v:f eqn="sum @28 10800 0"/>
                            <v:f eqn="sum @29 10800 0"/>
                            <v:f eqn="sum @19 5400 0"/>
                            <v:f eqn="cos @34 #0"/>
                            <v:f eqn="sin @34 #0"/>
                            <v:f eqn="mid #0 #1"/>
                            <v:f eqn="sumangle @37 180 0"/>
                            <v:f eqn="if @2 @37 @38"/>
                            <v:f eqn="cos 10800 @39"/>
                            <v:f eqn="sin 10800 @39"/>
                            <v:f eqn="cos #2 @39"/>
                            <v:f eqn="sin #2 @39"/>
                            <v:f eqn="sum @40 10800 0"/>
                            <v:f eqn="sum @41 10800 0"/>
                            <v:f eqn="sum @42 10800 0"/>
                            <v:f eqn="sum @43 10800 0"/>
                            <v:f eqn="sum @35 10800 0"/>
                            <v:f eqn="sum @36 10800 0"/>
                          </v:formulas>
                          <v:path arrowok="t" o:extrusionok="f" o:connecttype="custom" o:connectlocs="0,2;3,2;1,2" o:connectangles="0,0,0" textboxrect="3163,3163,18437,18437"/>
                          <v:handles>
                            <v:h position="@3,#0" polar="10800,10800"/>
                            <v:h position="#2,#1" polar="10800,10800" radiusrange="0,10800"/>
                          </v:handles>
                        </v:shape>
                      </v:group>
                      <v:shape id="Text Box 65" o:spid="_x0000_s1156" type="#_x0000_t202" style="position:absolute;left:2545;top:14843;width:538;height:338;visibility:visible" filled="f" stroked="f">
                        <v:textbox inset="0,0,0,0">
                          <w:txbxContent>
                            <w:p w:rsidR="00A95E3A" w:rsidRPr="00ED7738" w:rsidRDefault="00A95E3A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120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</v:group>
        </w:pict>
      </w:r>
    </w:p>
    <w:p w:rsidR="00A95E3A" w:rsidRPr="006E13ED" w:rsidRDefault="00A95E3A" w:rsidP="004213FE">
      <w:pPr>
        <w:tabs>
          <w:tab w:val="center" w:pos="4536"/>
          <w:tab w:val="right" w:pos="9072"/>
        </w:tabs>
        <w:spacing w:before="120" w:after="120"/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Dik Üçgen 134" o:spid="_x0000_s1157" type="#_x0000_t6" style="position:absolute;margin-left:339.1pt;margin-top:118.25pt;width:107.1pt;height:65.1pt;rotation:9602676fd;z-index:-251654144;visibility:visible"/>
        </w:pict>
      </w:r>
      <w:r w:rsidRPr="006578B4"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Aşağıdakilerden hangisi dik açılı üçgendir? (10 PUAN)</w:t>
      </w:r>
    </w:p>
    <w:tbl>
      <w:tblPr>
        <w:tblW w:w="10197" w:type="dxa"/>
        <w:tblInd w:w="-106" w:type="dxa"/>
        <w:tblLayout w:type="fixed"/>
        <w:tblLook w:val="00A0"/>
      </w:tblPr>
      <w:tblGrid>
        <w:gridCol w:w="4470"/>
        <w:gridCol w:w="5727"/>
      </w:tblGrid>
      <w:tr w:rsidR="00A95E3A" w:rsidRPr="00FA4FB7">
        <w:trPr>
          <w:trHeight w:val="1712"/>
        </w:trPr>
        <w:tc>
          <w:tcPr>
            <w:tcW w:w="2025" w:type="dxa"/>
          </w:tcPr>
          <w:p w:rsidR="00A95E3A" w:rsidRPr="00FA4FB7" w:rsidRDefault="00A95E3A" w:rsidP="00FA4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FB7">
              <w:rPr>
                <w:rFonts w:ascii="Times New Roman" w:hAnsi="Times New Roman" w:cs="Times New Roman"/>
                <w:sz w:val="24"/>
                <w:szCs w:val="24"/>
              </w:rPr>
              <w:t>A)                            B)</w:t>
            </w:r>
          </w:p>
          <w:p w:rsidR="00A95E3A" w:rsidRPr="00FA4FB7" w:rsidRDefault="00A95E3A" w:rsidP="00FA4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FB7">
              <w:rPr>
                <w:rFonts w:eastAsia="Times New Roman" w:cs="Times New Roman"/>
                <w:sz w:val="24"/>
                <w:szCs w:val="24"/>
              </w:rPr>
              <w:object w:dxaOrig="2295" w:dyaOrig="2370">
                <v:shape id="_x0000_i1026" type="#_x0000_t75" style="width:69pt;height:71.25pt" o:ole="">
                  <v:imagedata r:id="rId8" o:title=""/>
                </v:shape>
                <o:OLEObject Type="Embed" ProgID="Paint.Picture" ShapeID="_x0000_i1026" DrawAspect="Content" ObjectID="_1539340071" r:id="rId9"/>
              </w:object>
            </w:r>
            <w:r w:rsidRPr="00FA4FB7">
              <w:rPr>
                <w:rFonts w:eastAsia="Times New Roman" w:cs="Times New Roman"/>
                <w:sz w:val="24"/>
                <w:szCs w:val="24"/>
              </w:rPr>
              <w:object w:dxaOrig="3435" w:dyaOrig="2250">
                <v:shape id="_x0000_i1027" type="#_x0000_t75" style="width:96pt;height:70.5pt" o:ole="">
                  <v:imagedata r:id="rId10" o:title=""/>
                </v:shape>
                <o:OLEObject Type="Embed" ProgID="Paint.Picture" ShapeID="_x0000_i1027" DrawAspect="Content" ObjectID="_1539340072" r:id="rId11"/>
              </w:object>
            </w:r>
          </w:p>
        </w:tc>
        <w:tc>
          <w:tcPr>
            <w:tcW w:w="2594" w:type="dxa"/>
          </w:tcPr>
          <w:p w:rsidR="00A95E3A" w:rsidRPr="00FA4FB7" w:rsidRDefault="00A95E3A" w:rsidP="00FA4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E3A" w:rsidRPr="00FA4FB7" w:rsidRDefault="00A95E3A" w:rsidP="00FA4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197" w:type="dxa"/>
        <w:tblInd w:w="-106" w:type="dxa"/>
        <w:tblLayout w:type="fixed"/>
        <w:tblLook w:val="00A0"/>
      </w:tblPr>
      <w:tblGrid>
        <w:gridCol w:w="5242"/>
        <w:gridCol w:w="4955"/>
      </w:tblGrid>
      <w:tr w:rsidR="00A95E3A" w:rsidRPr="00FA4FB7">
        <w:trPr>
          <w:trHeight w:val="1712"/>
        </w:trPr>
        <w:tc>
          <w:tcPr>
            <w:tcW w:w="2593" w:type="dxa"/>
          </w:tcPr>
          <w:p w:rsidR="00A95E3A" w:rsidRPr="00FA4FB7" w:rsidRDefault="00A95E3A" w:rsidP="00FA4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FB7">
              <w:rPr>
                <w:rFonts w:ascii="Times New Roman" w:hAnsi="Times New Roman" w:cs="Times New Roman"/>
                <w:sz w:val="24"/>
                <w:szCs w:val="24"/>
              </w:rPr>
              <w:t>C)                               D)</w:t>
            </w:r>
          </w:p>
          <w:p w:rsidR="00A95E3A" w:rsidRPr="00FA4FB7" w:rsidRDefault="00A95E3A" w:rsidP="00FA4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FB7">
              <w:rPr>
                <w:rFonts w:eastAsia="Times New Roman" w:cs="Times New Roman"/>
                <w:sz w:val="24"/>
                <w:szCs w:val="24"/>
              </w:rPr>
              <w:object w:dxaOrig="3630" w:dyaOrig="2145">
                <v:shape id="_x0000_i1028" type="#_x0000_t75" style="width:96pt;height:70.5pt" o:ole="">
                  <v:imagedata r:id="rId12" o:title=""/>
                </v:shape>
                <o:OLEObject Type="Embed" ProgID="Paint.Picture" ShapeID="_x0000_i1028" DrawAspect="Content" ObjectID="_1539340073" r:id="rId13"/>
              </w:object>
            </w:r>
            <w:r w:rsidRPr="00FA4FB7">
              <w:rPr>
                <w:rFonts w:eastAsia="Times New Roman" w:cs="Times New Roman"/>
                <w:sz w:val="24"/>
                <w:szCs w:val="24"/>
              </w:rPr>
              <w:object w:dxaOrig="3105" w:dyaOrig="1635">
                <v:shape id="_x0000_i1029" type="#_x0000_t75" style="width:107.25pt;height:67.5pt" o:ole="">
                  <v:imagedata r:id="rId14" o:title=""/>
                </v:shape>
                <o:OLEObject Type="Embed" ProgID="Paint.Picture" ShapeID="_x0000_i1029" DrawAspect="Content" ObjectID="_1539340074" r:id="rId15"/>
              </w:object>
            </w:r>
          </w:p>
        </w:tc>
        <w:tc>
          <w:tcPr>
            <w:tcW w:w="2451" w:type="dxa"/>
          </w:tcPr>
          <w:p w:rsidR="00A95E3A" w:rsidRPr="00FA4FB7" w:rsidRDefault="00A95E3A" w:rsidP="00FA4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E3A" w:rsidRPr="00FA4FB7" w:rsidRDefault="00A95E3A" w:rsidP="00FA4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Pr="006578B4" w:rsidRDefault="00A95E3A" w:rsidP="000355A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578B4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</w:p>
    <w:tbl>
      <w:tblPr>
        <w:tblW w:w="10197" w:type="dxa"/>
        <w:tblInd w:w="-106" w:type="dxa"/>
        <w:tblLayout w:type="fixed"/>
        <w:tblLook w:val="00A0"/>
      </w:tblPr>
      <w:tblGrid>
        <w:gridCol w:w="2992"/>
        <w:gridCol w:w="7205"/>
      </w:tblGrid>
      <w:tr w:rsidR="00A95E3A" w:rsidRPr="00FA4FB7">
        <w:trPr>
          <w:trHeight w:val="1432"/>
        </w:trPr>
        <w:tc>
          <w:tcPr>
            <w:tcW w:w="2835" w:type="dxa"/>
          </w:tcPr>
          <w:p w:rsidR="00A95E3A" w:rsidRPr="00FA4FB7" w:rsidRDefault="00A95E3A" w:rsidP="00FA4F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4FB7">
              <w:rPr>
                <w:rFonts w:eastAsia="Times New Roman" w:cs="Times New Roman"/>
                <w:sz w:val="24"/>
                <w:szCs w:val="24"/>
              </w:rPr>
              <w:object w:dxaOrig="2460" w:dyaOrig="2355">
                <v:shape id="_x0000_i1030" type="#_x0000_t75" style="width:105.75pt;height:101.25pt" o:ole="">
                  <v:imagedata r:id="rId16" o:title=""/>
                </v:shape>
                <o:OLEObject Type="Embed" ProgID="Paint.Picture" ShapeID="_x0000_i1030" DrawAspect="Content" ObjectID="_1539340075" r:id="rId17"/>
              </w:object>
            </w:r>
          </w:p>
        </w:tc>
        <w:tc>
          <w:tcPr>
            <w:tcW w:w="6828" w:type="dxa"/>
          </w:tcPr>
          <w:p w:rsidR="00A95E3A" w:rsidRPr="00FA4FB7" w:rsidRDefault="00A95E3A" w:rsidP="00FA4F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Metin Kutusu 2" o:spid="_x0000_s1158" type="#_x0000_t202" style="position:absolute;margin-left:.75pt;margin-top:5.75pt;width:97.3pt;height:138.1pt;z-index:251663360;visibility:visible;mso-wrap-distance-top:3.6pt;mso-wrap-distance-bottom:3.6pt;mso-position-horizontal-relative:page;mso-position-vertical-relative:text">
                  <v:textbox style="mso-fit-shape-to-text:t">
                    <w:txbxContent>
                      <w:p w:rsidR="00A95E3A" w:rsidRPr="006578B4" w:rsidRDefault="00A95E3A">
                        <w:pPr>
                          <w:rPr>
                            <w:sz w:val="24"/>
                            <w:szCs w:val="24"/>
                          </w:rPr>
                        </w:pPr>
                        <w:r w:rsidRPr="006578B4">
                          <w:rPr>
                            <w:rFonts w:cs="Times New Roman"/>
                            <w:sz w:val="24"/>
                            <w:szCs w:val="24"/>
                          </w:rPr>
                          <w:t>Yandaki ABCD karesinin köşegenlerini çiziniz.</w:t>
                        </w:r>
                        <w:r>
                          <w:rPr>
                            <w:rFonts w:cs="Times New Roman"/>
                            <w:sz w:val="24"/>
                            <w:szCs w:val="24"/>
                          </w:rPr>
                          <w:t>(3 Puan)</w:t>
                        </w:r>
                      </w:p>
                    </w:txbxContent>
                  </v:textbox>
                  <w10:wrap type="square" anchorx="page"/>
                </v:shape>
              </w:pict>
            </w:r>
          </w:p>
          <w:p w:rsidR="00A95E3A" w:rsidRPr="00FA4FB7" w:rsidRDefault="00A95E3A" w:rsidP="00FA4FB7">
            <w:pPr>
              <w:tabs>
                <w:tab w:val="left" w:pos="3195"/>
                <w:tab w:val="left" w:pos="4605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Pr="00E44F91" w:rsidRDefault="00A95E3A" w:rsidP="000355A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95E3A" w:rsidRPr="00E44F91" w:rsidRDefault="00A95E3A" w:rsidP="000355A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44F91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  <w:r w:rsidRPr="00AC6E83">
        <w:rPr>
          <w:rFonts w:ascii="Times New Roman" w:hAnsi="Times New Roman" w:cs="Times New Roman"/>
          <w:sz w:val="24"/>
          <w:szCs w:val="24"/>
        </w:rPr>
        <w:object w:dxaOrig="4395" w:dyaOrig="2010">
          <v:shape id="_x0000_i1031" type="#_x0000_t75" style="width:189pt;height:100.5pt" o:ole="">
            <v:imagedata r:id="rId18" o:title="" grayscale="t"/>
          </v:shape>
          <o:OLEObject Type="Embed" ProgID="Paint.Picture" ShapeID="_x0000_i1031" DrawAspect="Content" ObjectID="_1539340076" r:id="rId19"/>
        </w:object>
      </w: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açıölçer ile gösterilen açının ölçüsü kaç derecedir?(8 Puan)</w:t>
      </w:r>
    </w:p>
    <w:p w:rsidR="00A95E3A" w:rsidRPr="006578B4" w:rsidRDefault="00A95E3A" w:rsidP="006578B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A95E3A" w:rsidRPr="006578B4" w:rsidRDefault="00A95E3A" w:rsidP="006578B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A95E3A" w:rsidRPr="006578B4" w:rsidRDefault="00A95E3A" w:rsidP="006578B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A95E3A" w:rsidRPr="00E44F91" w:rsidRDefault="00A95E3A" w:rsidP="006578B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A95E3A" w:rsidRPr="00E44F91" w:rsidRDefault="00A95E3A" w:rsidP="00E44F91">
      <w:pPr>
        <w:rPr>
          <w:rFonts w:ascii="Times New Roman" w:hAnsi="Times New Roman" w:cs="Times New Roman"/>
          <w:sz w:val="24"/>
          <w:szCs w:val="24"/>
        </w:rPr>
      </w:pPr>
      <w:r w:rsidRPr="00E44F91"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noProof/>
          <w:lang w:eastAsia="tr-TR"/>
        </w:rPr>
        <w:t>(7 Puan)</w:t>
      </w:r>
      <w:r w:rsidRPr="00692E37">
        <w:rPr>
          <w:noProof/>
          <w:lang w:eastAsia="tr-TR"/>
        </w:rPr>
        <w:pict>
          <v:shape id="Resim 135" o:spid="_x0000_i1032" type="#_x0000_t75" style="width:226.5pt;height:87pt;visibility:visible">
            <v:imagedata r:id="rId20" o:title=""/>
          </v:shape>
        </w:pict>
      </w:r>
    </w:p>
    <w:p w:rsidR="00A95E3A" w:rsidRPr="00E44F91" w:rsidRDefault="00A95E3A" w:rsidP="000355A7">
      <w:pPr>
        <w:rPr>
          <w:rFonts w:ascii="Times New Roman" w:hAnsi="Times New Roman" w:cs="Times New Roman"/>
          <w:sz w:val="24"/>
          <w:szCs w:val="24"/>
        </w:rPr>
      </w:pPr>
      <w:r w:rsidRPr="00E44F91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E44F91">
        <w:rPr>
          <w:sz w:val="24"/>
          <w:szCs w:val="24"/>
        </w:rPr>
        <w:t xml:space="preserve">Aşağıdaki  </w:t>
      </w:r>
      <w:r w:rsidRPr="00FA4FB7">
        <w:rPr>
          <w:noProof/>
          <w:color w:val="555555"/>
          <w:sz w:val="24"/>
          <w:szCs w:val="24"/>
          <w:lang w:eastAsia="tr-TR"/>
        </w:rPr>
        <w:pict>
          <v:shape id="Resim 11" o:spid="_x0000_i1033" type="#_x0000_t75" alt="32_Sem22" style="width:26.25pt;height:18pt;visibility:visible">
            <v:imagedata r:id="rId21" o:title="" grayscale="t"/>
          </v:shape>
        </w:pict>
      </w:r>
      <w:r w:rsidRPr="00E44F91">
        <w:rPr>
          <w:sz w:val="24"/>
          <w:szCs w:val="24"/>
        </w:rPr>
        <w:t>üçgeninde verilmeyen C açısının ölçüsünü bulunuz. (</w:t>
      </w:r>
      <w:r>
        <w:rPr>
          <w:sz w:val="24"/>
          <w:szCs w:val="24"/>
        </w:rPr>
        <w:t>10</w:t>
      </w:r>
      <w:r w:rsidRPr="00E44F91">
        <w:rPr>
          <w:sz w:val="24"/>
          <w:szCs w:val="24"/>
        </w:rPr>
        <w:t xml:space="preserve"> Puan)</w:t>
      </w: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  <w:r w:rsidRPr="00692E37">
        <w:rPr>
          <w:noProof/>
          <w:lang w:eastAsia="tr-TR"/>
        </w:rPr>
        <w:pict>
          <v:shape id="Resim 8" o:spid="_x0000_i1034" type="#_x0000_t75" style="width:104.25pt;height:81pt;visibility:visible">
            <v:imagedata r:id="rId22" o:title=""/>
          </v:shape>
        </w:pict>
      </w:r>
    </w:p>
    <w:p w:rsidR="00A95E3A" w:rsidRPr="00E44F91" w:rsidRDefault="00A95E3A" w:rsidP="000355A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44F91">
        <w:rPr>
          <w:rFonts w:ascii="Times New Roman" w:hAnsi="Times New Roman" w:cs="Times New Roman"/>
          <w:b/>
          <w:bCs/>
          <w:sz w:val="24"/>
          <w:szCs w:val="24"/>
        </w:rPr>
        <w:t>11.</w:t>
      </w: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Resim 138" o:spid="_x0000_s1159" type="#_x0000_t75" style="position:absolute;margin-left:.45pt;margin-top:13.25pt;width:107.7pt;height:111.35pt;z-index:251664384;visibility:visible;mso-position-horizontal-relative:margin">
            <v:imagedata r:id="rId23" o:title=""/>
            <w10:wrap type="square" anchorx="margin"/>
          </v:shape>
        </w:pict>
      </w:r>
    </w:p>
    <w:p w:rsidR="00A95E3A" w:rsidRDefault="00A95E3A" w:rsidP="00E44F91">
      <w:pPr>
        <w:pStyle w:val="nospacing1"/>
        <w:rPr>
          <w:b/>
          <w:bCs/>
        </w:rPr>
      </w:pPr>
      <w:r w:rsidRPr="00E44F91">
        <w:rPr>
          <w:b/>
          <w:bCs/>
        </w:rPr>
        <w:t>Yandaki ABC ü</w:t>
      </w:r>
      <w:r>
        <w:rPr>
          <w:b/>
          <w:bCs/>
        </w:rPr>
        <w:t>çgeninde</w:t>
      </w:r>
      <w:r w:rsidRPr="00E44F91">
        <w:rPr>
          <w:b/>
          <w:bCs/>
        </w:rPr>
        <w:t>,</w:t>
      </w:r>
    </w:p>
    <w:p w:rsidR="00A95E3A" w:rsidRDefault="00A95E3A" w:rsidP="00E44F91">
      <w:pPr>
        <w:pStyle w:val="nospacing1"/>
        <w:rPr>
          <w:b/>
          <w:bCs/>
        </w:rPr>
      </w:pPr>
      <w:r w:rsidRPr="00E44F91">
        <w:rPr>
          <w:b/>
          <w:bCs/>
        </w:rPr>
        <w:t xml:space="preserve">s(C) = 105 ve </w:t>
      </w:r>
    </w:p>
    <w:p w:rsidR="00A95E3A" w:rsidRPr="00E44F91" w:rsidRDefault="00A95E3A" w:rsidP="00E44F91">
      <w:pPr>
        <w:pStyle w:val="nospacing1"/>
        <w:rPr>
          <w:b/>
          <w:bCs/>
        </w:rPr>
      </w:pPr>
      <w:r w:rsidRPr="00E44F91">
        <w:rPr>
          <w:b/>
          <w:bCs/>
        </w:rPr>
        <w:t xml:space="preserve">s(A) =32 derecedir. </w:t>
      </w:r>
    </w:p>
    <w:p w:rsidR="00A95E3A" w:rsidRPr="00E44F91" w:rsidRDefault="00A95E3A" w:rsidP="00E44F91">
      <w:pPr>
        <w:pStyle w:val="nospacing1"/>
        <w:rPr>
          <w:b/>
          <w:bCs/>
        </w:rPr>
      </w:pPr>
      <w:r w:rsidRPr="00E44F91">
        <w:rPr>
          <w:b/>
          <w:bCs/>
        </w:rPr>
        <w:t>Buna göre s(B) Kaç derecedir?</w:t>
      </w:r>
      <w:r>
        <w:rPr>
          <w:b/>
          <w:bCs/>
        </w:rPr>
        <w:t>(10</w:t>
      </w:r>
      <w:r w:rsidRPr="00E44F91">
        <w:rPr>
          <w:b/>
          <w:bCs/>
        </w:rPr>
        <w:t xml:space="preserve"> puan)</w:t>
      </w:r>
    </w:p>
    <w:p w:rsidR="00A95E3A" w:rsidRPr="00E44F91" w:rsidRDefault="00A95E3A" w:rsidP="000355A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" o:spid="_x0000_s1160" type="#_x0000_t75" style="position:absolute;margin-left:27.85pt;margin-top:4.5pt;width:117.65pt;height:99.3pt;z-index:-251651072;visibility:visible" wrapcoords="-138 0 -138 21436 21600 21436 21600 0 -138 0">
            <v:imagedata r:id="rId24" o:title=""/>
            <w10:wrap type="tight"/>
          </v:shape>
        </w:pict>
      </w:r>
      <w:r w:rsidRPr="00E44F91">
        <w:rPr>
          <w:rFonts w:ascii="Times New Roman" w:hAnsi="Times New Roman" w:cs="Times New Roman"/>
          <w:b/>
          <w:bCs/>
          <w:sz w:val="24"/>
          <w:szCs w:val="24"/>
        </w:rPr>
        <w:t>12.</w:t>
      </w: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E44F91">
      <w:pPr>
        <w:pStyle w:val="nospacing1"/>
        <w:rPr>
          <w:rFonts w:ascii="Calibri" w:hAnsi="Calibri" w:cs="Calibri"/>
          <w:b/>
          <w:bCs/>
          <w:sz w:val="20"/>
          <w:szCs w:val="20"/>
        </w:rPr>
      </w:pPr>
    </w:p>
    <w:p w:rsidR="00A95E3A" w:rsidRDefault="00A95E3A" w:rsidP="00E44F91">
      <w:pPr>
        <w:pStyle w:val="nospacing1"/>
      </w:pPr>
      <w:r w:rsidRPr="00E44F91">
        <w:t>Yukarıda verilen EFH üçgeni bir dik üçgen ve HEF açısı 32° olduğuna göre, ( ? ) ile belirtilen açı kaç derecedir?</w:t>
      </w:r>
      <w:r>
        <w:t xml:space="preserve"> (10</w:t>
      </w:r>
      <w:r w:rsidRPr="00E44F91">
        <w:t xml:space="preserve"> puan)</w:t>
      </w:r>
    </w:p>
    <w:p w:rsidR="00A95E3A" w:rsidRPr="00E44F91" w:rsidRDefault="00A95E3A" w:rsidP="00E44F91">
      <w:pPr>
        <w:pStyle w:val="nospacing1"/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  <w:hyperlink r:id="rId25" w:history="1">
        <w:r w:rsidRPr="00571A29"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E3A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p w:rsidR="00A95E3A" w:rsidRPr="004213FE" w:rsidRDefault="00A95E3A" w:rsidP="000355A7">
      <w:pPr>
        <w:rPr>
          <w:rFonts w:ascii="Times New Roman" w:hAnsi="Times New Roman" w:cs="Times New Roman"/>
          <w:sz w:val="24"/>
          <w:szCs w:val="24"/>
        </w:rPr>
      </w:pPr>
    </w:p>
    <w:sectPr w:rsidR="00A95E3A" w:rsidRPr="004213FE" w:rsidSect="00855625">
      <w:headerReference w:type="default" r:id="rId26"/>
      <w:footerReference w:type="default" r:id="rId2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E3A" w:rsidRDefault="00A95E3A" w:rsidP="005A6430">
      <w:pPr>
        <w:spacing w:after="0" w:line="240" w:lineRule="auto"/>
      </w:pPr>
      <w:r>
        <w:separator/>
      </w:r>
    </w:p>
  </w:endnote>
  <w:endnote w:type="continuationSeparator" w:id="1">
    <w:p w:rsidR="00A95E3A" w:rsidRDefault="00A95E3A" w:rsidP="005A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3A" w:rsidRDefault="00A95E3A" w:rsidP="00E44F91">
    <w:pPr>
      <w:pStyle w:val="Footer"/>
      <w:jc w:val="center"/>
      <w:rPr>
        <w:rFonts w:ascii="Times New Roman" w:hAnsi="Times New Roman" w:cs="Times New Roman"/>
        <w:sz w:val="28"/>
        <w:szCs w:val="28"/>
      </w:rPr>
    </w:pPr>
    <w:bookmarkStart w:id="0" w:name="_GoBack"/>
    <w:bookmarkEnd w:id="0"/>
    <w:r w:rsidRPr="00E44F91">
      <w:rPr>
        <w:rFonts w:ascii="Times New Roman" w:hAnsi="Times New Roman" w:cs="Times New Roman"/>
        <w:sz w:val="28"/>
        <w:szCs w:val="28"/>
      </w:rPr>
      <w:t xml:space="preserve">BAŞARILAR KUZUCUKLAR </w:t>
    </w:r>
    <w:r w:rsidRPr="00E44F91">
      <w:rPr>
        <w:rFonts w:ascii="Times New Roman" w:hAnsi="Times New Roman" w:cs="Times New Roman"/>
        <w:sz w:val="28"/>
        <w:szCs w:val="28"/>
      </w:rPr>
      <w:sym w:font="Wingdings" w:char="F04A"/>
    </w:r>
  </w:p>
  <w:p w:rsidR="00A95E3A" w:rsidRPr="000D593E" w:rsidRDefault="00A95E3A" w:rsidP="00E44F91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0D593E">
      <w:rPr>
        <w:rFonts w:ascii="Times New Roman" w:hAnsi="Times New Roman" w:cs="Times New Roman"/>
        <w:sz w:val="20"/>
        <w:szCs w:val="20"/>
      </w:rPr>
      <w:t>Azranur SARIKAYA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E3A" w:rsidRDefault="00A95E3A" w:rsidP="005A6430">
      <w:pPr>
        <w:spacing w:after="0" w:line="240" w:lineRule="auto"/>
      </w:pPr>
      <w:r>
        <w:separator/>
      </w:r>
    </w:p>
  </w:footnote>
  <w:footnote w:type="continuationSeparator" w:id="1">
    <w:p w:rsidR="00A95E3A" w:rsidRDefault="00A95E3A" w:rsidP="005A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3A" w:rsidRPr="005A6430" w:rsidRDefault="00A95E3A" w:rsidP="005A6430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5A6430">
      <w:rPr>
        <w:rFonts w:ascii="Times New Roman" w:hAnsi="Times New Roman" w:cs="Times New Roman"/>
        <w:sz w:val="24"/>
        <w:szCs w:val="24"/>
      </w:rPr>
      <w:t>BAŞKAVAK İLKOKULU</w:t>
    </w:r>
  </w:p>
  <w:p w:rsidR="00A95E3A" w:rsidRPr="005A6430" w:rsidRDefault="00A95E3A" w:rsidP="005A6430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5A6430">
      <w:rPr>
        <w:rFonts w:ascii="Times New Roman" w:hAnsi="Times New Roman" w:cs="Times New Roman"/>
        <w:sz w:val="24"/>
        <w:szCs w:val="24"/>
      </w:rPr>
      <w:t>2015-2016 EĞİTİM-ÖĞRETİM YILI MATEMATİK 1. DÖNEM 1. YAZILI</w:t>
    </w:r>
  </w:p>
  <w:p w:rsidR="00A95E3A" w:rsidRPr="005A6430" w:rsidRDefault="00A95E3A" w:rsidP="005A6430">
    <w:pPr>
      <w:pStyle w:val="Header"/>
      <w:tabs>
        <w:tab w:val="clear" w:pos="9072"/>
        <w:tab w:val="left" w:pos="7689"/>
      </w:tabs>
      <w:jc w:val="center"/>
      <w:rPr>
        <w:rFonts w:ascii="Times New Roman" w:hAnsi="Times New Roman" w:cs="Times New Roman"/>
        <w:sz w:val="24"/>
        <w:szCs w:val="24"/>
      </w:rPr>
    </w:pPr>
    <w:r w:rsidRPr="005A6430">
      <w:rPr>
        <w:rFonts w:ascii="Times New Roman" w:hAnsi="Times New Roman" w:cs="Times New Roman"/>
        <w:sz w:val="24"/>
        <w:szCs w:val="24"/>
      </w:rPr>
      <w:t>AD-SOYAD:………………</w:t>
    </w:r>
    <w:r>
      <w:rPr>
        <w:rFonts w:ascii="Times New Roman" w:hAnsi="Times New Roman" w:cs="Times New Roman"/>
        <w:sz w:val="24"/>
        <w:szCs w:val="24"/>
      </w:rPr>
      <w:t>……………………..</w:t>
    </w:r>
    <w:r w:rsidRPr="005A6430">
      <w:rPr>
        <w:rFonts w:ascii="Times New Roman" w:hAnsi="Times New Roman" w:cs="Times New Roman"/>
        <w:sz w:val="24"/>
        <w:szCs w:val="24"/>
      </w:rPr>
      <w:t xml:space="preserve">      NO:…….05.11.2015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15421"/>
    <w:multiLevelType w:val="hybridMultilevel"/>
    <w:tmpl w:val="163663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EF7A60"/>
    <w:multiLevelType w:val="hybridMultilevel"/>
    <w:tmpl w:val="B17A435E"/>
    <w:lvl w:ilvl="0" w:tplc="BEB23D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D62D8"/>
    <w:multiLevelType w:val="hybridMultilevel"/>
    <w:tmpl w:val="1A4C25F0"/>
    <w:lvl w:ilvl="0" w:tplc="DB9EC4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2E7A"/>
    <w:rsid w:val="000355A7"/>
    <w:rsid w:val="00076A28"/>
    <w:rsid w:val="000B2CE0"/>
    <w:rsid w:val="000D593E"/>
    <w:rsid w:val="004213FE"/>
    <w:rsid w:val="00571A29"/>
    <w:rsid w:val="005A6430"/>
    <w:rsid w:val="006578B4"/>
    <w:rsid w:val="00692E37"/>
    <w:rsid w:val="006E13ED"/>
    <w:rsid w:val="007E2E7A"/>
    <w:rsid w:val="00855625"/>
    <w:rsid w:val="00892A38"/>
    <w:rsid w:val="00922172"/>
    <w:rsid w:val="00A046D1"/>
    <w:rsid w:val="00A95E3A"/>
    <w:rsid w:val="00AC6E83"/>
    <w:rsid w:val="00B41BDF"/>
    <w:rsid w:val="00B967F7"/>
    <w:rsid w:val="00C02535"/>
    <w:rsid w:val="00D006A0"/>
    <w:rsid w:val="00E44F91"/>
    <w:rsid w:val="00ED55B5"/>
    <w:rsid w:val="00ED7738"/>
    <w:rsid w:val="00FA0243"/>
    <w:rsid w:val="00FA4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CE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A6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A6430"/>
  </w:style>
  <w:style w:type="paragraph" w:styleId="Footer">
    <w:name w:val="footer"/>
    <w:basedOn w:val="Normal"/>
    <w:link w:val="FooterChar"/>
    <w:uiPriority w:val="99"/>
    <w:rsid w:val="005A6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A6430"/>
  </w:style>
  <w:style w:type="paragraph" w:styleId="ListParagraph">
    <w:name w:val="List Paragraph"/>
    <w:basedOn w:val="Normal"/>
    <w:uiPriority w:val="99"/>
    <w:qFormat/>
    <w:rsid w:val="00855625"/>
    <w:pPr>
      <w:ind w:left="720"/>
    </w:pPr>
  </w:style>
  <w:style w:type="table" w:styleId="TableGrid">
    <w:name w:val="Table Grid"/>
    <w:basedOn w:val="TableNormal"/>
    <w:uiPriority w:val="99"/>
    <w:rsid w:val="0085562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spacing1"/>
    <w:basedOn w:val="Normal"/>
    <w:uiPriority w:val="99"/>
    <w:rsid w:val="00035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D006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293</Words>
  <Characters>1676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Azra</dc:creator>
  <cp:keywords>www.sorubak.com</cp:keywords>
  <dc:description/>
  <cp:lastModifiedBy>edanur</cp:lastModifiedBy>
  <cp:revision>11</cp:revision>
  <dcterms:created xsi:type="dcterms:W3CDTF">2015-11-04T19:04:00Z</dcterms:created>
  <dcterms:modified xsi:type="dcterms:W3CDTF">2016-10-30T11:41:00Z</dcterms:modified>
</cp:coreProperties>
</file>