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BA" w:rsidRDefault="001E4ABA" w:rsidP="00797D4C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noProof/>
        </w:rPr>
        <w:pict>
          <v:rect id="Rectangle 4" o:spid="_x0000_s1026" style="position:absolute;margin-left:-18pt;margin-top:9pt;width:543pt;height:21.75pt;z-index:251657216;visibility:visible">
            <v:textbox>
              <w:txbxContent>
                <w:p w:rsidR="001E4ABA" w:rsidRPr="00833F41" w:rsidRDefault="001E4ABA" w:rsidP="00B059D1">
                  <w:r w:rsidRPr="00833F41">
                    <w:t>SINIF  :                                                NO:                                           PUAN:                                   NOT: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" o:spid="_x0000_s1027" style="position:absolute;margin-left:-22.35pt;margin-top:-9pt;width:547.35pt;height:23.25pt;z-index:251656192;visibility:visible">
            <v:textbox>
              <w:txbxContent>
                <w:p w:rsidR="001E4ABA" w:rsidRPr="00833F41" w:rsidRDefault="001E4ABA" w:rsidP="00B059D1">
                  <w:r w:rsidRPr="00833F41">
                    <w:t xml:space="preserve">ADI, SOYADI:                 TARİH:  </w:t>
                  </w:r>
                  <w:r>
                    <w:t>…..</w:t>
                  </w:r>
                  <w:r w:rsidRPr="00833F41">
                    <w:t>/</w:t>
                  </w:r>
                  <w:r>
                    <w:t>…./20….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8" style="position:absolute;margin-left:-22.35pt;margin-top:-44.25pt;width:547.35pt;height:35.25pt;z-index:251655168;visibility:visible">
            <v:textbox>
              <w:txbxContent>
                <w:p w:rsidR="001E4ABA" w:rsidRPr="003D6450" w:rsidRDefault="001E4ABA" w:rsidP="00B059D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SÜLEYMAN DEMİREL İLK OKULU                                                                                                                                                      4. SINIFLAR</w:t>
                  </w:r>
                  <w:r w:rsidRPr="003D6450">
                    <w:rPr>
                      <w:b/>
                      <w:bCs/>
                    </w:rPr>
                    <w:t xml:space="preserve"> MATEMATİK DERSİ </w:t>
                  </w:r>
                  <w:r>
                    <w:rPr>
                      <w:b/>
                      <w:bCs/>
                    </w:rPr>
                    <w:t>II</w:t>
                  </w:r>
                  <w:r w:rsidRPr="003D6450">
                    <w:rPr>
                      <w:b/>
                      <w:bCs/>
                    </w:rPr>
                    <w:t xml:space="preserve">. DÖNEM </w:t>
                  </w:r>
                  <w:r>
                    <w:rPr>
                      <w:b/>
                      <w:bCs/>
                    </w:rPr>
                    <w:t>I</w:t>
                  </w:r>
                  <w:r w:rsidRPr="003D6450">
                    <w:rPr>
                      <w:b/>
                      <w:bCs/>
                    </w:rPr>
                    <w:t xml:space="preserve">. YAZILI </w:t>
                  </w:r>
                  <w:r>
                    <w:rPr>
                      <w:b/>
                      <w:bCs/>
                    </w:rPr>
                    <w:t xml:space="preserve"> SINAV </w:t>
                  </w:r>
                  <w:r w:rsidRPr="003D6450">
                    <w:rPr>
                      <w:b/>
                      <w:bCs/>
                    </w:rPr>
                    <w:t>SORULARI</w:t>
                  </w:r>
                </w:p>
              </w:txbxContent>
            </v:textbox>
          </v:rect>
        </w:pict>
      </w:r>
    </w:p>
    <w:p w:rsidR="001E4ABA" w:rsidRDefault="001E4ABA" w:rsidP="00797D4C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Cs/>
        </w:rPr>
      </w:pPr>
    </w:p>
    <w:p w:rsidR="001E4ABA" w:rsidRDefault="001E4ABA" w:rsidP="00797D4C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Cs/>
        </w:rPr>
      </w:pPr>
    </w:p>
    <w:p w:rsidR="001E4ABA" w:rsidRPr="008708C1" w:rsidRDefault="001E4ABA" w:rsidP="00797D4C">
      <w:pPr>
        <w:pStyle w:val="NoSpacing"/>
        <w:tabs>
          <w:tab w:val="left" w:pos="426"/>
          <w:tab w:val="left" w:pos="1418"/>
          <w:tab w:val="left" w:pos="2694"/>
          <w:tab w:val="left" w:pos="3969"/>
        </w:tabs>
      </w:pPr>
      <w:r w:rsidRPr="008708C1">
        <w:rPr>
          <w:b/>
          <w:bCs/>
        </w:rPr>
        <w:t>1-    Aşağıdaki kesirlerin değerlerini altlarına yazınız</w:t>
      </w:r>
      <w:r w:rsidRPr="008708C1">
        <w:t>.</w:t>
      </w:r>
      <w:r w:rsidRPr="008708C1">
        <w:rPr>
          <w:b/>
          <w:bCs/>
        </w:rPr>
        <w:t xml:space="preserve">   ( 8 P)</w:t>
      </w:r>
    </w:p>
    <w:p w:rsidR="001E4ABA" w:rsidRPr="008708C1" w:rsidRDefault="001E4ABA" w:rsidP="00797D4C">
      <w:pPr>
        <w:pStyle w:val="NoSpacing"/>
        <w:tabs>
          <w:tab w:val="left" w:pos="426"/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9" type="#_x0000_t75" style="position:absolute;margin-left:366.65pt;margin-top:7.35pt;width:87pt;height:26.4pt;z-index:-251654144;visibility:visible">
            <v:imagedata r:id="rId5" o:title=""/>
          </v:shape>
        </w:pict>
      </w:r>
      <w:r>
        <w:rPr>
          <w:noProof/>
        </w:rPr>
        <w:pict>
          <v:shape id="Resim 17" o:spid="_x0000_s1030" type="#_x0000_t75" style="position:absolute;margin-left:235.85pt;margin-top:8.25pt;width:87pt;height:26.4pt;z-index:-251653120;visibility:visible">
            <v:imagedata r:id="rId6" o:title=""/>
          </v:shape>
        </w:pict>
      </w:r>
      <w:r>
        <w:rPr>
          <w:noProof/>
        </w:rPr>
        <w:pict>
          <v:shape id="Resim 14" o:spid="_x0000_s1031" type="#_x0000_t75" style="position:absolute;margin-left:136.55pt;margin-top:7.45pt;width:65.15pt;height:27pt;z-index:-251655168;visibility:visible">
            <v:imagedata r:id="rId7" o:title=""/>
          </v:shape>
        </w:pict>
      </w:r>
      <w:r>
        <w:rPr>
          <w:noProof/>
        </w:rPr>
        <w:pict>
          <v:shape id="Resim 15" o:spid="_x0000_s1032" type="#_x0000_t75" style="position:absolute;margin-left:12.35pt;margin-top:5.8pt;width:69pt;height:28.5pt;z-index:-251656192;visibility:visible">
            <v:imagedata r:id="rId8" o:title=""/>
          </v:shape>
        </w:pict>
      </w:r>
    </w:p>
    <w:p w:rsidR="001E4ABA" w:rsidRPr="008708C1" w:rsidRDefault="001E4ABA" w:rsidP="00797D4C">
      <w:pPr>
        <w:pStyle w:val="NoSpacing"/>
        <w:tabs>
          <w:tab w:val="left" w:pos="1418"/>
          <w:tab w:val="left" w:pos="2694"/>
          <w:tab w:val="center" w:pos="5074"/>
        </w:tabs>
      </w:pPr>
      <w:r w:rsidRPr="008708C1">
        <w:tab/>
      </w:r>
      <w:r w:rsidRPr="008708C1">
        <w:rPr>
          <w:b/>
          <w:bCs/>
        </w:rPr>
        <w:tab/>
      </w:r>
      <w:r w:rsidRPr="008708C1">
        <w:rPr>
          <w:b/>
          <w:bCs/>
        </w:rPr>
        <w:tab/>
      </w:r>
    </w:p>
    <w:p w:rsidR="001E4ABA" w:rsidRPr="008708C1" w:rsidRDefault="001E4ABA" w:rsidP="00797D4C">
      <w:pPr>
        <w:pStyle w:val="NoSpacing"/>
        <w:tabs>
          <w:tab w:val="left" w:pos="1418"/>
          <w:tab w:val="left" w:pos="2694"/>
          <w:tab w:val="left" w:pos="3969"/>
        </w:tabs>
      </w:pPr>
    </w:p>
    <w:p w:rsidR="001E4ABA" w:rsidRPr="008708C1" w:rsidRDefault="001E4ABA" w:rsidP="00797D4C">
      <w:pPr>
        <w:pStyle w:val="NoSpacing"/>
        <w:tabs>
          <w:tab w:val="left" w:pos="1418"/>
          <w:tab w:val="left" w:pos="2694"/>
          <w:tab w:val="left" w:pos="3969"/>
        </w:tabs>
      </w:pPr>
      <w:r w:rsidRPr="008708C1">
        <w:t>…………..</w:t>
      </w:r>
      <w:r w:rsidRPr="008708C1">
        <w:tab/>
      </w:r>
      <w:r>
        <w:tab/>
      </w:r>
      <w:r w:rsidRPr="008708C1">
        <w:t>………..</w:t>
      </w:r>
      <w:r w:rsidRPr="008708C1">
        <w:tab/>
      </w:r>
      <w:r w:rsidRPr="008708C1">
        <w:tab/>
      </w:r>
      <w:r w:rsidRPr="008708C1">
        <w:tab/>
        <w:t>…………….</w:t>
      </w:r>
      <w:r w:rsidRPr="008708C1">
        <w:tab/>
      </w:r>
      <w:r w:rsidRPr="008708C1">
        <w:tab/>
      </w:r>
      <w:r w:rsidRPr="008708C1">
        <w:tab/>
        <w:t>…………..</w:t>
      </w:r>
    </w:p>
    <w:p w:rsidR="001E4ABA" w:rsidRPr="008708C1" w:rsidRDefault="001E4ABA" w:rsidP="00797D4C">
      <w:pPr>
        <w:pStyle w:val="NoSpacing"/>
        <w:tabs>
          <w:tab w:val="left" w:pos="1418"/>
          <w:tab w:val="left" w:pos="2694"/>
          <w:tab w:val="left" w:pos="3969"/>
        </w:tabs>
      </w:pPr>
      <w:r w:rsidRPr="008708C1">
        <w:tab/>
      </w:r>
      <w:r w:rsidRPr="008708C1">
        <w:tab/>
      </w:r>
      <w:r w:rsidRPr="008708C1">
        <w:tab/>
      </w:r>
    </w:p>
    <w:p w:rsidR="001E4ABA" w:rsidRPr="00EC5DCB" w:rsidRDefault="001E4ABA" w:rsidP="00790C0B">
      <w:pPr>
        <w:pStyle w:val="NoSpacing"/>
        <w:rPr>
          <w:b/>
          <w:bCs/>
          <w:sz w:val="10"/>
          <w:szCs w:val="10"/>
        </w:rPr>
      </w:pPr>
      <w:r w:rsidRPr="00EC5DCB">
        <w:rPr>
          <w:b/>
          <w:bCs/>
        </w:rPr>
        <w:t>2- Verilen kesirleri şekille gösteriniz. (10 P)</w:t>
      </w:r>
    </w:p>
    <w:p w:rsidR="001E4ABA" w:rsidRDefault="001E4ABA" w:rsidP="00790C0B">
      <w:pPr>
        <w:pStyle w:val="NoSpacing"/>
        <w:rPr>
          <w:position w:val="-24"/>
        </w:rPr>
      </w:pPr>
      <w:r w:rsidRPr="008708C1">
        <w:rPr>
          <w:position w:val="-24"/>
          <w:sz w:val="22"/>
          <w:szCs w:val="22"/>
        </w:rPr>
        <w:object w:dxaOrig="240" w:dyaOrig="620">
          <v:shape id="_x0000_i1025" type="#_x0000_t75" style="width:18pt;height:45pt" o:ole="">
            <v:imagedata r:id="rId9" o:title=""/>
          </v:shape>
          <o:OLEObject Type="Embed" ProgID="Msxml2.SAXXMLReader.5.0" ShapeID="_x0000_i1025" DrawAspect="Content" ObjectID="_1519486831" r:id="rId10"/>
        </w:object>
      </w:r>
      <w:r w:rsidRPr="008708C1">
        <w:rPr>
          <w:sz w:val="28"/>
          <w:szCs w:val="28"/>
        </w:rPr>
        <w:t>2</w:t>
      </w:r>
      <w:r w:rsidRPr="00C463D1">
        <w:rPr>
          <w:noProof/>
          <w:position w:val="-24"/>
        </w:rPr>
        <w:pict>
          <v:shape id="Resim 2" o:spid="_x0000_i1026" type="#_x0000_t75" style="width:17.25pt;height:40.5pt;visibility:visible">
            <v:imagedata r:id="rId11" o:title=""/>
          </v:shape>
        </w:pict>
      </w:r>
    </w:p>
    <w:p w:rsidR="001E4ABA" w:rsidRPr="008708C1" w:rsidRDefault="001E4ABA" w:rsidP="00790C0B">
      <w:pPr>
        <w:pStyle w:val="NoSpacing"/>
      </w:pPr>
    </w:p>
    <w:p w:rsidR="001E4ABA" w:rsidRPr="008708C1" w:rsidRDefault="001E4ABA" w:rsidP="00797D4C">
      <w:pPr>
        <w:pStyle w:val="NoSpacing"/>
        <w:rPr>
          <w:b/>
          <w:bCs/>
          <w:sz w:val="22"/>
          <w:szCs w:val="22"/>
        </w:rPr>
      </w:pPr>
    </w:p>
    <w:p w:rsidR="001E4ABA" w:rsidRPr="008708C1" w:rsidRDefault="001E4ABA" w:rsidP="00797D4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Pr="008708C1">
        <w:rPr>
          <w:rFonts w:ascii="Times New Roman" w:hAnsi="Times New Roman" w:cs="Times New Roman"/>
          <w:b/>
          <w:bCs/>
        </w:rPr>
        <w:t>- Aşağıda verilen sayı doğruları üzerinde belirtilen noktalara karşılık gelen kesirleri yazınız. ( 8 P)</w:t>
      </w:r>
    </w:p>
    <w:p w:rsidR="001E4ABA" w:rsidRPr="008708C1" w:rsidRDefault="001E4ABA" w:rsidP="00797D4C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8" o:spid="_x0000_s1033" type="#_x0000_t75" alt="img011" style="position:absolute;margin-left:-4.45pt;margin-top:.15pt;width:470.1pt;height:117pt;z-index:-251652096;visibility:visible">
            <v:imagedata r:id="rId12" o:title="" croptop="8586f" cropbottom="45678f" cropleft="4605f" cropright="4605f" gain="112993f"/>
          </v:shape>
        </w:pict>
      </w:r>
    </w:p>
    <w:p w:rsidR="001E4ABA" w:rsidRPr="008708C1" w:rsidRDefault="001E4ABA" w:rsidP="00797D4C">
      <w:pPr>
        <w:rPr>
          <w:rFonts w:ascii="Times New Roman" w:hAnsi="Times New Roman" w:cs="Times New Roman"/>
        </w:rPr>
      </w:pPr>
    </w:p>
    <w:p w:rsidR="001E4ABA" w:rsidRPr="008708C1" w:rsidRDefault="001E4ABA" w:rsidP="00797D4C">
      <w:pPr>
        <w:rPr>
          <w:rFonts w:ascii="Times New Roman" w:hAnsi="Times New Roman" w:cs="Times New Roman"/>
        </w:rPr>
      </w:pPr>
    </w:p>
    <w:p w:rsidR="001E4ABA" w:rsidRPr="008708C1" w:rsidRDefault="001E4ABA" w:rsidP="00797D4C">
      <w:pPr>
        <w:rPr>
          <w:rFonts w:ascii="Times New Roman" w:hAnsi="Times New Roman" w:cs="Times New Roman"/>
        </w:rPr>
      </w:pPr>
    </w:p>
    <w:p w:rsidR="001E4ABA" w:rsidRPr="008708C1" w:rsidRDefault="001E4ABA" w:rsidP="00797D4C">
      <w:pPr>
        <w:pStyle w:val="NoSpacing"/>
        <w:rPr>
          <w:b/>
          <w:bCs/>
          <w:sz w:val="22"/>
          <w:szCs w:val="22"/>
        </w:rPr>
      </w:pPr>
    </w:p>
    <w:p w:rsidR="001E4ABA" w:rsidRPr="008708C1" w:rsidRDefault="001E4ABA" w:rsidP="00797D4C">
      <w:pPr>
        <w:pStyle w:val="NoSpacing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Pr="008708C1">
        <w:rPr>
          <w:b/>
          <w:bCs/>
          <w:sz w:val="22"/>
          <w:szCs w:val="22"/>
        </w:rPr>
        <w:t>- Aşağıda verilen işlemlerin sonucunu bulunuz. (8P)</w:t>
      </w:r>
    </w:p>
    <w:p w:rsidR="001E4ABA" w:rsidRPr="008708C1" w:rsidRDefault="001E4ABA" w:rsidP="00797D4C">
      <w:pPr>
        <w:pStyle w:val="NoSpacing"/>
        <w:rPr>
          <w:sz w:val="22"/>
          <w:szCs w:val="22"/>
        </w:rPr>
      </w:pPr>
    </w:p>
    <w:p w:rsidR="001E4ABA" w:rsidRPr="008708C1" w:rsidRDefault="001E4ABA" w:rsidP="00797D4C">
      <w:pPr>
        <w:pStyle w:val="NoSpacing"/>
        <w:rPr>
          <w:sz w:val="22"/>
          <w:szCs w:val="22"/>
        </w:rPr>
      </w:pPr>
      <w:r w:rsidRPr="008708C1">
        <w:rPr>
          <w:position w:val="-24"/>
          <w:sz w:val="22"/>
          <w:szCs w:val="22"/>
        </w:rPr>
        <w:object w:dxaOrig="320" w:dyaOrig="620">
          <v:shape id="_x0000_i1027" type="#_x0000_t75" style="width:16.5pt;height:31.5pt" o:ole="">
            <v:imagedata r:id="rId13" o:title=""/>
          </v:shape>
          <o:OLEObject Type="Embed" ProgID="Equation.3" ShapeID="_x0000_i1027" DrawAspect="Content" ObjectID="_1519486832" r:id="rId14"/>
        </w:object>
      </w:r>
      <w:r w:rsidRPr="008708C1">
        <w:rPr>
          <w:sz w:val="22"/>
          <w:szCs w:val="22"/>
        </w:rPr>
        <w:t xml:space="preserve"> +  </w:t>
      </w:r>
      <w:r w:rsidRPr="008708C1">
        <w:rPr>
          <w:position w:val="-24"/>
          <w:sz w:val="22"/>
          <w:szCs w:val="22"/>
        </w:rPr>
        <w:object w:dxaOrig="320" w:dyaOrig="620">
          <v:shape id="_x0000_i1028" type="#_x0000_t75" style="width:16.5pt;height:31.5pt" o:ole="">
            <v:imagedata r:id="rId15" o:title=""/>
          </v:shape>
          <o:OLEObject Type="Embed" ProgID="Equation.3" ShapeID="_x0000_i1028" DrawAspect="Content" ObjectID="_1519486833" r:id="rId16"/>
        </w:object>
      </w:r>
      <w:r w:rsidRPr="008708C1">
        <w:rPr>
          <w:sz w:val="22"/>
          <w:szCs w:val="22"/>
        </w:rPr>
        <w:t xml:space="preserve"> =   </w:t>
      </w:r>
      <w:r w:rsidRPr="008708C1">
        <w:rPr>
          <w:position w:val="-24"/>
          <w:sz w:val="22"/>
          <w:szCs w:val="22"/>
        </w:rPr>
        <w:object w:dxaOrig="560" w:dyaOrig="620">
          <v:shape id="_x0000_i1029" type="#_x0000_t75" style="width:28.5pt;height:31.5pt" o:ole="">
            <v:imagedata r:id="rId17" o:title=""/>
          </v:shape>
          <o:OLEObject Type="Embed" ProgID="Equation.3" ShapeID="_x0000_i1029" DrawAspect="Content" ObjectID="_1519486834" r:id="rId18"/>
        </w:object>
      </w:r>
      <w:r w:rsidRPr="008708C1">
        <w:rPr>
          <w:sz w:val="22"/>
          <w:szCs w:val="22"/>
        </w:rPr>
        <w:tab/>
        <w:t xml:space="preserve">    2</w:t>
      </w:r>
      <w:r w:rsidRPr="008708C1">
        <w:rPr>
          <w:position w:val="-24"/>
          <w:sz w:val="22"/>
          <w:szCs w:val="22"/>
        </w:rPr>
        <w:object w:dxaOrig="320" w:dyaOrig="620">
          <v:shape id="_x0000_i1030" type="#_x0000_t75" style="width:16.5pt;height:31.5pt" o:ole="">
            <v:imagedata r:id="rId19" o:title=""/>
          </v:shape>
          <o:OLEObject Type="Embed" ProgID="Equation.3" ShapeID="_x0000_i1030" DrawAspect="Content" ObjectID="_1519486835" r:id="rId20"/>
        </w:object>
      </w:r>
      <w:r w:rsidRPr="008708C1">
        <w:rPr>
          <w:sz w:val="22"/>
          <w:szCs w:val="22"/>
        </w:rPr>
        <w:t xml:space="preserve"> +3 </w:t>
      </w:r>
      <w:r w:rsidRPr="008708C1">
        <w:rPr>
          <w:position w:val="-24"/>
          <w:sz w:val="22"/>
          <w:szCs w:val="22"/>
        </w:rPr>
        <w:object w:dxaOrig="320" w:dyaOrig="620">
          <v:shape id="_x0000_i1031" type="#_x0000_t75" style="width:16.5pt;height:31.5pt" o:ole="">
            <v:imagedata r:id="rId21" o:title=""/>
          </v:shape>
          <o:OLEObject Type="Embed" ProgID="Equation.3" ShapeID="_x0000_i1031" DrawAspect="Content" ObjectID="_1519486836" r:id="rId22"/>
        </w:object>
      </w:r>
      <w:r w:rsidRPr="008708C1">
        <w:rPr>
          <w:sz w:val="22"/>
          <w:szCs w:val="22"/>
        </w:rPr>
        <w:t xml:space="preserve"> = …  9 </w:t>
      </w:r>
      <w:r w:rsidRPr="008708C1">
        <w:rPr>
          <w:position w:val="-24"/>
          <w:sz w:val="22"/>
          <w:szCs w:val="22"/>
        </w:rPr>
        <w:object w:dxaOrig="240" w:dyaOrig="620">
          <v:shape id="_x0000_i1032" type="#_x0000_t75" style="width:12pt;height:31.5pt" o:ole="">
            <v:imagedata r:id="rId23" o:title=""/>
          </v:shape>
          <o:OLEObject Type="Embed" ProgID="Equation.3" ShapeID="_x0000_i1032" DrawAspect="Content" ObjectID="_1519486837" r:id="rId24"/>
        </w:object>
      </w:r>
      <w:r w:rsidRPr="008708C1">
        <w:rPr>
          <w:sz w:val="22"/>
          <w:szCs w:val="22"/>
        </w:rPr>
        <w:t xml:space="preserve"> - 5</w:t>
      </w:r>
      <w:r w:rsidRPr="008708C1">
        <w:rPr>
          <w:position w:val="-24"/>
          <w:sz w:val="22"/>
          <w:szCs w:val="22"/>
        </w:rPr>
        <w:object w:dxaOrig="240" w:dyaOrig="620">
          <v:shape id="_x0000_i1033" type="#_x0000_t75" style="width:12pt;height:31.5pt" o:ole="">
            <v:imagedata r:id="rId25" o:title=""/>
          </v:shape>
          <o:OLEObject Type="Embed" ProgID="Equation.3" ShapeID="_x0000_i1033" DrawAspect="Content" ObjectID="_1519486838" r:id="rId26"/>
        </w:object>
      </w:r>
      <w:r w:rsidRPr="008708C1">
        <w:rPr>
          <w:sz w:val="22"/>
          <w:szCs w:val="22"/>
        </w:rPr>
        <w:t xml:space="preserve"> =  …</w:t>
      </w:r>
      <w:r w:rsidRPr="008708C1">
        <w:rPr>
          <w:position w:val="-24"/>
          <w:sz w:val="22"/>
          <w:szCs w:val="22"/>
        </w:rPr>
        <w:object w:dxaOrig="560" w:dyaOrig="620">
          <v:shape id="_x0000_i1034" type="#_x0000_t75" style="width:28.5pt;height:31.5pt" o:ole="">
            <v:imagedata r:id="rId17" o:title=""/>
          </v:shape>
          <o:OLEObject Type="Embed" ProgID="Equation.3" ShapeID="_x0000_i1034" DrawAspect="Content" ObjectID="_1519486839" r:id="rId27"/>
        </w:object>
      </w:r>
      <w:r w:rsidRPr="008708C1">
        <w:rPr>
          <w:position w:val="-24"/>
          <w:sz w:val="22"/>
          <w:szCs w:val="22"/>
        </w:rPr>
        <w:object w:dxaOrig="320" w:dyaOrig="620">
          <v:shape id="_x0000_i1035" type="#_x0000_t75" style="width:16.5pt;height:31.5pt" o:ole="">
            <v:imagedata r:id="rId28" o:title=""/>
          </v:shape>
          <o:OLEObject Type="Embed" ProgID="Equation.3" ShapeID="_x0000_i1035" DrawAspect="Content" ObjectID="_1519486840" r:id="rId29"/>
        </w:object>
      </w:r>
      <w:r w:rsidRPr="008708C1">
        <w:rPr>
          <w:sz w:val="22"/>
          <w:szCs w:val="22"/>
        </w:rPr>
        <w:t xml:space="preserve"> - </w:t>
      </w:r>
      <w:r w:rsidRPr="008708C1">
        <w:rPr>
          <w:position w:val="-24"/>
          <w:sz w:val="22"/>
          <w:szCs w:val="22"/>
        </w:rPr>
        <w:object w:dxaOrig="320" w:dyaOrig="620">
          <v:shape id="_x0000_i1036" type="#_x0000_t75" style="width:16.5pt;height:31.5pt" o:ole="">
            <v:imagedata r:id="rId30" o:title=""/>
          </v:shape>
          <o:OLEObject Type="Embed" ProgID="Equation.3" ShapeID="_x0000_i1036" DrawAspect="Content" ObjectID="_1519486841" r:id="rId31"/>
        </w:object>
      </w:r>
      <w:r w:rsidRPr="008708C1">
        <w:rPr>
          <w:sz w:val="22"/>
          <w:szCs w:val="22"/>
        </w:rPr>
        <w:t xml:space="preserve"> = </w:t>
      </w:r>
      <w:r w:rsidRPr="008708C1">
        <w:rPr>
          <w:position w:val="-24"/>
          <w:sz w:val="22"/>
          <w:szCs w:val="22"/>
        </w:rPr>
        <w:object w:dxaOrig="560" w:dyaOrig="620">
          <v:shape id="_x0000_i1037" type="#_x0000_t75" style="width:28.5pt;height:31.5pt" o:ole="">
            <v:imagedata r:id="rId17" o:title=""/>
          </v:shape>
          <o:OLEObject Type="Embed" ProgID="Equation.3" ShapeID="_x0000_i1037" DrawAspect="Content" ObjectID="_1519486842" r:id="rId32"/>
        </w:object>
      </w:r>
    </w:p>
    <w:p w:rsidR="001E4ABA" w:rsidRPr="008708C1" w:rsidRDefault="001E4ABA" w:rsidP="00797D4C">
      <w:pPr>
        <w:pStyle w:val="NoSpacing"/>
        <w:rPr>
          <w:sz w:val="20"/>
          <w:szCs w:val="20"/>
        </w:rPr>
      </w:pPr>
    </w:p>
    <w:p w:rsidR="001E4ABA" w:rsidRPr="008708C1" w:rsidRDefault="001E4ABA" w:rsidP="00797D4C">
      <w:pPr>
        <w:pStyle w:val="NoSpacing"/>
        <w:rPr>
          <w:sz w:val="20"/>
          <w:szCs w:val="20"/>
        </w:rPr>
      </w:pPr>
    </w:p>
    <w:p w:rsidR="001E4ABA" w:rsidRPr="008708C1" w:rsidRDefault="001E4ABA" w:rsidP="00057731">
      <w:p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bCs/>
        </w:rPr>
        <w:t>5</w:t>
      </w:r>
      <w:r w:rsidRPr="008708C1">
        <w:rPr>
          <w:rFonts w:ascii="Times New Roman" w:hAnsi="Times New Roman" w:cs="Times New Roman"/>
          <w:b/>
          <w:bCs/>
        </w:rPr>
        <w:t xml:space="preserve">- </w:t>
      </w:r>
      <w:r w:rsidRPr="008708C1">
        <w:rPr>
          <w:rFonts w:ascii="Times New Roman" w:hAnsi="Times New Roman" w:cs="Times New Roman"/>
          <w:lang w:eastAsia="tr-TR"/>
        </w:rPr>
        <w:t xml:space="preserve"> Aşağıdaki kesirleri </w:t>
      </w:r>
      <w:r w:rsidRPr="008708C1">
        <w:rPr>
          <w:rFonts w:ascii="Times New Roman" w:hAnsi="Times New Roman" w:cs="Times New Roman"/>
          <w:b/>
          <w:bCs/>
          <w:lang w:eastAsia="tr-TR"/>
        </w:rPr>
        <w:t>küçükten büyüğe</w:t>
      </w:r>
      <w:r w:rsidRPr="008708C1">
        <w:rPr>
          <w:rFonts w:ascii="Times New Roman" w:hAnsi="Times New Roman" w:cs="Times New Roman"/>
          <w:lang w:eastAsia="tr-TR"/>
        </w:rPr>
        <w:t xml:space="preserve"> doğru </w:t>
      </w:r>
      <w:r w:rsidRPr="008708C1">
        <w:rPr>
          <w:rFonts w:ascii="Times New Roman" w:hAnsi="Times New Roman" w:cs="Times New Roman"/>
          <w:b/>
          <w:bCs/>
          <w:lang w:eastAsia="tr-TR"/>
        </w:rPr>
        <w:t>sembol kullanarak</w:t>
      </w:r>
      <w:r w:rsidRPr="008708C1">
        <w:rPr>
          <w:rFonts w:ascii="Times New Roman" w:hAnsi="Times New Roman" w:cs="Times New Roman"/>
          <w:lang w:eastAsia="tr-TR"/>
        </w:rPr>
        <w:t xml:space="preserve"> sıralayınız.</w:t>
      </w:r>
      <w:r w:rsidRPr="008708C1">
        <w:rPr>
          <w:rFonts w:ascii="Times New Roman" w:hAnsi="Times New Roman" w:cs="Times New Roman"/>
          <w:b/>
          <w:bCs/>
          <w:lang w:eastAsia="tr-TR"/>
        </w:rPr>
        <w:t>(8 P)</w:t>
      </w:r>
    </w:p>
    <w:p w:rsidR="001E4ABA" w:rsidRPr="008708C1" w:rsidRDefault="001E4ABA" w:rsidP="00057731">
      <w:pPr>
        <w:numPr>
          <w:ilvl w:val="0"/>
          <w:numId w:val="1"/>
        </w:numPr>
        <w:rPr>
          <w:rFonts w:ascii="Times New Roman" w:hAnsi="Times New Roman" w:cs="Times New Roman"/>
          <w:lang w:eastAsia="tr-TR"/>
        </w:rPr>
      </w:pPr>
      <w:r w:rsidRPr="00C463D1">
        <w:rPr>
          <w:rFonts w:ascii="Times New Roman" w:hAnsi="Times New Roman" w:cs="Times New Roman"/>
          <w:noProof/>
          <w:position w:val="-24"/>
          <w:lang w:eastAsia="tr-TR"/>
        </w:rPr>
        <w:pict>
          <v:shape id="Resim 14" o:spid="_x0000_i1038" type="#_x0000_t75" style="width:9pt;height:25.5pt;visibility:visible">
            <v:imagedata r:id="rId33" o:title=""/>
          </v:shape>
        </w:pict>
      </w:r>
      <w:r w:rsidRPr="008708C1">
        <w:rPr>
          <w:rFonts w:ascii="Times New Roman" w:hAnsi="Times New Roman" w:cs="Times New Roman"/>
          <w:lang w:eastAsia="tr-TR"/>
        </w:rPr>
        <w:t xml:space="preserve"> ,</w:t>
      </w:r>
      <w:r w:rsidRPr="00C463D1">
        <w:rPr>
          <w:rFonts w:ascii="Times New Roman" w:hAnsi="Times New Roman" w:cs="Times New Roman"/>
          <w:noProof/>
          <w:position w:val="-22"/>
          <w:lang w:eastAsia="tr-TR"/>
        </w:rPr>
        <w:pict>
          <v:shape id="Resim 15" o:spid="_x0000_i1039" type="#_x0000_t75" style="width:8.25pt;height:24.75pt;visibility:visible">
            <v:imagedata r:id="rId34" o:title=""/>
          </v:shape>
        </w:pict>
      </w:r>
      <w:r w:rsidRPr="008708C1">
        <w:rPr>
          <w:rFonts w:ascii="Times New Roman" w:hAnsi="Times New Roman" w:cs="Times New Roman"/>
          <w:lang w:eastAsia="tr-TR"/>
        </w:rPr>
        <w:t xml:space="preserve"> , </w:t>
      </w:r>
      <w:r w:rsidRPr="00C463D1">
        <w:rPr>
          <w:rFonts w:ascii="Times New Roman" w:hAnsi="Times New Roman" w:cs="Times New Roman"/>
          <w:noProof/>
          <w:position w:val="-24"/>
          <w:lang w:eastAsia="tr-TR"/>
        </w:rPr>
        <w:pict>
          <v:shape id="Resim 16" o:spid="_x0000_i1040" type="#_x0000_t75" style="width:9pt;height:25.5pt;visibility:visible">
            <v:imagedata r:id="rId35" o:title=""/>
          </v:shape>
        </w:pict>
      </w:r>
      <w:r w:rsidRPr="008708C1">
        <w:rPr>
          <w:rFonts w:ascii="Times New Roman" w:hAnsi="Times New Roman" w:cs="Times New Roman"/>
          <w:lang w:eastAsia="tr-TR"/>
        </w:rPr>
        <w:t xml:space="preserve"> , </w:t>
      </w:r>
      <w:r w:rsidRPr="008708C1">
        <w:rPr>
          <w:rFonts w:ascii="Times New Roman" w:eastAsia="Times New Roman" w:hAnsi="Times New Roman" w:cs="Times New Roman"/>
          <w:position w:val="-24"/>
          <w:lang w:eastAsia="tr-TR"/>
        </w:rPr>
        <w:object w:dxaOrig="240" w:dyaOrig="620">
          <v:shape id="_x0000_i1041" type="#_x0000_t75" style="width:12pt;height:30.75pt" o:ole="">
            <v:imagedata r:id="rId36" o:title=""/>
          </v:shape>
          <o:OLEObject Type="Embed" ProgID="Equation.3" ShapeID="_x0000_i1041" DrawAspect="Content" ObjectID="_1519486843" r:id="rId37"/>
        </w:object>
      </w:r>
      <w:r w:rsidRPr="008708C1">
        <w:rPr>
          <w:rFonts w:ascii="Times New Roman" w:hAnsi="Times New Roman" w:cs="Times New Roman"/>
          <w:lang w:eastAsia="tr-TR"/>
        </w:rPr>
        <w:t>.......</w:t>
      </w:r>
      <w:r>
        <w:rPr>
          <w:rFonts w:ascii="Times New Roman" w:hAnsi="Times New Roman" w:cs="Times New Roman"/>
          <w:lang w:eastAsia="tr-TR"/>
        </w:rPr>
        <w:t>................................</w:t>
      </w:r>
      <w:r w:rsidRPr="008708C1">
        <w:rPr>
          <w:rFonts w:ascii="Times New Roman" w:hAnsi="Times New Roman" w:cs="Times New Roman"/>
          <w:b/>
          <w:bCs/>
          <w:lang w:eastAsia="tr-TR"/>
        </w:rPr>
        <w:t>B)</w:t>
      </w:r>
      <w:r w:rsidRPr="00C463D1">
        <w:rPr>
          <w:rFonts w:ascii="Times New Roman" w:hAnsi="Times New Roman" w:cs="Times New Roman"/>
          <w:noProof/>
          <w:position w:val="-24"/>
          <w:lang w:eastAsia="tr-TR"/>
        </w:rPr>
        <w:pict>
          <v:shape id="Resim 18" o:spid="_x0000_i1042" type="#_x0000_t75" style="width:12pt;height:25.5pt;visibility:visible">
            <v:imagedata r:id="rId38" o:title=""/>
          </v:shape>
        </w:pict>
      </w:r>
      <w:r w:rsidRPr="008708C1">
        <w:rPr>
          <w:rFonts w:ascii="Times New Roman" w:hAnsi="Times New Roman" w:cs="Times New Roman"/>
          <w:lang w:eastAsia="tr-TR"/>
        </w:rPr>
        <w:t xml:space="preserve"> , </w:t>
      </w:r>
      <w:r w:rsidRPr="00C463D1">
        <w:rPr>
          <w:rFonts w:ascii="Times New Roman" w:hAnsi="Times New Roman" w:cs="Times New Roman"/>
          <w:noProof/>
          <w:position w:val="-24"/>
          <w:lang w:eastAsia="tr-TR"/>
        </w:rPr>
        <w:pict>
          <v:shape id="Resim 19" o:spid="_x0000_i1043" type="#_x0000_t75" style="width:12pt;height:25.5pt;visibility:visible">
            <v:imagedata r:id="rId39" o:title=""/>
          </v:shape>
        </w:pict>
      </w:r>
      <w:r w:rsidRPr="008708C1">
        <w:rPr>
          <w:rFonts w:ascii="Times New Roman" w:hAnsi="Times New Roman" w:cs="Times New Roman"/>
          <w:lang w:eastAsia="tr-TR"/>
        </w:rPr>
        <w:t xml:space="preserve"> ,</w:t>
      </w:r>
      <w:r w:rsidRPr="008708C1">
        <w:rPr>
          <w:rFonts w:ascii="Times New Roman" w:eastAsia="Times New Roman" w:hAnsi="Times New Roman" w:cs="Times New Roman"/>
          <w:position w:val="-24"/>
          <w:lang w:eastAsia="tr-TR"/>
        </w:rPr>
        <w:object w:dxaOrig="320" w:dyaOrig="620">
          <v:shape id="_x0000_i1044" type="#_x0000_t75" style="width:15.75pt;height:30.75pt" o:ole="">
            <v:imagedata r:id="rId40" o:title=""/>
          </v:shape>
          <o:OLEObject Type="Embed" ProgID="Equation.3" ShapeID="_x0000_i1044" DrawAspect="Content" ObjectID="_1519486844" r:id="rId41"/>
        </w:object>
      </w:r>
      <w:r w:rsidRPr="008708C1">
        <w:rPr>
          <w:rFonts w:ascii="Times New Roman" w:hAnsi="Times New Roman" w:cs="Times New Roman"/>
          <w:lang w:eastAsia="tr-TR"/>
        </w:rPr>
        <w:t xml:space="preserve"> , </w:t>
      </w:r>
      <w:r w:rsidRPr="008708C1">
        <w:rPr>
          <w:rFonts w:ascii="Times New Roman" w:eastAsia="Times New Roman" w:hAnsi="Times New Roman" w:cs="Times New Roman"/>
          <w:position w:val="-24"/>
          <w:lang w:eastAsia="tr-TR"/>
        </w:rPr>
        <w:object w:dxaOrig="320" w:dyaOrig="620">
          <v:shape id="_x0000_i1045" type="#_x0000_t75" style="width:15.75pt;height:30.75pt" o:ole="">
            <v:imagedata r:id="rId42" o:title=""/>
          </v:shape>
          <o:OLEObject Type="Embed" ProgID="Equation.3" ShapeID="_x0000_i1045" DrawAspect="Content" ObjectID="_1519486845" r:id="rId43"/>
        </w:object>
      </w:r>
      <w:r w:rsidRPr="008708C1">
        <w:rPr>
          <w:rFonts w:ascii="Times New Roman" w:hAnsi="Times New Roman" w:cs="Times New Roman"/>
          <w:lang w:eastAsia="tr-TR"/>
        </w:rPr>
        <w:t>.......................................</w:t>
      </w:r>
    </w:p>
    <w:p w:rsidR="001E4ABA" w:rsidRDefault="001E4ABA" w:rsidP="004A0733">
      <w:pPr>
        <w:rPr>
          <w:rFonts w:ascii="Times New Roman" w:hAnsi="Times New Roman" w:cs="Times New Roman"/>
          <w:b/>
          <w:bCs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6</w:t>
      </w:r>
      <w:r w:rsidRPr="008708C1">
        <w:rPr>
          <w:rFonts w:ascii="Times New Roman" w:hAnsi="Times New Roman" w:cs="Times New Roman"/>
          <w:b/>
          <w:bCs/>
          <w:lang w:eastAsia="tr-TR"/>
        </w:rPr>
        <w:t>-</w:t>
      </w:r>
      <w:r w:rsidRPr="008708C1">
        <w:rPr>
          <w:rFonts w:ascii="Times New Roman" w:hAnsi="Times New Roman" w:cs="Times New Roman"/>
          <w:lang w:eastAsia="tr-TR"/>
        </w:rPr>
        <w:t xml:space="preserve"> Aşağıdaki </w:t>
      </w:r>
      <w:r>
        <w:rPr>
          <w:rFonts w:ascii="Times New Roman" w:hAnsi="Times New Roman" w:cs="Times New Roman"/>
          <w:lang w:eastAsia="tr-TR"/>
        </w:rPr>
        <w:t xml:space="preserve">sıvı ölçülerini istenilen </w:t>
      </w:r>
      <w:r w:rsidRPr="00ED7A6E">
        <w:rPr>
          <w:rFonts w:ascii="Times New Roman" w:hAnsi="Times New Roman" w:cs="Times New Roman"/>
          <w:lang w:eastAsia="tr-TR"/>
        </w:rPr>
        <w:t>sıvı ölçme birimlerini çeviriniz</w:t>
      </w:r>
      <w:r>
        <w:rPr>
          <w:rFonts w:ascii="Times New Roman" w:hAnsi="Times New Roman" w:cs="Times New Roman"/>
          <w:lang w:eastAsia="tr-TR"/>
        </w:rPr>
        <w:t xml:space="preserve">. </w:t>
      </w:r>
      <w:r w:rsidRPr="008708C1">
        <w:rPr>
          <w:rFonts w:ascii="Times New Roman" w:hAnsi="Times New Roman" w:cs="Times New Roman"/>
          <w:b/>
          <w:bCs/>
          <w:lang w:eastAsia="tr-TR"/>
        </w:rPr>
        <w:t>(8 P)</w:t>
      </w:r>
    </w:p>
    <w:p w:rsidR="001E4ABA" w:rsidRDefault="001E4ABA" w:rsidP="004A0733">
      <w:pPr>
        <w:rPr>
          <w:rFonts w:ascii="Times New Roman" w:hAnsi="Times New Roman" w:cs="Times New Roman"/>
          <w:b/>
          <w:bCs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 xml:space="preserve">          2L = ……………………..mL                        7 L 124 mL = ………………………….mL</w:t>
      </w:r>
    </w:p>
    <w:p w:rsidR="001E4ABA" w:rsidRPr="008708C1" w:rsidRDefault="001E4ABA" w:rsidP="004A0733">
      <w:pPr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3245 mL =……  L ……….……mL                               6000 ml= ………………....L</w:t>
      </w:r>
    </w:p>
    <w:p w:rsidR="001E4ABA" w:rsidRPr="008D7EBB" w:rsidRDefault="001E4ABA" w:rsidP="00E51352">
      <w:pPr>
        <w:pStyle w:val="NoSpacing"/>
        <w:rPr>
          <w:b/>
          <w:bCs/>
        </w:rPr>
      </w:pPr>
      <w:r w:rsidRPr="00476780">
        <w:rPr>
          <w:b/>
          <w:bCs/>
        </w:rPr>
        <w:t>7-</w:t>
      </w:r>
      <w:r w:rsidRPr="00A53DFB">
        <w:t>Ahmet,</w:t>
      </w:r>
      <w:r w:rsidRPr="00BF6B78">
        <w:t xml:space="preserve">240 sayfa kitabın </w:t>
      </w:r>
      <w:r w:rsidRPr="00BF6B78">
        <w:rPr>
          <w:position w:val="-24"/>
        </w:rPr>
        <w:object w:dxaOrig="240" w:dyaOrig="620">
          <v:shape id="_x0000_i1046" type="#_x0000_t75" style="width:12pt;height:30.75pt" o:ole="">
            <v:imagedata r:id="rId44" o:title=""/>
          </v:shape>
          <o:OLEObject Type="Embed" ProgID="Equation.3" ShapeID="_x0000_i1046" DrawAspect="Content" ObjectID="_1519486846" r:id="rId45"/>
        </w:object>
      </w:r>
      <w:r>
        <w:t>’ sını</w:t>
      </w:r>
      <w:r w:rsidRPr="00BF6B78">
        <w:t>oku</w:t>
      </w:r>
      <w:r>
        <w:t xml:space="preserve">muştur.Ahmet’in </w:t>
      </w:r>
      <w:r w:rsidRPr="00BF6B78">
        <w:t xml:space="preserve">kitapta </w:t>
      </w:r>
      <w:r w:rsidRPr="00400A99">
        <w:rPr>
          <w:b/>
          <w:bCs/>
        </w:rPr>
        <w:t>okumadığı kaç sayfa</w:t>
      </w:r>
      <w:r w:rsidRPr="00BF6B78">
        <w:t xml:space="preserve"> kalmıştır</w:t>
      </w:r>
      <w:r w:rsidRPr="008D7EBB">
        <w:rPr>
          <w:b/>
          <w:bCs/>
        </w:rPr>
        <w:t>?(5P)</w:t>
      </w:r>
    </w:p>
    <w:p w:rsidR="001E4ABA" w:rsidRDefault="001E4ABA" w:rsidP="00E51352">
      <w:pPr>
        <w:pStyle w:val="NoSpacing"/>
        <w:rPr>
          <w:b/>
          <w:bCs/>
        </w:rPr>
      </w:pPr>
    </w:p>
    <w:p w:rsidR="001E4ABA" w:rsidRDefault="001E4ABA" w:rsidP="00E51352">
      <w:pPr>
        <w:pStyle w:val="NoSpacing"/>
        <w:rPr>
          <w:b/>
          <w:bCs/>
        </w:rPr>
      </w:pPr>
    </w:p>
    <w:p w:rsidR="001E4ABA" w:rsidRDefault="001E4ABA" w:rsidP="00E51352">
      <w:pPr>
        <w:pStyle w:val="NoSpacing"/>
        <w:rPr>
          <w:b/>
          <w:bCs/>
        </w:rPr>
      </w:pPr>
    </w:p>
    <w:p w:rsidR="001E4ABA" w:rsidRPr="008708C1" w:rsidRDefault="001E4ABA" w:rsidP="006521C9">
      <w:pPr>
        <w:pStyle w:val="NoSpacing"/>
        <w:ind w:left="-540"/>
        <w:rPr>
          <w:b/>
          <w:bCs/>
        </w:rPr>
      </w:pPr>
    </w:p>
    <w:p w:rsidR="001E4ABA" w:rsidRPr="008708C1" w:rsidRDefault="001E4ABA" w:rsidP="008F7BE0">
      <w:pPr>
        <w:pStyle w:val="NoSpacing"/>
      </w:pPr>
      <w:r w:rsidRPr="008D7EBB">
        <w:rPr>
          <w:b/>
          <w:bCs/>
        </w:rPr>
        <w:t>8-</w:t>
      </w:r>
      <w:r w:rsidRPr="00490148">
        <w:t xml:space="preserve">Aşağıdaki kesirlerden hangisi </w:t>
      </w:r>
      <w:r w:rsidRPr="00490148">
        <w:rPr>
          <w:b/>
          <w:bCs/>
        </w:rPr>
        <w:t>basit kesirdir?</w:t>
      </w:r>
      <w:r w:rsidRPr="008D7EBB">
        <w:rPr>
          <w:b/>
          <w:bCs/>
        </w:rPr>
        <w:t xml:space="preserve"> (5P)</w:t>
      </w:r>
    </w:p>
    <w:p w:rsidR="001E4ABA" w:rsidRPr="008708C1" w:rsidRDefault="001E4ABA" w:rsidP="008F7BE0">
      <w:pPr>
        <w:pStyle w:val="NoSpacing"/>
      </w:pPr>
      <w:r w:rsidRPr="008708C1">
        <w:t xml:space="preserve">                A) </w:t>
      </w:r>
      <w:r w:rsidRPr="008708C1">
        <w:rPr>
          <w:position w:val="-24"/>
        </w:rPr>
        <w:object w:dxaOrig="220" w:dyaOrig="620">
          <v:shape id="_x0000_i1047" type="#_x0000_t75" style="width:11.25pt;height:30.75pt" o:ole="">
            <v:imagedata r:id="rId46" o:title=""/>
          </v:shape>
          <o:OLEObject Type="Embed" ProgID="Equation.3" ShapeID="_x0000_i1047" DrawAspect="Content" ObjectID="_1519486847" r:id="rId47"/>
        </w:object>
      </w:r>
      <w:r w:rsidRPr="008708C1">
        <w:t xml:space="preserve">         B) </w:t>
      </w:r>
      <w:r w:rsidRPr="008708C1">
        <w:rPr>
          <w:position w:val="-24"/>
        </w:rPr>
        <w:object w:dxaOrig="240" w:dyaOrig="620">
          <v:shape id="_x0000_i1048" type="#_x0000_t75" style="width:12pt;height:30.75pt" o:ole="">
            <v:imagedata r:id="rId48" o:title=""/>
          </v:shape>
          <o:OLEObject Type="Embed" ProgID="Equation.3" ShapeID="_x0000_i1048" DrawAspect="Content" ObjectID="_1519486848" r:id="rId49"/>
        </w:object>
      </w:r>
      <w:r w:rsidRPr="008708C1">
        <w:t xml:space="preserve">           C)</w:t>
      </w:r>
      <w:r w:rsidRPr="008708C1">
        <w:tab/>
      </w:r>
      <w:r w:rsidRPr="008708C1">
        <w:rPr>
          <w:position w:val="-24"/>
        </w:rPr>
        <w:object w:dxaOrig="180" w:dyaOrig="620">
          <v:shape id="_x0000_i1049" type="#_x0000_t75" style="width:9pt;height:30.75pt" o:ole="">
            <v:imagedata r:id="rId50" o:title=""/>
          </v:shape>
          <o:OLEObject Type="Embed" ProgID="Equation.3" ShapeID="_x0000_i1049" DrawAspect="Content" ObjectID="_1519486849" r:id="rId51"/>
        </w:object>
      </w:r>
      <w:r w:rsidRPr="008708C1">
        <w:t xml:space="preserve">         D) </w:t>
      </w:r>
      <w:r w:rsidRPr="008708C1">
        <w:rPr>
          <w:position w:val="-24"/>
        </w:rPr>
        <w:object w:dxaOrig="240" w:dyaOrig="620">
          <v:shape id="_x0000_i1050" type="#_x0000_t75" style="width:12pt;height:30.75pt" o:ole="">
            <v:imagedata r:id="rId52" o:title=""/>
          </v:shape>
          <o:OLEObject Type="Embed" ProgID="Equation.3" ShapeID="_x0000_i1050" DrawAspect="Content" ObjectID="_1519486850" r:id="rId53"/>
        </w:object>
      </w:r>
    </w:p>
    <w:p w:rsidR="001E4ABA" w:rsidRDefault="001E4ABA" w:rsidP="008F7BE0">
      <w:pPr>
        <w:pStyle w:val="NoSpacing"/>
        <w:rPr>
          <w:b/>
          <w:bCs/>
        </w:rPr>
      </w:pPr>
    </w:p>
    <w:p w:rsidR="001E4ABA" w:rsidRPr="008708C1" w:rsidRDefault="001E4ABA" w:rsidP="00A151F2">
      <w:pPr>
        <w:pStyle w:val="NoSpacing"/>
      </w:pPr>
      <w:r w:rsidRPr="00E3330E">
        <w:rPr>
          <w:b/>
          <w:bCs/>
        </w:rPr>
        <w:t>9-</w:t>
      </w:r>
      <w:r w:rsidRPr="00A151F2">
        <w:t xml:space="preserve">367.864 sayısında 7 rakamının basamak değeri ile 8 rakamının basamak değeri toplamı kaçtır?                                                                      (5 puan )                               </w:t>
      </w:r>
    </w:p>
    <w:p w:rsidR="001E4ABA" w:rsidRDefault="001E4ABA" w:rsidP="009A4E06">
      <w:pPr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34" type="#_x0000_t75" style="position:absolute;margin-left:165.55pt;margin-top:19.05pt;width:23.25pt;height:30.75pt;z-index:251650048">
            <v:imagedata r:id="rId54" o:title=""/>
          </v:shape>
          <o:OLEObject Type="Embed" ProgID="Equation.3" ShapeID="_x0000_s1034" DrawAspect="Content" ObjectID="_1519486852" r:id="rId55"/>
        </w:pict>
      </w:r>
    </w:p>
    <w:p w:rsidR="001E4ABA" w:rsidRPr="008708C1" w:rsidRDefault="001E4ABA" w:rsidP="009A4E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10- </w:t>
      </w:r>
      <w:r w:rsidRPr="008708C1">
        <w:rPr>
          <w:rFonts w:ascii="Times New Roman" w:hAnsi="Times New Roman" w:cs="Times New Roman"/>
          <w:b/>
          <w:bCs/>
        </w:rPr>
        <w:t xml:space="preserve"> “Annemin yaptığı pastanın          ’sini yedim.” </w:t>
      </w:r>
      <w:r w:rsidRPr="008708C1">
        <w:rPr>
          <w:rFonts w:ascii="Times New Roman" w:hAnsi="Times New Roman" w:cs="Times New Roman"/>
        </w:rPr>
        <w:t xml:space="preserve">cümlesini anlatmak için hangi model kullanılabilir? </w:t>
      </w:r>
      <w:r w:rsidRPr="00FA447D">
        <w:rPr>
          <w:rFonts w:ascii="Times New Roman" w:hAnsi="Times New Roman" w:cs="Times New Roman"/>
          <w:b/>
          <w:bCs/>
        </w:rPr>
        <w:t>(5P)</w:t>
      </w:r>
    </w:p>
    <w:p w:rsidR="001E4ABA" w:rsidRPr="008708C1" w:rsidRDefault="001E4ABA" w:rsidP="009A4E0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97" o:spid="_x0000_s1035" type="#_x0000_t75" alt="Yeni Bit Eşlem Resmi" style="position:absolute;margin-left:73.9pt;margin-top:.15pt;width:42.75pt;height:42.75pt;z-index:251649024;visibility:visible">
            <v:imagedata r:id="rId56" o:title="" croptop="8915f" cropbottom="50246f" cropright="56594f"/>
          </v:shape>
        </w:pict>
      </w:r>
      <w:r>
        <w:rPr>
          <w:noProof/>
          <w:lang w:eastAsia="tr-TR"/>
        </w:rPr>
        <w:pict>
          <v:shape id="_x0000_s1036" type="#_x0000_t75" alt="Yeni Bit Eşlem Resmi" style="position:absolute;margin-left:196.35pt;margin-top:2.8pt;width:42.5pt;height:42.5pt;z-index:-251650048;visibility:visible">
            <v:imagedata r:id="rId56" o:title="" croptop="59327f" cropbottom="78f" cropleft="56477f"/>
          </v:shape>
        </w:pict>
      </w:r>
      <w:r>
        <w:rPr>
          <w:noProof/>
          <w:lang w:eastAsia="tr-TR"/>
        </w:rPr>
        <w:pict>
          <v:shape id="Resim 13" o:spid="_x0000_s1037" type="#_x0000_t75" alt="Yeni Bit Eşlem Resmi" style="position:absolute;margin-left:137.5pt;margin-top:5.6pt;width:39.7pt;height:39.7pt;z-index:-251651072;visibility:visible">
            <v:imagedata r:id="rId56" o:title="" croptop="59513f" cropleft="37947f" cropright="19289f"/>
          </v:shape>
        </w:pict>
      </w:r>
      <w:r>
        <w:rPr>
          <w:noProof/>
          <w:lang w:eastAsia="tr-TR"/>
        </w:rPr>
        <w:pict>
          <v:shape id="Resim 12" o:spid="_x0000_s1038" type="#_x0000_t75" alt="Yeni Bit Eşlem Resmi" style="position:absolute;margin-left:15.3pt;margin-top:2.8pt;width:42.5pt;height:42.5pt;z-index:251648000;visibility:visible">
            <v:imagedata r:id="rId56" o:title="" croptop="50579f" cropbottom="8318f" cropright="56059f"/>
          </v:shape>
        </w:pict>
      </w:r>
    </w:p>
    <w:p w:rsidR="001E4ABA" w:rsidRDefault="001E4ABA" w:rsidP="009A4E06">
      <w:pPr>
        <w:rPr>
          <w:rFonts w:ascii="Times New Roman" w:hAnsi="Times New Roman" w:cs="Times New Roman"/>
        </w:rPr>
      </w:pPr>
      <w:r w:rsidRPr="008708C1">
        <w:rPr>
          <w:rFonts w:ascii="Times New Roman" w:hAnsi="Times New Roman" w:cs="Times New Roman"/>
        </w:rPr>
        <w:t>A)                  B)</w:t>
      </w:r>
      <w:r w:rsidRPr="008708C1">
        <w:rPr>
          <w:rFonts w:ascii="Times New Roman" w:hAnsi="Times New Roman" w:cs="Times New Roman"/>
        </w:rPr>
        <w:tab/>
        <w:t xml:space="preserve">      C)</w:t>
      </w:r>
      <w:r w:rsidRPr="008708C1">
        <w:rPr>
          <w:rFonts w:ascii="Times New Roman" w:hAnsi="Times New Roman" w:cs="Times New Roman"/>
        </w:rPr>
        <w:tab/>
      </w:r>
      <w:r w:rsidRPr="008708C1">
        <w:rPr>
          <w:rFonts w:ascii="Times New Roman" w:hAnsi="Times New Roman" w:cs="Times New Roman"/>
        </w:rPr>
        <w:tab/>
        <w:t xml:space="preserve">  D)   </w:t>
      </w:r>
    </w:p>
    <w:p w:rsidR="001E4ABA" w:rsidRPr="008708C1" w:rsidRDefault="001E4ABA" w:rsidP="009A4E06">
      <w:pPr>
        <w:rPr>
          <w:rFonts w:ascii="Times New Roman" w:hAnsi="Times New Roman" w:cs="Times New Roman"/>
        </w:rPr>
      </w:pPr>
    </w:p>
    <w:p w:rsidR="001E4ABA" w:rsidRPr="009E2FE7" w:rsidRDefault="001E4ABA" w:rsidP="002846D8">
      <w:pPr>
        <w:pStyle w:val="NoSpacing"/>
        <w:rPr>
          <w:b/>
          <w:bCs/>
        </w:rPr>
      </w:pPr>
      <w:r w:rsidRPr="0093127F">
        <w:rPr>
          <w:b/>
          <w:bCs/>
        </w:rPr>
        <w:t>11-</w:t>
      </w:r>
      <w:r w:rsidRPr="008708C1">
        <w:t xml:space="preserve">Doğru olanların başına </w:t>
      </w:r>
      <w:r w:rsidRPr="0093127F">
        <w:rPr>
          <w:b/>
          <w:bCs/>
        </w:rPr>
        <w:t>(D),</w:t>
      </w:r>
      <w:r w:rsidRPr="008708C1">
        <w:t xml:space="preserve"> yanlış olanların başına </w:t>
      </w:r>
      <w:r w:rsidRPr="0093127F">
        <w:rPr>
          <w:b/>
          <w:bCs/>
        </w:rPr>
        <w:t>(Y)</w:t>
      </w:r>
      <w:r w:rsidRPr="008708C1">
        <w:t xml:space="preserve"> koyunuz</w:t>
      </w:r>
      <w:r w:rsidRPr="009E2FE7">
        <w:rPr>
          <w:b/>
          <w:bCs/>
        </w:rPr>
        <w:t>.(8 P)</w:t>
      </w:r>
    </w:p>
    <w:p w:rsidR="001E4ABA" w:rsidRPr="008708C1" w:rsidRDefault="001E4ABA" w:rsidP="002846D8">
      <w:pPr>
        <w:pStyle w:val="NoSpacing"/>
      </w:pPr>
      <w:r>
        <w:rPr>
          <w:sz w:val="18"/>
          <w:szCs w:val="18"/>
        </w:rPr>
        <w:tab/>
      </w:r>
      <w:r w:rsidRPr="008708C1">
        <w:t>1-(       ) Payları eşit kesirlerden paydası küçük olan küçüktür.</w:t>
      </w:r>
    </w:p>
    <w:p w:rsidR="001E4ABA" w:rsidRPr="008708C1" w:rsidRDefault="001E4ABA" w:rsidP="00E32625">
      <w:pPr>
        <w:pStyle w:val="NoSpacing"/>
        <w:ind w:firstLine="708"/>
      </w:pPr>
      <w:r w:rsidRPr="008708C1">
        <w:t>2-</w:t>
      </w:r>
      <w:r>
        <w:t xml:space="preserve"> (   </w:t>
      </w:r>
      <w:r w:rsidRPr="008708C1">
        <w:t xml:space="preserve">    )  </w:t>
      </w:r>
      <w:r w:rsidRPr="008708C1">
        <w:rPr>
          <w:position w:val="-24"/>
        </w:rPr>
        <w:object w:dxaOrig="220" w:dyaOrig="620">
          <v:shape id="_x0000_i1053" type="#_x0000_t75" style="width:11.25pt;height:30.75pt" o:ole="">
            <v:imagedata r:id="rId57" o:title=""/>
          </v:shape>
          <o:OLEObject Type="Embed" ProgID="Equation.3" ShapeID="_x0000_i1053" DrawAspect="Content" ObjectID="_1519486851" r:id="rId58"/>
        </w:object>
      </w:r>
      <w:r w:rsidRPr="008708C1">
        <w:t xml:space="preserve"> kesri basit kesirdir</w:t>
      </w:r>
    </w:p>
    <w:p w:rsidR="001E4ABA" w:rsidRPr="008708C1" w:rsidRDefault="001E4ABA" w:rsidP="00E32625">
      <w:pPr>
        <w:pStyle w:val="NoSpacing"/>
        <w:ind w:firstLine="708"/>
      </w:pPr>
      <w:r w:rsidRPr="008708C1">
        <w:t>3- (      )  Tam sayılı kesirler bütünden büyüktür.</w:t>
      </w:r>
    </w:p>
    <w:p w:rsidR="001E4ABA" w:rsidRPr="008708C1" w:rsidRDefault="001E4ABA" w:rsidP="00E32625">
      <w:pPr>
        <w:pStyle w:val="NoSpacing"/>
        <w:ind w:firstLine="708"/>
      </w:pPr>
      <w:r w:rsidRPr="008708C1">
        <w:t>4-(       ) Paydaları eşit kesirlerde payı büyük olan büyüktür.</w:t>
      </w:r>
    </w:p>
    <w:p w:rsidR="001E4ABA" w:rsidRPr="008708C1" w:rsidRDefault="001E4ABA" w:rsidP="00797D4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39" type="#_x0000_t75" style="position:absolute;margin-left:279pt;margin-top:4.8pt;width:.75pt;height:1.4pt;z-index:251659264">
            <v:imagedata r:id="rId59" o:title=""/>
          </v:shape>
          <o:OLEObject Type="Embed" ProgID="Equation.3" ShapeID="_x0000_s1039" DrawAspect="Content" ObjectID="_1519486853" r:id="rId60"/>
        </w:pict>
      </w:r>
      <w:r>
        <w:rPr>
          <w:noProof/>
          <w:lang w:eastAsia="tr-TR"/>
        </w:rPr>
        <w:pict>
          <v:shape id="_x0000_s1040" type="#_x0000_t75" style="position:absolute;margin-left:108pt;margin-top:4.8pt;width:21.3pt;height:30.75pt;z-index:251651072">
            <v:imagedata r:id="rId61" o:title=""/>
          </v:shape>
          <o:OLEObject Type="Embed" ProgID="Equation.3" ShapeID="_x0000_s1040" DrawAspect="Content" ObjectID="_1519486854" r:id="rId62"/>
        </w:pict>
      </w:r>
    </w:p>
    <w:p w:rsidR="001E4ABA" w:rsidRDefault="001E4ABA" w:rsidP="003370AB">
      <w:pPr>
        <w:pStyle w:val="NoSpacing"/>
      </w:pPr>
      <w:r w:rsidRPr="00F06BB3">
        <w:rPr>
          <w:b/>
          <w:bCs/>
        </w:rPr>
        <w:t>12</w:t>
      </w:r>
      <w:r>
        <w:t xml:space="preserve">- </w:t>
      </w:r>
      <w:r w:rsidRPr="008708C1">
        <w:t>Babam, maaşının         ‘ü ile ağabeyime bisiklet aldı.</w:t>
      </w:r>
      <w:r>
        <w:t xml:space="preserve">        ‘si ile çanta aldı.  </w:t>
      </w:r>
      <w:r w:rsidRPr="008708C1">
        <w:t>B</w:t>
      </w:r>
      <w:r>
        <w:t xml:space="preserve">abamın geriye maaşının  </w:t>
      </w:r>
    </w:p>
    <w:p w:rsidR="001E4ABA" w:rsidRDefault="001E4ABA" w:rsidP="003370AB">
      <w:pPr>
        <w:pStyle w:val="NoSpacing"/>
      </w:pPr>
    </w:p>
    <w:p w:rsidR="001E4ABA" w:rsidRPr="008708C1" w:rsidRDefault="001E4ABA" w:rsidP="003370AB">
      <w:pPr>
        <w:pStyle w:val="NoSpacing"/>
      </w:pPr>
      <w:r>
        <w:t>kaçta kaçı kalır?</w:t>
      </w:r>
      <w:r w:rsidRPr="00D86628">
        <w:rPr>
          <w:b/>
          <w:bCs/>
        </w:rPr>
        <w:t>(5P)</w:t>
      </w:r>
    </w:p>
    <w:p w:rsidR="001E4ABA" w:rsidRDefault="001E4ABA" w:rsidP="003370AB">
      <w:pPr>
        <w:pStyle w:val="NoSpacing"/>
        <w:ind w:firstLine="708"/>
      </w:pPr>
    </w:p>
    <w:p w:rsidR="001E4ABA" w:rsidRPr="008708C1" w:rsidRDefault="001E4ABA" w:rsidP="003370AB">
      <w:pPr>
        <w:pStyle w:val="NoSpacing"/>
        <w:ind w:firstLine="708"/>
      </w:pPr>
      <w:r w:rsidRPr="008708C1">
        <w:t>A)</w:t>
      </w:r>
      <w:r w:rsidRPr="008708C1">
        <w:tab/>
      </w:r>
      <w:r w:rsidRPr="008708C1">
        <w:tab/>
        <w:t>B)</w:t>
      </w:r>
      <w:r w:rsidRPr="008708C1">
        <w:tab/>
      </w:r>
      <w:r w:rsidRPr="008708C1">
        <w:tab/>
        <w:t>C)</w:t>
      </w:r>
      <w:r w:rsidRPr="008708C1">
        <w:tab/>
      </w:r>
      <w:r w:rsidRPr="008708C1">
        <w:tab/>
        <w:t xml:space="preserve">D) </w:t>
      </w:r>
    </w:p>
    <w:p w:rsidR="001E4ABA" w:rsidRPr="008708C1" w:rsidRDefault="001E4ABA" w:rsidP="00797D4C">
      <w:pPr>
        <w:spacing w:after="0" w:line="240" w:lineRule="auto"/>
        <w:rPr>
          <w:rFonts w:ascii="Times New Roman" w:hAnsi="Times New Roman" w:cs="Times New Roman"/>
          <w:lang w:eastAsia="tr-TR"/>
        </w:rPr>
      </w:pPr>
    </w:p>
    <w:p w:rsidR="001E4ABA" w:rsidRPr="008708C1" w:rsidRDefault="001E4ABA" w:rsidP="00797D4C">
      <w:pPr>
        <w:spacing w:after="0" w:line="240" w:lineRule="auto"/>
        <w:rPr>
          <w:rFonts w:ascii="Times New Roman" w:hAnsi="Times New Roman" w:cs="Times New Roman"/>
          <w:lang w:eastAsia="tr-TR"/>
        </w:rPr>
      </w:pPr>
    </w:p>
    <w:p w:rsidR="001E4ABA" w:rsidRPr="008708C1" w:rsidRDefault="001E4ABA" w:rsidP="009E0DBA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noProof/>
          <w:lang w:eastAsia="tr-TR"/>
        </w:rPr>
        <w:pict>
          <v:roundrect id="AutoShape 18" o:spid="_x0000_s1041" style="position:absolute;margin-left:17.5pt;margin-top:13.05pt;width:143.6pt;height:48pt;z-index:-251649024;visibility:visible" arcsize="10923f">
            <v:textbox>
              <w:txbxContent>
                <w:p w:rsidR="001E4ABA" w:rsidRPr="00CD6B30" w:rsidRDefault="001E4ABA" w:rsidP="009E0DBA"/>
              </w:txbxContent>
            </v:textbox>
          </v:roundrect>
        </w:pict>
      </w:r>
      <w:r>
        <w:rPr>
          <w:noProof/>
          <w:lang w:eastAsia="tr-TR"/>
        </w:rPr>
        <w:pict>
          <v:line id="Line 17" o:spid="_x0000_s1042" style="position:absolute;flip:y;z-index:251658240;visibility:visible" from="-18pt,7pt" to="522pt,8.45pt"/>
        </w:pict>
      </w:r>
      <w:r>
        <w:rPr>
          <w:noProof/>
          <w:lang w:eastAsia="tr-TR"/>
        </w:rPr>
        <w:pict>
          <v:shape id="_x0000_s1043" type="#_x0000_t75" style="position:absolute;margin-left:113.75pt;margin-top:19.8pt;width:27.05pt;height:30.75pt;z-index:251654144">
            <v:imagedata r:id="rId63" o:title=""/>
          </v:shape>
          <o:OLEObject Type="Embed" ProgID="Equation.3" ShapeID="_x0000_s1043" DrawAspect="Content" ObjectID="_1519486855" r:id="rId64"/>
        </w:pict>
      </w:r>
      <w:r>
        <w:rPr>
          <w:noProof/>
          <w:lang w:eastAsia="tr-TR"/>
        </w:rPr>
        <w:pict>
          <v:shape id="_x0000_s1044" type="#_x0000_t75" style="position:absolute;margin-left:69.9pt;margin-top:19.05pt;width:23.25pt;height:30.75pt;z-index:251653120">
            <v:imagedata r:id="rId65" o:title=""/>
          </v:shape>
          <o:OLEObject Type="Embed" ProgID="Equation.3" ShapeID="_x0000_s1044" DrawAspect="Content" ObjectID="_1519486856" r:id="rId66"/>
        </w:pict>
      </w:r>
      <w:r>
        <w:rPr>
          <w:noProof/>
          <w:lang w:eastAsia="tr-TR"/>
        </w:rPr>
        <w:pict>
          <v:shape id="_x0000_s1045" type="#_x0000_t75" style="position:absolute;margin-left:29.4pt;margin-top:16.8pt;width:23.25pt;height:30.75pt;z-index:251652096">
            <v:imagedata r:id="rId67" o:title=""/>
          </v:shape>
          <o:OLEObject Type="Embed" ProgID="Equation.3" ShapeID="_x0000_s1045" DrawAspect="Content" ObjectID="_1519486857" r:id="rId68"/>
        </w:pict>
      </w:r>
    </w:p>
    <w:p w:rsidR="001E4ABA" w:rsidRPr="008708C1" w:rsidRDefault="001E4ABA" w:rsidP="009E0DBA">
      <w:pPr>
        <w:rPr>
          <w:rFonts w:ascii="Times New Roman" w:hAnsi="Times New Roman" w:cs="Times New Roman"/>
        </w:rPr>
      </w:pPr>
      <w:r w:rsidRPr="008708C1">
        <w:rPr>
          <w:rFonts w:ascii="Times New Roman" w:hAnsi="Times New Roman" w:cs="Times New Roman"/>
        </w:rPr>
        <w:t xml:space="preserve">        6         -  4        =  A </w:t>
      </w:r>
    </w:p>
    <w:p w:rsidR="001E4ABA" w:rsidRDefault="001E4ABA" w:rsidP="009E0DBA">
      <w:pPr>
        <w:rPr>
          <w:rFonts w:ascii="Times New Roman" w:hAnsi="Times New Roman" w:cs="Times New Roman"/>
          <w:b/>
          <w:bCs/>
        </w:rPr>
      </w:pPr>
    </w:p>
    <w:p w:rsidR="001E4ABA" w:rsidRPr="008708C1" w:rsidRDefault="001E4ABA" w:rsidP="009E0DBA">
      <w:pPr>
        <w:rPr>
          <w:rFonts w:ascii="Times New Roman" w:hAnsi="Times New Roman" w:cs="Times New Roman"/>
        </w:rPr>
      </w:pPr>
      <w:r w:rsidRPr="008708C1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3-</w:t>
      </w:r>
      <w:r w:rsidRPr="008708C1">
        <w:rPr>
          <w:rFonts w:ascii="Times New Roman" w:hAnsi="Times New Roman" w:cs="Times New Roman"/>
        </w:rPr>
        <w:t>Yukarıdaki işleme göre (</w:t>
      </w:r>
      <w:r w:rsidRPr="008708C1">
        <w:rPr>
          <w:rFonts w:ascii="Times New Roman" w:hAnsi="Times New Roman" w:cs="Times New Roman"/>
          <w:b/>
          <w:bCs/>
        </w:rPr>
        <w:t xml:space="preserve">A + B + C) </w:t>
      </w:r>
      <w:r w:rsidRPr="008708C1">
        <w:rPr>
          <w:rFonts w:ascii="Times New Roman" w:hAnsi="Times New Roman" w:cs="Times New Roman"/>
        </w:rPr>
        <w:t xml:space="preserve">kaçtır? </w:t>
      </w:r>
      <w:r w:rsidRPr="00D86628">
        <w:rPr>
          <w:rFonts w:ascii="Times New Roman" w:hAnsi="Times New Roman" w:cs="Times New Roman"/>
          <w:b/>
          <w:bCs/>
        </w:rPr>
        <w:t>(5P)</w:t>
      </w:r>
    </w:p>
    <w:p w:rsidR="001E4ABA" w:rsidRPr="008708C1" w:rsidRDefault="001E4ABA" w:rsidP="009E0DBA">
      <w:pPr>
        <w:rPr>
          <w:rFonts w:ascii="Times New Roman" w:hAnsi="Times New Roman" w:cs="Times New Roman"/>
        </w:rPr>
      </w:pPr>
      <w:r w:rsidRPr="008708C1">
        <w:rPr>
          <w:rFonts w:ascii="Times New Roman" w:hAnsi="Times New Roman" w:cs="Times New Roman"/>
        </w:rPr>
        <w:t>A) 13</w:t>
      </w:r>
      <w:r w:rsidRPr="008708C1">
        <w:rPr>
          <w:rFonts w:ascii="Times New Roman" w:hAnsi="Times New Roman" w:cs="Times New Roman"/>
        </w:rPr>
        <w:tab/>
      </w:r>
      <w:r w:rsidRPr="008708C1">
        <w:rPr>
          <w:rFonts w:ascii="Times New Roman" w:hAnsi="Times New Roman" w:cs="Times New Roman"/>
        </w:rPr>
        <w:tab/>
        <w:t>B) 11</w:t>
      </w:r>
      <w:r w:rsidRPr="008708C1">
        <w:rPr>
          <w:rFonts w:ascii="Times New Roman" w:hAnsi="Times New Roman" w:cs="Times New Roman"/>
        </w:rPr>
        <w:tab/>
      </w:r>
      <w:r w:rsidRPr="008708C1">
        <w:rPr>
          <w:rFonts w:ascii="Times New Roman" w:hAnsi="Times New Roman" w:cs="Times New Roman"/>
        </w:rPr>
        <w:tab/>
        <w:t>C) 9</w:t>
      </w:r>
      <w:r w:rsidRPr="008708C1">
        <w:rPr>
          <w:rFonts w:ascii="Times New Roman" w:hAnsi="Times New Roman" w:cs="Times New Roman"/>
        </w:rPr>
        <w:tab/>
      </w:r>
      <w:r w:rsidRPr="008708C1">
        <w:rPr>
          <w:rFonts w:ascii="Times New Roman" w:hAnsi="Times New Roman" w:cs="Times New Roman"/>
        </w:rPr>
        <w:tab/>
        <w:t>D) 7</w:t>
      </w:r>
    </w:p>
    <w:p w:rsidR="001E4ABA" w:rsidRPr="007C67A5" w:rsidRDefault="001E4ABA" w:rsidP="005902E3">
      <w:pPr>
        <w:rPr>
          <w:rFonts w:ascii="Times New Roman" w:hAnsi="Times New Roman" w:cs="Times New Roman"/>
        </w:rPr>
      </w:pPr>
      <w:r w:rsidRPr="007C67A5">
        <w:rPr>
          <w:rFonts w:ascii="Times New Roman" w:hAnsi="Times New Roman" w:cs="Times New Roman"/>
          <w:b/>
          <w:bCs/>
          <w:lang w:eastAsia="tr-TR"/>
        </w:rPr>
        <w:t>14.</w:t>
      </w:r>
      <w:r w:rsidRPr="00D86628">
        <w:rPr>
          <w:rFonts w:ascii="Times New Roman" w:hAnsi="Times New Roman" w:cs="Times New Roman"/>
          <w:lang w:eastAsia="tr-TR"/>
        </w:rPr>
        <w:t>Aşağıdaki işlemleri yapınız. (12 puan)</w:t>
      </w:r>
    </w:p>
    <w:p w:rsidR="001E4ABA" w:rsidRPr="008708C1" w:rsidRDefault="001E4ABA" w:rsidP="005902E3">
      <w:pPr>
        <w:spacing w:after="0" w:line="240" w:lineRule="auto"/>
        <w:rPr>
          <w:rFonts w:ascii="Times New Roman" w:hAnsi="Times New Roman" w:cs="Times New Roman"/>
          <w:lang w:eastAsia="tr-TR"/>
        </w:rPr>
      </w:pPr>
      <w:r w:rsidRPr="00C463D1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Resim 50" o:spid="_x0000_i1064" type="#_x0000_t75" style="width:513pt;height:96.75pt;visibility:visible">
            <v:imagedata r:id="rId69" o:title=""/>
          </v:shape>
        </w:pict>
      </w:r>
    </w:p>
    <w:p w:rsidR="001E4ABA" w:rsidRPr="008708C1" w:rsidRDefault="001E4ABA" w:rsidP="005902E3">
      <w:pPr>
        <w:spacing w:after="0" w:line="240" w:lineRule="auto"/>
        <w:rPr>
          <w:rFonts w:ascii="Times New Roman" w:hAnsi="Times New Roman" w:cs="Times New Roman"/>
          <w:lang w:eastAsia="tr-TR"/>
        </w:rPr>
      </w:pPr>
    </w:p>
    <w:p w:rsidR="001E4ABA" w:rsidRDefault="001E4ABA" w:rsidP="009E0DBA">
      <w:pPr>
        <w:rPr>
          <w:rFonts w:ascii="Times New Roman" w:hAnsi="Times New Roman" w:cs="Times New Roman"/>
        </w:rPr>
      </w:pPr>
    </w:p>
    <w:p w:rsidR="001E4ABA" w:rsidRDefault="001E4ABA" w:rsidP="009E0DBA">
      <w:pPr>
        <w:rPr>
          <w:rFonts w:ascii="Times New Roman" w:hAnsi="Times New Roman" w:cs="Times New Roman"/>
        </w:rPr>
      </w:pPr>
    </w:p>
    <w:p w:rsidR="001E4ABA" w:rsidRDefault="001E4ABA" w:rsidP="009E0DBA">
      <w:pPr>
        <w:rPr>
          <w:rFonts w:ascii="Times New Roman" w:hAnsi="Times New Roman" w:cs="Times New Roman"/>
        </w:rPr>
      </w:pPr>
      <w:r>
        <w:t>Sorubak.com</w:t>
      </w:r>
    </w:p>
    <w:p w:rsidR="001E4ABA" w:rsidRDefault="001E4ABA" w:rsidP="00B973A9">
      <w:pPr>
        <w:spacing w:line="240" w:lineRule="auto"/>
        <w:jc w:val="center"/>
        <w:rPr>
          <w:rFonts w:ascii="Comic Sans MS" w:hAnsi="Comic Sans MS" w:cs="Comic Sans MS"/>
        </w:rPr>
      </w:pPr>
      <w:r w:rsidRPr="00E3330E">
        <w:rPr>
          <w:rFonts w:ascii="Comic Sans MS" w:hAnsi="Comic Sans MS" w:cs="Comic Sans MS"/>
        </w:rPr>
        <w:sym w:font="Wingdings" w:char="F04A"/>
      </w:r>
      <w:r w:rsidRPr="00E3330E">
        <w:rPr>
          <w:rFonts w:ascii="Comic Sans MS" w:hAnsi="Comic Sans MS" w:cs="Comic Sans MS"/>
        </w:rPr>
        <w:t>BAŞARILAR DİLERİ</w:t>
      </w:r>
      <w:r>
        <w:rPr>
          <w:rFonts w:ascii="Comic Sans MS" w:hAnsi="Comic Sans MS" w:cs="Comic Sans MS"/>
        </w:rPr>
        <w:t>Z</w:t>
      </w:r>
      <w:r w:rsidRPr="00E3330E">
        <w:rPr>
          <w:rFonts w:ascii="Comic Sans MS" w:hAnsi="Comic Sans MS" w:cs="Comic Sans MS"/>
        </w:rPr>
        <w:sym w:font="Wingdings" w:char="F04A"/>
      </w:r>
    </w:p>
    <w:sectPr w:rsidR="001E4ABA" w:rsidSect="00B973A9">
      <w:pgSz w:w="11906" w:h="16838"/>
      <w:pgMar w:top="1417" w:right="746" w:bottom="540" w:left="9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D4C"/>
    <w:rsid w:val="00002F91"/>
    <w:rsid w:val="00015D0D"/>
    <w:rsid w:val="0003441C"/>
    <w:rsid w:val="00041D3F"/>
    <w:rsid w:val="00057731"/>
    <w:rsid w:val="000915F4"/>
    <w:rsid w:val="000B1E7A"/>
    <w:rsid w:val="00117879"/>
    <w:rsid w:val="001516ED"/>
    <w:rsid w:val="00186B0B"/>
    <w:rsid w:val="00193534"/>
    <w:rsid w:val="001B2A38"/>
    <w:rsid w:val="001E4ABA"/>
    <w:rsid w:val="002846D8"/>
    <w:rsid w:val="002B4CE1"/>
    <w:rsid w:val="002F2A4F"/>
    <w:rsid w:val="0030368F"/>
    <w:rsid w:val="003129F2"/>
    <w:rsid w:val="003370AB"/>
    <w:rsid w:val="003D6450"/>
    <w:rsid w:val="00400A99"/>
    <w:rsid w:val="00410B26"/>
    <w:rsid w:val="0041513B"/>
    <w:rsid w:val="00476780"/>
    <w:rsid w:val="00490148"/>
    <w:rsid w:val="004A0733"/>
    <w:rsid w:val="004C3D29"/>
    <w:rsid w:val="00506E77"/>
    <w:rsid w:val="00547727"/>
    <w:rsid w:val="005902E3"/>
    <w:rsid w:val="005D3A48"/>
    <w:rsid w:val="00614FA8"/>
    <w:rsid w:val="00631A01"/>
    <w:rsid w:val="006521C9"/>
    <w:rsid w:val="006B63F1"/>
    <w:rsid w:val="006D4EDD"/>
    <w:rsid w:val="00724524"/>
    <w:rsid w:val="00736B46"/>
    <w:rsid w:val="00761EFB"/>
    <w:rsid w:val="007662F6"/>
    <w:rsid w:val="00790C0B"/>
    <w:rsid w:val="00797D4C"/>
    <w:rsid w:val="007C67A5"/>
    <w:rsid w:val="00830A7C"/>
    <w:rsid w:val="00833F41"/>
    <w:rsid w:val="008708C1"/>
    <w:rsid w:val="00896B21"/>
    <w:rsid w:val="008A79BD"/>
    <w:rsid w:val="008C64B1"/>
    <w:rsid w:val="008D7EBB"/>
    <w:rsid w:val="008F7BE0"/>
    <w:rsid w:val="0093127F"/>
    <w:rsid w:val="00956A78"/>
    <w:rsid w:val="00963819"/>
    <w:rsid w:val="00976A13"/>
    <w:rsid w:val="009934EA"/>
    <w:rsid w:val="009A12DC"/>
    <w:rsid w:val="009A4E06"/>
    <w:rsid w:val="009E0DBA"/>
    <w:rsid w:val="009E2FE7"/>
    <w:rsid w:val="00A151F2"/>
    <w:rsid w:val="00A40EF8"/>
    <w:rsid w:val="00A43144"/>
    <w:rsid w:val="00A53DFB"/>
    <w:rsid w:val="00AC72F7"/>
    <w:rsid w:val="00AD0A19"/>
    <w:rsid w:val="00AD7658"/>
    <w:rsid w:val="00B059D1"/>
    <w:rsid w:val="00B973A9"/>
    <w:rsid w:val="00BA3B22"/>
    <w:rsid w:val="00BF6B78"/>
    <w:rsid w:val="00C454B0"/>
    <w:rsid w:val="00C463D1"/>
    <w:rsid w:val="00C51791"/>
    <w:rsid w:val="00C632D7"/>
    <w:rsid w:val="00C66398"/>
    <w:rsid w:val="00C6769B"/>
    <w:rsid w:val="00CB6A05"/>
    <w:rsid w:val="00CD6B30"/>
    <w:rsid w:val="00CF5420"/>
    <w:rsid w:val="00D86628"/>
    <w:rsid w:val="00DC2B30"/>
    <w:rsid w:val="00DF30D1"/>
    <w:rsid w:val="00E32625"/>
    <w:rsid w:val="00E3330E"/>
    <w:rsid w:val="00E51352"/>
    <w:rsid w:val="00E565C6"/>
    <w:rsid w:val="00EC5DCB"/>
    <w:rsid w:val="00ED7A6E"/>
    <w:rsid w:val="00F06BB3"/>
    <w:rsid w:val="00F421BE"/>
    <w:rsid w:val="00FA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D4C"/>
    <w:pPr>
      <w:spacing w:after="200" w:line="276" w:lineRule="auto"/>
    </w:pPr>
    <w:rPr>
      <w:rFonts w:ascii="Cambria" w:hAnsi="Cambria" w:cs="Cambria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97D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7D4C"/>
    <w:rPr>
      <w:rFonts w:ascii="Arial" w:hAnsi="Arial" w:cs="Arial"/>
      <w:b/>
      <w:bCs/>
      <w:kern w:val="32"/>
      <w:sz w:val="32"/>
      <w:szCs w:val="32"/>
      <w:lang w:eastAsia="tr-TR"/>
    </w:rPr>
  </w:style>
  <w:style w:type="paragraph" w:styleId="NoSpacing">
    <w:name w:val="No Spacing"/>
    <w:uiPriority w:val="99"/>
    <w:qFormat/>
    <w:rsid w:val="00797D4C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97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D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6B63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2.wmf"/><Relationship Id="rId21" Type="http://schemas.openxmlformats.org/officeDocument/2006/relationships/image" Target="media/image12.wmf"/><Relationship Id="rId34" Type="http://schemas.openxmlformats.org/officeDocument/2006/relationships/image" Target="media/image18.wmf"/><Relationship Id="rId42" Type="http://schemas.openxmlformats.org/officeDocument/2006/relationships/image" Target="media/image24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8.wmf"/><Relationship Id="rId55" Type="http://schemas.openxmlformats.org/officeDocument/2006/relationships/oleObject" Target="embeddings/oleObject21.bin"/><Relationship Id="rId63" Type="http://schemas.openxmlformats.org/officeDocument/2006/relationships/image" Target="media/image35.wmf"/><Relationship Id="rId68" Type="http://schemas.openxmlformats.org/officeDocument/2006/relationships/oleObject" Target="embeddings/oleObject27.bin"/><Relationship Id="rId7" Type="http://schemas.openxmlformats.org/officeDocument/2006/relationships/image" Target="media/image3.pn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3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5" Type="http://schemas.openxmlformats.org/officeDocument/2006/relationships/image" Target="media/image1.png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image" Target="media/image15.wmf"/><Relationship Id="rId36" Type="http://schemas.openxmlformats.org/officeDocument/2006/relationships/image" Target="media/image20.wmf"/><Relationship Id="rId49" Type="http://schemas.openxmlformats.org/officeDocument/2006/relationships/oleObject" Target="embeddings/oleObject18.bin"/><Relationship Id="rId57" Type="http://schemas.openxmlformats.org/officeDocument/2006/relationships/image" Target="media/image32.wmf"/><Relationship Id="rId61" Type="http://schemas.openxmlformats.org/officeDocument/2006/relationships/image" Target="media/image34.wmf"/><Relationship Id="rId10" Type="http://schemas.openxmlformats.org/officeDocument/2006/relationships/oleObject" Target="embeddings/oleObject1.bin"/><Relationship Id="rId19" Type="http://schemas.openxmlformats.org/officeDocument/2006/relationships/image" Target="media/image11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oleObject" Target="embeddings/oleObject15.bin"/><Relationship Id="rId48" Type="http://schemas.openxmlformats.org/officeDocument/2006/relationships/image" Target="media/image27.wmf"/><Relationship Id="rId56" Type="http://schemas.openxmlformats.org/officeDocument/2006/relationships/image" Target="media/image31.png"/><Relationship Id="rId64" Type="http://schemas.openxmlformats.org/officeDocument/2006/relationships/oleObject" Target="embeddings/oleObject25.bin"/><Relationship Id="rId69" Type="http://schemas.openxmlformats.org/officeDocument/2006/relationships/image" Target="media/image38.png"/><Relationship Id="rId8" Type="http://schemas.openxmlformats.org/officeDocument/2006/relationships/image" Target="media/image4.png"/><Relationship Id="rId51" Type="http://schemas.openxmlformats.org/officeDocument/2006/relationships/oleObject" Target="embeddings/oleObject19.bin"/><Relationship Id="rId3" Type="http://schemas.openxmlformats.org/officeDocument/2006/relationships/settings" Target="settings.xml"/><Relationship Id="rId12" Type="http://schemas.openxmlformats.org/officeDocument/2006/relationships/image" Target="media/image7.jpeg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image" Target="media/image17.wmf"/><Relationship Id="rId38" Type="http://schemas.openxmlformats.org/officeDocument/2006/relationships/image" Target="media/image21.wmf"/><Relationship Id="rId46" Type="http://schemas.openxmlformats.org/officeDocument/2006/relationships/image" Target="media/image26.wmf"/><Relationship Id="rId59" Type="http://schemas.openxmlformats.org/officeDocument/2006/relationships/image" Target="media/image33.wmf"/><Relationship Id="rId67" Type="http://schemas.openxmlformats.org/officeDocument/2006/relationships/image" Target="media/image37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4.bin"/><Relationship Id="rId54" Type="http://schemas.openxmlformats.org/officeDocument/2006/relationships/image" Target="media/image30.wmf"/><Relationship Id="rId62" Type="http://schemas.openxmlformats.org/officeDocument/2006/relationships/oleObject" Target="embeddings/oleObject24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366</Words>
  <Characters>2088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4.Sınıf Matematik 2.Dönem 1 Yazılı Soruları-C</dc:title>
  <dc:subject>4.Sınıf Matematik 2.Dönem 1 Yazılı Soruları-C</dc:subject>
  <dc:creator>Özlem Yağmuroğlu</dc:creator>
  <cp:keywords>www.leventyagmuroglu.com</cp:keywords>
  <dc:description>www.leventyagmuroglu.com;</dc:description>
  <cp:lastModifiedBy>edanur</cp:lastModifiedBy>
  <cp:revision>5</cp:revision>
  <dcterms:created xsi:type="dcterms:W3CDTF">2016-03-09T20:47:00Z</dcterms:created>
  <dcterms:modified xsi:type="dcterms:W3CDTF">2016-03-14T16:53:00Z</dcterms:modified>
  <cp:category>www.leventyagmuroglu.com</cp:category>
</cp:coreProperties>
</file>