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A15" w:rsidRDefault="00295A15" w:rsidP="00EB5DB6">
      <w:pPr>
        <w:rPr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5.35pt;margin-top:-4.8pt;width:573.25pt;height:36.4pt;z-index:251649024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26">
              <w:txbxContent>
                <w:p w:rsidR="00295A15" w:rsidRPr="00701D5B" w:rsidRDefault="00295A15" w:rsidP="00053D51">
                  <w:r>
                    <w:t xml:space="preserve">                                    </w:t>
                  </w:r>
                  <w:r w:rsidRPr="00701D5B">
                    <w:t>4. SINIFLAR MATEMATİK</w:t>
                  </w:r>
                  <w:r>
                    <w:t xml:space="preserve"> DERSİ 1. DÖNEM 3</w:t>
                  </w:r>
                  <w:r w:rsidRPr="00701D5B">
                    <w:t>. YAZILIS</w:t>
                  </w:r>
                  <w:r>
                    <w:t>I</w:t>
                  </w:r>
                </w:p>
                <w:p w:rsidR="00295A15" w:rsidRDefault="00295A15" w:rsidP="00701D5B">
                  <w:pPr>
                    <w:jc w:val="right"/>
                  </w:pPr>
                </w:p>
              </w:txbxContent>
            </v:textbox>
          </v:shape>
        </w:pict>
      </w:r>
    </w:p>
    <w:p w:rsidR="00295A15" w:rsidRDefault="00295A15" w:rsidP="00EB5DB6">
      <w:pPr>
        <w:rPr>
          <w:rFonts w:ascii="Calibri" w:hAnsi="Calibri" w:cs="Calibri"/>
          <w:b/>
          <w:bCs/>
          <w:sz w:val="22"/>
          <w:szCs w:val="22"/>
        </w:rPr>
      </w:pPr>
    </w:p>
    <w:p w:rsidR="00295A15" w:rsidRDefault="00295A15" w:rsidP="00EB5DB6">
      <w:pPr>
        <w:rPr>
          <w:rFonts w:ascii="Calibri" w:hAnsi="Calibri" w:cs="Calibri"/>
          <w:b/>
          <w:bCs/>
          <w:sz w:val="22"/>
          <w:szCs w:val="22"/>
        </w:rPr>
      </w:pPr>
    </w:p>
    <w:p w:rsidR="00295A15" w:rsidRDefault="00295A15" w:rsidP="00EB5DB6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1) </w:t>
      </w:r>
      <w:r w:rsidRPr="00843E4C">
        <w:rPr>
          <w:rFonts w:ascii="Comic Sans MS" w:hAnsi="Comic Sans MS" w:cs="Comic Sans MS"/>
          <w:b/>
          <w:bCs/>
          <w:sz w:val="22"/>
          <w:szCs w:val="22"/>
        </w:rPr>
        <w:t>Aşağıdaki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çarpma işlemini yapınız.</w:t>
      </w: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oundrect id="_x0000_s1027" style="position:absolute;margin-left:138.9pt;margin-top:10.1pt;width:82.5pt;height:100.5pt;z-index:251652096" arcsize="10923f" strokecolor="#92cddc" strokeweight="1pt">
            <v:fill color2="#b6dde8"/>
            <v:shadow on="t" type="perspective" color="#205867" opacity=".5" offset="1pt" offset2="-3pt"/>
            <v:textbox style="mso-next-textbox:#_x0000_s1027">
              <w:txbxContent>
                <w:p w:rsidR="00295A15" w:rsidRPr="00E7007C" w:rsidRDefault="00295A15" w:rsidP="00317C09">
                  <w:pPr>
                    <w:pStyle w:val="NoSpacing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1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0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5</w:t>
                  </w:r>
                </w:p>
                <w:p w:rsidR="00295A15" w:rsidRPr="00E7007C" w:rsidRDefault="00295A15" w:rsidP="00317C09">
                  <w:pPr>
                    <w:pStyle w:val="NoSpacing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E7007C">
                    <w:rPr>
                      <w:rFonts w:ascii="Century Gothic" w:hAnsi="Century Gothic" w:cs="Century Gothic"/>
                      <w:sz w:val="18"/>
                      <w:szCs w:val="18"/>
                      <w:u w:val="single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20"/>
                      <w:szCs w:val="20"/>
                      <w:u w:val="single"/>
                    </w:rPr>
                    <w:t>X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2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7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12.9pt;margin-top:10.1pt;width:81.75pt;height:100.5pt;z-index:251651072" arcsize="10923f" strokecolor="#92cddc" strokeweight="1pt">
            <v:fill color2="#b6dde8"/>
            <v:shadow on="t" type="perspective" color="#205867" opacity=".5" offset="1pt" offset2="-3pt"/>
            <v:textbox style="mso-next-textbox:#_x0000_s1028">
              <w:txbxContent>
                <w:p w:rsidR="00295A15" w:rsidRPr="00E7007C" w:rsidRDefault="00295A15" w:rsidP="00317C09">
                  <w:pPr>
                    <w:pStyle w:val="NoSpacing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3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4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5</w:t>
                  </w:r>
                </w:p>
                <w:p w:rsidR="00295A15" w:rsidRPr="00E7007C" w:rsidRDefault="00295A15" w:rsidP="00317C09">
                  <w:pPr>
                    <w:pStyle w:val="NoSpacing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E7007C">
                    <w:rPr>
                      <w:rFonts w:ascii="Century Gothic" w:hAnsi="Century Gothic" w:cs="Century Gothic"/>
                      <w:sz w:val="18"/>
                      <w:szCs w:val="18"/>
                      <w:u w:val="single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20"/>
                      <w:szCs w:val="20"/>
                      <w:u w:val="single"/>
                    </w:rPr>
                    <w:t>X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2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6</w:t>
                  </w:r>
                </w:p>
              </w:txbxContent>
            </v:textbox>
          </v:roundrect>
        </w:pict>
      </w: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C10858" w:rsidRDefault="00295A15" w:rsidP="00C10858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2) Aşağıdaki çarpma  </w:t>
      </w:r>
      <w:r w:rsidRPr="00C10858">
        <w:rPr>
          <w:rFonts w:ascii="Comic Sans MS" w:hAnsi="Comic Sans MS" w:cs="Comic Sans MS"/>
          <w:b/>
          <w:bCs/>
          <w:sz w:val="22"/>
          <w:szCs w:val="22"/>
        </w:rPr>
        <w:t>işlemlerini kısa yoldan yapalım.</w:t>
      </w:r>
    </w:p>
    <w:tbl>
      <w:tblPr>
        <w:tblpPr w:leftFromText="141" w:rightFromText="141" w:vertAnchor="page" w:horzAnchor="page" w:tblpX="973" w:tblpY="4831"/>
        <w:tblW w:w="4056" w:type="dxa"/>
        <w:tblBorders>
          <w:top w:val="thickThinLargeGap" w:sz="24" w:space="0" w:color="00B0F0"/>
          <w:left w:val="thickThinLargeGap" w:sz="24" w:space="0" w:color="00B0F0"/>
          <w:bottom w:val="thickThinLargeGap" w:sz="24" w:space="0" w:color="00B0F0"/>
          <w:right w:val="thickThinLargeGap" w:sz="24" w:space="0" w:color="00B0F0"/>
          <w:insideH w:val="thickThinLargeGap" w:sz="24" w:space="0" w:color="00B0F0"/>
          <w:insideV w:val="thickThinLargeGap" w:sz="24" w:space="0" w:color="00B0F0"/>
        </w:tblBorders>
        <w:tblLayout w:type="fixed"/>
        <w:tblLook w:val="00A0"/>
      </w:tblPr>
      <w:tblGrid>
        <w:gridCol w:w="1668"/>
        <w:gridCol w:w="362"/>
        <w:gridCol w:w="2026"/>
      </w:tblGrid>
      <w:tr w:rsidR="00295A15" w:rsidRPr="00DF5E69">
        <w:trPr>
          <w:trHeight w:val="44"/>
        </w:trPr>
        <w:tc>
          <w:tcPr>
            <w:tcW w:w="1668" w:type="dxa"/>
            <w:vAlign w:val="center"/>
          </w:tcPr>
          <w:p w:rsidR="00295A15" w:rsidRDefault="00295A15" w:rsidP="00E902BF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284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</w:t>
            </w:r>
            <w:r w:rsidRPr="00C10858">
              <w:rPr>
                <w:rFonts w:ascii="Comic Sans MS" w:hAnsi="Comic Sans MS" w:cs="Comic Sans MS"/>
              </w:rPr>
              <w:t>x</w:t>
            </w:r>
            <w:r>
              <w:rPr>
                <w:rFonts w:ascii="Comic Sans MS" w:hAnsi="Comic Sans MS" w:cs="Comic Sans MS"/>
              </w:rPr>
              <w:t xml:space="preserve">  </w:t>
            </w:r>
            <w:r w:rsidRPr="00C10858">
              <w:rPr>
                <w:rFonts w:ascii="Comic Sans MS" w:hAnsi="Comic Sans MS" w:cs="Comic Sans MS"/>
              </w:rPr>
              <w:t>10</w:t>
            </w:r>
            <w:r>
              <w:rPr>
                <w:rFonts w:ascii="Comic Sans MS" w:hAnsi="Comic Sans MS" w:cs="Comic Sans MS"/>
              </w:rPr>
              <w:t xml:space="preserve">   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</w:p>
        </w:tc>
        <w:tc>
          <w:tcPr>
            <w:tcW w:w="362" w:type="dxa"/>
            <w:vAlign w:val="center"/>
          </w:tcPr>
          <w:p w:rsidR="00295A15" w:rsidRPr="00827DF5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2026" w:type="dxa"/>
          </w:tcPr>
          <w:p w:rsidR="00295A15" w:rsidRPr="002560B9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  <w:tr w:rsidR="00295A15" w:rsidRPr="00DF5E69">
        <w:trPr>
          <w:trHeight w:val="44"/>
        </w:trPr>
        <w:tc>
          <w:tcPr>
            <w:tcW w:w="1668" w:type="dxa"/>
            <w:vAlign w:val="center"/>
          </w:tcPr>
          <w:p w:rsidR="00295A15" w:rsidRDefault="00295A15" w:rsidP="00E902BF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</w:t>
            </w:r>
            <w:r w:rsidRPr="00C10858">
              <w:rPr>
                <w:rFonts w:ascii="Comic Sans MS" w:hAnsi="Comic Sans MS" w:cs="Comic Sans MS"/>
              </w:rPr>
              <w:t xml:space="preserve">85 </w:t>
            </w:r>
            <w:r>
              <w:rPr>
                <w:rFonts w:ascii="Comic Sans MS" w:hAnsi="Comic Sans MS" w:cs="Comic Sans MS"/>
              </w:rPr>
              <w:t xml:space="preserve"> </w:t>
            </w:r>
            <w:r w:rsidRPr="00C10858">
              <w:rPr>
                <w:rFonts w:ascii="Comic Sans MS" w:hAnsi="Comic Sans MS" w:cs="Comic Sans MS"/>
              </w:rPr>
              <w:t>x</w:t>
            </w:r>
            <w:r>
              <w:rPr>
                <w:rFonts w:ascii="Comic Sans MS" w:hAnsi="Comic Sans MS" w:cs="Comic Sans MS"/>
              </w:rPr>
              <w:t xml:space="preserve">  </w:t>
            </w:r>
            <w:r w:rsidRPr="00C10858">
              <w:rPr>
                <w:rFonts w:ascii="Comic Sans MS" w:hAnsi="Comic Sans MS" w:cs="Comic Sans MS"/>
              </w:rPr>
              <w:t>10</w:t>
            </w:r>
            <w:r>
              <w:rPr>
                <w:rFonts w:ascii="Comic Sans MS" w:hAnsi="Comic Sans MS" w:cs="Comic Sans MS"/>
              </w:rPr>
              <w:t xml:space="preserve">0  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</w:t>
            </w:r>
          </w:p>
        </w:tc>
        <w:tc>
          <w:tcPr>
            <w:tcW w:w="362" w:type="dxa"/>
          </w:tcPr>
          <w:p w:rsidR="00295A15" w:rsidRPr="00827DF5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2026" w:type="dxa"/>
          </w:tcPr>
          <w:p w:rsidR="00295A15" w:rsidRPr="002560B9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  <w:tr w:rsidR="00295A15" w:rsidRPr="00DF5E69">
        <w:trPr>
          <w:trHeight w:val="44"/>
        </w:trPr>
        <w:tc>
          <w:tcPr>
            <w:tcW w:w="1668" w:type="dxa"/>
            <w:vAlign w:val="center"/>
          </w:tcPr>
          <w:p w:rsidR="00295A15" w:rsidRDefault="00295A15" w:rsidP="00E902BF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63 </w:t>
            </w:r>
            <w:r w:rsidRPr="00C10858">
              <w:rPr>
                <w:rFonts w:ascii="Comic Sans MS" w:hAnsi="Comic Sans MS" w:cs="Comic Sans MS"/>
              </w:rPr>
              <w:t xml:space="preserve"> x</w:t>
            </w:r>
            <w:r>
              <w:rPr>
                <w:rFonts w:ascii="Comic Sans MS" w:hAnsi="Comic Sans MS" w:cs="Comic Sans MS"/>
              </w:rPr>
              <w:t xml:space="preserve">  </w:t>
            </w:r>
            <w:r w:rsidRPr="00C10858">
              <w:rPr>
                <w:rFonts w:ascii="Comic Sans MS" w:hAnsi="Comic Sans MS" w:cs="Comic Sans MS"/>
              </w:rPr>
              <w:t>10</w:t>
            </w:r>
            <w:r>
              <w:rPr>
                <w:rFonts w:ascii="Comic Sans MS" w:hAnsi="Comic Sans MS" w:cs="Comic Sans MS"/>
              </w:rPr>
              <w:t>00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 </w:t>
            </w:r>
          </w:p>
        </w:tc>
        <w:tc>
          <w:tcPr>
            <w:tcW w:w="362" w:type="dxa"/>
          </w:tcPr>
          <w:p w:rsidR="00295A15" w:rsidRPr="00827DF5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2026" w:type="dxa"/>
          </w:tcPr>
          <w:p w:rsidR="00295A15" w:rsidRPr="002560B9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  <w:tr w:rsidR="00295A15" w:rsidRPr="00DF5E69">
        <w:trPr>
          <w:trHeight w:val="44"/>
        </w:trPr>
        <w:tc>
          <w:tcPr>
            <w:tcW w:w="1668" w:type="dxa"/>
            <w:vAlign w:val="center"/>
          </w:tcPr>
          <w:p w:rsidR="00295A15" w:rsidRDefault="00295A15" w:rsidP="00E902BF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30  </w:t>
            </w:r>
            <w:r w:rsidRPr="00C10858">
              <w:rPr>
                <w:rFonts w:ascii="Comic Sans MS" w:hAnsi="Comic Sans MS" w:cs="Comic Sans MS"/>
              </w:rPr>
              <w:t>x</w:t>
            </w:r>
            <w:r>
              <w:rPr>
                <w:rFonts w:ascii="Comic Sans MS" w:hAnsi="Comic Sans MS" w:cs="Comic Sans MS"/>
              </w:rPr>
              <w:t xml:space="preserve">  60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</w:t>
            </w:r>
          </w:p>
        </w:tc>
        <w:tc>
          <w:tcPr>
            <w:tcW w:w="362" w:type="dxa"/>
          </w:tcPr>
          <w:p w:rsidR="00295A15" w:rsidRPr="00827DF5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2026" w:type="dxa"/>
          </w:tcPr>
          <w:p w:rsidR="00295A15" w:rsidRPr="002560B9" w:rsidRDefault="00295A15" w:rsidP="00E902BF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</w:tbl>
    <w:p w:rsidR="00295A15" w:rsidRDefault="00295A15" w:rsidP="00C10858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Pr="00C10858" w:rsidRDefault="00295A15" w:rsidP="0094273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3)</w:t>
      </w:r>
      <w:r w:rsidRPr="00942730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10858">
        <w:rPr>
          <w:rFonts w:ascii="Comic Sans MS" w:hAnsi="Comic Sans MS" w:cs="Comic Sans MS"/>
          <w:b/>
          <w:bCs/>
          <w:sz w:val="22"/>
          <w:szCs w:val="22"/>
        </w:rPr>
        <w:t>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şağıdaki bölme </w:t>
      </w:r>
      <w:r w:rsidRPr="00C10858">
        <w:rPr>
          <w:rFonts w:ascii="Comic Sans MS" w:hAnsi="Comic Sans MS" w:cs="Comic Sans MS"/>
          <w:b/>
          <w:bCs/>
          <w:sz w:val="22"/>
          <w:szCs w:val="22"/>
        </w:rPr>
        <w:t>işlemlerini kısa yoldan yapalım.</w:t>
      </w:r>
    </w:p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pPr w:leftFromText="141" w:rightFromText="141" w:vertAnchor="page" w:horzAnchor="page" w:tblpX="947" w:tblpY="7786"/>
        <w:tblW w:w="4128" w:type="dxa"/>
        <w:tblBorders>
          <w:top w:val="thickThinLargeGap" w:sz="24" w:space="0" w:color="00B0F0"/>
          <w:left w:val="thickThinLargeGap" w:sz="24" w:space="0" w:color="00B0F0"/>
          <w:bottom w:val="thickThinLargeGap" w:sz="24" w:space="0" w:color="00B0F0"/>
          <w:right w:val="thickThinLargeGap" w:sz="24" w:space="0" w:color="00B0F0"/>
          <w:insideH w:val="thickThinLargeGap" w:sz="24" w:space="0" w:color="00B0F0"/>
          <w:insideV w:val="thickThinLargeGap" w:sz="24" w:space="0" w:color="00B0F0"/>
        </w:tblBorders>
        <w:tblLayout w:type="fixed"/>
        <w:tblLook w:val="00A0"/>
      </w:tblPr>
      <w:tblGrid>
        <w:gridCol w:w="1801"/>
        <w:gridCol w:w="353"/>
        <w:gridCol w:w="1974"/>
      </w:tblGrid>
      <w:tr w:rsidR="00295A15" w:rsidRPr="00DF5E69">
        <w:trPr>
          <w:trHeight w:val="46"/>
        </w:trPr>
        <w:tc>
          <w:tcPr>
            <w:tcW w:w="1801" w:type="dxa"/>
            <w:vAlign w:val="center"/>
          </w:tcPr>
          <w:p w:rsidR="00295A15" w:rsidRDefault="00295A15" w:rsidP="00942730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  200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:  10   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</w:p>
        </w:tc>
        <w:tc>
          <w:tcPr>
            <w:tcW w:w="353" w:type="dxa"/>
            <w:vAlign w:val="center"/>
          </w:tcPr>
          <w:p w:rsidR="00295A15" w:rsidRPr="00827DF5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974" w:type="dxa"/>
          </w:tcPr>
          <w:p w:rsidR="00295A15" w:rsidRPr="002560B9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  <w:tr w:rsidR="00295A15" w:rsidRPr="00DF5E69">
        <w:trPr>
          <w:trHeight w:val="46"/>
        </w:trPr>
        <w:tc>
          <w:tcPr>
            <w:tcW w:w="1801" w:type="dxa"/>
            <w:vAlign w:val="center"/>
          </w:tcPr>
          <w:p w:rsidR="00295A15" w:rsidRDefault="00295A15" w:rsidP="00942730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4000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:  100 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</w:t>
            </w:r>
          </w:p>
        </w:tc>
        <w:tc>
          <w:tcPr>
            <w:tcW w:w="353" w:type="dxa"/>
          </w:tcPr>
          <w:p w:rsidR="00295A15" w:rsidRPr="00827DF5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974" w:type="dxa"/>
          </w:tcPr>
          <w:p w:rsidR="00295A15" w:rsidRPr="002560B9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  <w:tr w:rsidR="00295A15" w:rsidRPr="00DF5E69">
        <w:trPr>
          <w:trHeight w:val="46"/>
        </w:trPr>
        <w:tc>
          <w:tcPr>
            <w:tcW w:w="1801" w:type="dxa"/>
            <w:vAlign w:val="center"/>
          </w:tcPr>
          <w:p w:rsidR="00295A15" w:rsidRDefault="00295A15" w:rsidP="00942730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5000  :  1000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 </w:t>
            </w:r>
          </w:p>
        </w:tc>
        <w:tc>
          <w:tcPr>
            <w:tcW w:w="353" w:type="dxa"/>
          </w:tcPr>
          <w:p w:rsidR="00295A15" w:rsidRPr="00827DF5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974" w:type="dxa"/>
          </w:tcPr>
          <w:p w:rsidR="00295A15" w:rsidRPr="002560B9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  <w:tr w:rsidR="00295A15" w:rsidRPr="00DF5E69">
        <w:trPr>
          <w:trHeight w:val="46"/>
        </w:trPr>
        <w:tc>
          <w:tcPr>
            <w:tcW w:w="1801" w:type="dxa"/>
            <w:vAlign w:val="center"/>
          </w:tcPr>
          <w:p w:rsidR="00295A15" w:rsidRDefault="00295A15" w:rsidP="00942730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omic Sans MS" w:hAnsi="Comic Sans MS" w:cs="Comic Sans MS"/>
              </w:rPr>
              <w:t xml:space="preserve">  6800  : 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>34</w:t>
            </w:r>
            <w:r w:rsidRPr="00C10858"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</w:t>
            </w:r>
          </w:p>
        </w:tc>
        <w:tc>
          <w:tcPr>
            <w:tcW w:w="353" w:type="dxa"/>
          </w:tcPr>
          <w:p w:rsidR="00295A15" w:rsidRPr="00827DF5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 w:rsidRPr="00827DF5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974" w:type="dxa"/>
          </w:tcPr>
          <w:p w:rsidR="00295A15" w:rsidRPr="002560B9" w:rsidRDefault="00295A15" w:rsidP="00942730">
            <w:pPr>
              <w:pStyle w:val="NoSpacing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2560B9">
              <w:rPr>
                <w:rFonts w:ascii="Century Gothic" w:hAnsi="Century Gothic" w:cs="Century Gothic"/>
                <w:sz w:val="20"/>
                <w:szCs w:val="20"/>
              </w:rPr>
              <w:t>...............</w:t>
            </w:r>
          </w:p>
        </w:tc>
      </w:tr>
    </w:tbl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295A1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827DF5" w:rsidRDefault="00295A15" w:rsidP="002560B9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4)</w:t>
      </w:r>
      <w:r w:rsidRPr="00827DF5">
        <w:rPr>
          <w:rFonts w:ascii="Comic Sans MS" w:hAnsi="Comic Sans MS" w:cs="Comic Sans MS"/>
          <w:b/>
          <w:bCs/>
          <w:sz w:val="22"/>
          <w:szCs w:val="22"/>
        </w:rPr>
        <w:t>Aşağıdaki çarpma işlemlerinde verilmeyen çarpanları bulunuz.</w:t>
      </w: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oundrect id="_x0000_s1029" style="position:absolute;margin-left:138.9pt;margin-top:9.5pt;width:88.5pt;height:113.6pt;z-index:251654144" arcsize="10923f" strokecolor="#92cddc" strokeweight="1pt">
            <v:fill color2="#b6dde8"/>
            <v:shadow on="t" type="perspective" color="#205867" opacity=".5" offset="1pt" offset2="-3pt"/>
            <v:textbox style="mso-next-textbox:#_x0000_s1029">
              <w:txbxContent>
                <w:p w:rsidR="00295A15" w:rsidRPr="00991A03" w:rsidRDefault="00295A15" w:rsidP="00413E26">
                  <w:pPr>
                    <w:pStyle w:val="NoSpacing"/>
                    <w:ind w:firstLine="142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.  .  .</w:t>
                  </w:r>
                </w:p>
                <w:p w:rsidR="00295A15" w:rsidRDefault="00295A15" w:rsidP="00413E26">
                  <w:pPr>
                    <w:pStyle w:val="NoSpacing"/>
                    <w:ind w:firstLine="426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x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5 4</w:t>
                  </w:r>
                </w:p>
                <w:p w:rsidR="00295A15" w:rsidRPr="00983E7B" w:rsidRDefault="00295A15" w:rsidP="00413E26">
                  <w:pPr>
                    <w:pStyle w:val="NoSpacing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3 1 2</w:t>
                  </w:r>
                </w:p>
                <w:p w:rsidR="00295A15" w:rsidRPr="00991A03" w:rsidRDefault="00295A15" w:rsidP="00413E26">
                  <w:pPr>
                    <w:pStyle w:val="NoSpacing"/>
                    <w:ind w:hanging="142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3 9 </w:t>
                  </w:r>
                  <w:r w:rsidRPr="00413E26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0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413E26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5634B7">
                    <w:rPr>
                      <w:rFonts w:ascii="Century Gothic" w:hAnsi="Century Gothic" w:cs="Century Gothic"/>
                      <w:color w:val="FFFFFF"/>
                      <w:sz w:val="32"/>
                      <w:szCs w:val="32"/>
                      <w:u w:val="single"/>
                    </w:rPr>
                    <w:t>.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295A15" w:rsidRPr="00B86ACE" w:rsidRDefault="00295A15" w:rsidP="00413E26">
                  <w:pPr>
                    <w:spacing w:after="240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>.  2  . 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12.9pt;margin-top:9.5pt;width:88.5pt;height:113.6pt;z-index:251653120" arcsize="10923f" strokecolor="#92cddc" strokeweight="1pt">
            <v:fill color2="#b6dde8"/>
            <v:shadow on="t" type="perspective" color="#205867" opacity=".5" offset="1pt" offset2="-3pt"/>
            <v:textbox style="mso-next-textbox:#_x0000_s1030">
              <w:txbxContent>
                <w:p w:rsidR="00295A15" w:rsidRPr="00991A03" w:rsidRDefault="00295A15" w:rsidP="00983E7B">
                  <w:pPr>
                    <w:pStyle w:val="NoSpacing"/>
                    <w:ind w:firstLine="142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.  .  .</w:t>
                  </w:r>
                </w:p>
                <w:p w:rsidR="00295A15" w:rsidRDefault="00295A15" w:rsidP="00983E7B">
                  <w:pPr>
                    <w:pStyle w:val="NoSpacing"/>
                    <w:ind w:firstLine="426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x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3 2</w:t>
                  </w:r>
                </w:p>
                <w:p w:rsidR="00295A15" w:rsidRPr="00983E7B" w:rsidRDefault="00295A15" w:rsidP="00983E7B">
                  <w:pPr>
                    <w:pStyle w:val="NoSpacing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</w:t>
                  </w:r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</w:rPr>
                    <w:t>2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</w:rPr>
                    <w:t>4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</w:rPr>
                    <w:t>6</w:t>
                  </w:r>
                </w:p>
                <w:p w:rsidR="00295A15" w:rsidRPr="00991A03" w:rsidRDefault="00295A15" w:rsidP="00983E7B">
                  <w:pPr>
                    <w:pStyle w:val="NoSpacing"/>
                    <w:ind w:hanging="142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.  .  .   </w:t>
                  </w: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_</w:t>
                  </w:r>
                </w:p>
                <w:p w:rsidR="00295A15" w:rsidRPr="00B86ACE" w:rsidRDefault="00295A15" w:rsidP="00B86ACE">
                  <w:pPr>
                    <w:spacing w:after="240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>3  .  .  6</w:t>
                  </w:r>
                </w:p>
              </w:txbxContent>
            </v:textbox>
          </v:roundrect>
        </w:pict>
      </w: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2560B9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C10858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27F0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827DF5" w:rsidRDefault="00295A15" w:rsidP="003B69C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5) </w:t>
      </w:r>
      <w:r w:rsidRPr="00827DF5">
        <w:rPr>
          <w:rFonts w:ascii="Comic Sans MS" w:hAnsi="Comic Sans MS" w:cs="Comic Sans MS"/>
          <w:b/>
          <w:bCs/>
          <w:sz w:val="22"/>
          <w:szCs w:val="22"/>
        </w:rPr>
        <w:t>Aşağıdaki çarpma iş</w:t>
      </w:r>
      <w:r>
        <w:rPr>
          <w:rFonts w:ascii="Comic Sans MS" w:hAnsi="Comic Sans MS" w:cs="Comic Sans MS"/>
          <w:b/>
          <w:bCs/>
          <w:sz w:val="22"/>
          <w:szCs w:val="22"/>
        </w:rPr>
        <w:t>lemlerinde verilmeyenleri</w:t>
      </w:r>
      <w:r w:rsidRPr="00827DF5">
        <w:rPr>
          <w:rFonts w:ascii="Comic Sans MS" w:hAnsi="Comic Sans MS" w:cs="Comic Sans MS"/>
          <w:b/>
          <w:bCs/>
          <w:sz w:val="22"/>
          <w:szCs w:val="22"/>
        </w:rPr>
        <w:t xml:space="preserve"> bulunuz.</w:t>
      </w: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oundrect id="_x0000_s1031" style="position:absolute;left:0;text-align:left;margin-left:138.9pt;margin-top:3.2pt;width:88.5pt;height:113.6pt;z-index:251656192" arcsize="10923f" strokecolor="#92cddc" strokeweight="1pt">
            <v:fill color2="#b6dde8"/>
            <v:shadow on="t" type="perspective" color="#205867" opacity=".5" offset="1pt" offset2="-3pt"/>
            <v:textbox style="mso-next-textbox:#_x0000_s1031">
              <w:txbxContent>
                <w:p w:rsidR="00295A15" w:rsidRDefault="00295A15" w:rsidP="003B69CB">
                  <w:pPr>
                    <w:rPr>
                      <w:sz w:val="32"/>
                      <w:szCs w:val="32"/>
                    </w:rPr>
                  </w:pPr>
                </w:p>
                <w:p w:rsidR="00295A15" w:rsidRDefault="00295A15" w:rsidP="003B69CB">
                  <w:pPr>
                    <w:rPr>
                      <w:sz w:val="32"/>
                      <w:szCs w:val="32"/>
                    </w:rPr>
                  </w:pPr>
                  <w:r w:rsidRPr="004C2402">
                    <w:rPr>
                      <w:sz w:val="32"/>
                      <w:szCs w:val="32"/>
                    </w:rPr>
                    <w:t>R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4C2402">
                    <w:rPr>
                      <w:rFonts w:ascii="Century Gothic" w:hAnsi="Century Gothic" w:cs="Century Gothic"/>
                      <w:sz w:val="32"/>
                      <w:szCs w:val="32"/>
                    </w:rPr>
                    <w:t>x</w:t>
                  </w:r>
                  <w:r>
                    <w:rPr>
                      <w:sz w:val="32"/>
                      <w:szCs w:val="32"/>
                    </w:rPr>
                    <w:t xml:space="preserve"> K = ?</w:t>
                  </w:r>
                </w:p>
                <w:p w:rsidR="00295A15" w:rsidRDefault="00295A15" w:rsidP="003B69CB">
                  <w:r w:rsidRPr="00FE3B40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7" type="#_x0000_t75" style="width:6.75pt;height:24.75pt;visibility:visible">
                        <v:imagedata r:id="rId7" o:title=""/>
                      </v:shape>
                    </w:pict>
                  </w:r>
                  <w:r>
                    <w:t xml:space="preserve">       </w:t>
                  </w:r>
                  <w:r w:rsidRPr="00FE3B40">
                    <w:rPr>
                      <w:noProof/>
                    </w:rPr>
                    <w:pict>
                      <v:shape id="Resim 2" o:spid="_x0000_i1028" type="#_x0000_t75" style="width:6.75pt;height:24.75pt;visibility:visible">
                        <v:imagedata r:id="rId7" o:title=""/>
                      </v:shape>
                    </w:pict>
                  </w:r>
                </w:p>
                <w:p w:rsidR="00295A15" w:rsidRPr="003B69CB" w:rsidRDefault="00295A15" w:rsidP="004C2402">
                  <w:r>
                    <w:t xml:space="preserve">..  </w:t>
                  </w:r>
                  <w:r w:rsidRPr="004C2402">
                    <w:rPr>
                      <w:rFonts w:ascii="Century Gothic" w:hAnsi="Century Gothic" w:cs="Century Gothic"/>
                      <w:sz w:val="32"/>
                      <w:szCs w:val="32"/>
                    </w:rPr>
                    <w:t>x</w:t>
                  </w:r>
                  <w:r>
                    <w:t xml:space="preserve">   ..   </w:t>
                  </w:r>
                  <w:r>
                    <w:rPr>
                      <w:sz w:val="32"/>
                      <w:szCs w:val="32"/>
                    </w:rPr>
                    <w:t xml:space="preserve">= </w:t>
                  </w:r>
                  <w:r>
                    <w:t xml:space="preserve"> ..   </w:t>
                  </w:r>
                </w:p>
                <w:p w:rsidR="00295A15" w:rsidRDefault="00295A15" w:rsidP="003B69CB"/>
              </w:txbxContent>
            </v:textbox>
          </v:roundrect>
        </w:pict>
      </w:r>
      <w:r>
        <w:rPr>
          <w:noProof/>
        </w:rPr>
        <w:pict>
          <v:roundrect id="_x0000_s1032" style="position:absolute;left:0;text-align:left;margin-left:12.9pt;margin-top:3.2pt;width:104.25pt;height:113.6pt;z-index:251655168" arcsize="10923f" strokecolor="#92cddc" strokeweight="1pt">
            <v:fill color2="#b6dde8"/>
            <v:shadow on="t" type="perspective" color="#205867" opacity=".5" offset="1pt" offset2="-3pt"/>
            <v:textbox style="mso-next-textbox:#_x0000_s1032">
              <w:txbxContent>
                <w:p w:rsidR="00295A15" w:rsidRPr="00991A03" w:rsidRDefault="00295A15" w:rsidP="003B69CB">
                  <w:pPr>
                    <w:pStyle w:val="NoSpacing"/>
                    <w:ind w:firstLine="142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 K 1 2</w:t>
                  </w:r>
                </w:p>
                <w:p w:rsidR="00295A15" w:rsidRDefault="00295A15" w:rsidP="003B69CB">
                  <w:pPr>
                    <w:pStyle w:val="NoSpacing"/>
                    <w:ind w:firstLine="426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x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  N 8</w:t>
                  </w:r>
                </w:p>
                <w:p w:rsidR="00295A15" w:rsidRPr="00983E7B" w:rsidRDefault="00295A15" w:rsidP="003B69CB">
                  <w:pPr>
                    <w:pStyle w:val="NoSpacing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4 0 9 6</w:t>
                  </w:r>
                </w:p>
                <w:p w:rsidR="00295A15" w:rsidRPr="00991A03" w:rsidRDefault="00295A15" w:rsidP="003B69CB">
                  <w:pPr>
                    <w:pStyle w:val="NoSpacing"/>
                    <w:ind w:hanging="142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  </w:t>
                  </w:r>
                  <w:r w:rsidRPr="004C2402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K 1 2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</w:t>
                  </w: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_</w:t>
                  </w:r>
                </w:p>
                <w:p w:rsidR="00295A15" w:rsidRPr="00B86ACE" w:rsidRDefault="00295A15" w:rsidP="003B69CB">
                  <w:pPr>
                    <w:spacing w:after="240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</w:t>
                  </w:r>
                  <w:r w:rsidRPr="004C2402">
                    <w:rPr>
                      <w:sz w:val="32"/>
                      <w:szCs w:val="32"/>
                    </w:rPr>
                    <w:t>9 R N 6</w:t>
                  </w:r>
                </w:p>
              </w:txbxContent>
            </v:textbox>
          </v:roundrect>
        </w:pict>
      </w: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079C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8A4D24">
      <w:pPr>
        <w:spacing w:line="240" w:lineRule="exact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033" type="#_x0000_t202" style="position:absolute;margin-left:153.95pt;margin-top:-.3pt;width:98.95pt;height:24.75pt;z-index:251650048" strokecolor="#f79646" strokeweight="5pt">
            <v:stroke linestyle="thickThin"/>
            <v:shadow color="#868686"/>
            <v:textbox style="mso-next-textbox:#_x0000_s1033">
              <w:txbxContent>
                <w:p w:rsidR="00295A15" w:rsidRDefault="00295A15" w:rsidP="00701D5B">
                  <w:pPr>
                    <w:spacing w:after="240" w:line="240" w:lineRule="exact"/>
                  </w:pPr>
                  <w:r>
                    <w:t>Adı</w:t>
                  </w:r>
                </w:p>
              </w:txbxContent>
            </v:textbox>
          </v:shape>
        </w:pict>
      </w:r>
    </w:p>
    <w:p w:rsidR="00295A15" w:rsidRDefault="00295A15" w:rsidP="008A4D24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8A4D24">
      <w:pPr>
        <w:spacing w:line="240" w:lineRule="exact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8A4D24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6) </w:t>
      </w:r>
      <w:r w:rsidRPr="00843E4C">
        <w:rPr>
          <w:rFonts w:ascii="Comic Sans MS" w:hAnsi="Comic Sans MS" w:cs="Comic Sans MS"/>
          <w:b/>
          <w:bCs/>
          <w:sz w:val="22"/>
          <w:szCs w:val="22"/>
        </w:rPr>
        <w:t>Aşağıdaki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bölme işlemini yapınız</w:t>
      </w: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group id="_x0000_s1034" style="position:absolute;margin-left:119.45pt;margin-top:3.95pt;width:82.5pt;height:100.5pt;z-index:251658240" coordorigin="6630,1673" coordsize="1650,2010">
            <v:roundrect id="_x0000_s1035" style="position:absolute;left:6630;top:1673;width:1650;height:2010" arcsize="10923f" strokecolor="#92cddc" strokeweight="1pt">
              <v:fill color2="#b6dde8"/>
              <v:shadow on="t" type="perspective" color="#205867" opacity=".5" offset="1pt" offset2="-3pt"/>
              <v:textbox style="mso-next-textbox:#_x0000_s1035">
                <w:txbxContent>
                  <w:p w:rsidR="00295A15" w:rsidRPr="00E7007C" w:rsidRDefault="00295A15" w:rsidP="008A4D24">
                    <w:pPr>
                      <w:pStyle w:val="NoSpacing"/>
                      <w:rPr>
                        <w:rFonts w:ascii="Century Gothic" w:hAnsi="Century Gothic" w:cs="Century Gothic"/>
                        <w:sz w:val="32"/>
                        <w:szCs w:val="32"/>
                        <w:u w:val="single"/>
                      </w:rPr>
                    </w:pPr>
                    <w:r>
                      <w:rPr>
                        <w:rFonts w:ascii="Century Gothic" w:hAnsi="Century Gothic" w:cs="Century Gothic"/>
                        <w:sz w:val="32"/>
                        <w:szCs w:val="32"/>
                      </w:rPr>
                      <w:t>775    5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7549;top:2190;width:551;height:1" o:connectortype="straight" strokeweight="1.5pt"/>
            <v:shape id="_x0000_s1037" type="#_x0000_t32" style="position:absolute;left:7549;top:1890;width:1;height:639" o:connectortype="straight" strokeweight="1.5pt"/>
          </v:group>
        </w:pict>
      </w:r>
      <w:r>
        <w:rPr>
          <w:noProof/>
        </w:rPr>
        <w:pict>
          <v:group id="_x0000_s1038" style="position:absolute;margin-left:5.45pt;margin-top:7.7pt;width:82.5pt;height:100.5pt;z-index:251657216" coordorigin="6630,1673" coordsize="1650,2010">
            <v:roundrect id="_x0000_s1039" style="position:absolute;left:6630;top:1673;width:1650;height:2010" arcsize="10923f" strokecolor="#92cddc" strokeweight="1pt">
              <v:fill color2="#b6dde8"/>
              <v:shadow on="t" type="perspective" color="#205867" opacity=".5" offset="1pt" offset2="-3pt"/>
              <v:textbox style="mso-next-textbox:#_x0000_s1039">
                <w:txbxContent>
                  <w:p w:rsidR="00295A15" w:rsidRPr="00222238" w:rsidRDefault="00295A15" w:rsidP="008A4D24">
                    <w:pPr>
                      <w:pStyle w:val="NoSpacing"/>
                      <w:rPr>
                        <w:rFonts w:ascii="Century Gothic" w:hAnsi="Century Gothic" w:cs="Century Gothic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 w:cs="Century Gothic"/>
                        <w:sz w:val="32"/>
                        <w:szCs w:val="32"/>
                      </w:rPr>
                      <w:t>903    3</w:t>
                    </w:r>
                  </w:p>
                </w:txbxContent>
              </v:textbox>
            </v:roundrect>
            <v:shape id="_x0000_s1040" type="#_x0000_t32" style="position:absolute;left:7549;top:2190;width:551;height:1" o:connectortype="straight" strokeweight="1.5pt"/>
            <v:shape id="_x0000_s1041" type="#_x0000_t32" style="position:absolute;left:7549;top:1890;width:1;height:639" o:connectortype="straight" strokeweight="1.5pt"/>
          </v:group>
        </w:pict>
      </w: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8A4D24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7) </w:t>
      </w:r>
      <w:r w:rsidRPr="00843E4C">
        <w:rPr>
          <w:rFonts w:ascii="Comic Sans MS" w:hAnsi="Comic Sans MS" w:cs="Comic Sans MS"/>
          <w:b/>
          <w:bCs/>
          <w:sz w:val="22"/>
          <w:szCs w:val="22"/>
        </w:rPr>
        <w:t>Aşağıdaki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bölme işlemini yapınız</w:t>
      </w: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group id="_x0000_s1042" style="position:absolute;margin-left:131.45pt;margin-top:9.6pt;width:82.5pt;height:100.5pt;z-index:251660288" coordorigin="6630,1673" coordsize="1650,2010">
            <v:roundrect id="_x0000_s1043" style="position:absolute;left:6630;top:1673;width:1650;height:2010" arcsize="10923f" strokecolor="#92cddc" strokeweight="1pt">
              <v:fill color2="#b6dde8"/>
              <v:shadow on="t" type="perspective" color="#205867" opacity=".5" offset="1pt" offset2="-3pt"/>
              <v:textbox style="mso-next-textbox:#_x0000_s1043">
                <w:txbxContent>
                  <w:p w:rsidR="00295A15" w:rsidRPr="00E7007C" w:rsidRDefault="00295A15" w:rsidP="008A4D24">
                    <w:pPr>
                      <w:pStyle w:val="NoSpacing"/>
                      <w:rPr>
                        <w:rFonts w:ascii="Century Gothic" w:hAnsi="Century Gothic" w:cs="Century Gothic"/>
                        <w:sz w:val="32"/>
                        <w:szCs w:val="32"/>
                        <w:u w:val="single"/>
                      </w:rPr>
                    </w:pPr>
                    <w:r>
                      <w:rPr>
                        <w:rFonts w:ascii="Century Gothic" w:hAnsi="Century Gothic" w:cs="Century Gothic"/>
                        <w:sz w:val="32"/>
                        <w:szCs w:val="32"/>
                      </w:rPr>
                      <w:t>630   10</w:t>
                    </w:r>
                  </w:p>
                </w:txbxContent>
              </v:textbox>
            </v:roundrect>
            <v:shape id="_x0000_s1044" type="#_x0000_t32" style="position:absolute;left:7549;top:2190;width:551;height:1" o:connectortype="straight" strokeweight="1.5pt"/>
            <v:shape id="_x0000_s1045" type="#_x0000_t32" style="position:absolute;left:7549;top:1890;width:1;height:639" o:connectortype="straight" strokeweight="1.5pt"/>
          </v:group>
        </w:pict>
      </w:r>
      <w:r>
        <w:rPr>
          <w:noProof/>
        </w:rPr>
        <w:pict>
          <v:group id="_x0000_s1046" style="position:absolute;margin-left:13pt;margin-top:9.6pt;width:82.5pt;height:100.5pt;z-index:251659264" coordorigin="6630,1673" coordsize="1650,2010">
            <v:roundrect id="_x0000_s1047" style="position:absolute;left:6630;top:1673;width:1650;height:2010" arcsize="10923f" strokecolor="#92cddc" strokeweight="1pt">
              <v:fill color2="#b6dde8"/>
              <v:shadow on="t" type="perspective" color="#205867" opacity=".5" offset="1pt" offset2="-3pt"/>
              <v:textbox style="mso-next-textbox:#_x0000_s1047">
                <w:txbxContent>
                  <w:p w:rsidR="00295A15" w:rsidRPr="00E7007C" w:rsidRDefault="00295A15" w:rsidP="008A4D24">
                    <w:pPr>
                      <w:pStyle w:val="NoSpacing"/>
                      <w:rPr>
                        <w:rFonts w:ascii="Century Gothic" w:hAnsi="Century Gothic" w:cs="Century Gothic"/>
                        <w:sz w:val="32"/>
                        <w:szCs w:val="32"/>
                        <w:u w:val="single"/>
                      </w:rPr>
                    </w:pPr>
                    <w:r>
                      <w:rPr>
                        <w:rFonts w:ascii="Century Gothic" w:hAnsi="Century Gothic" w:cs="Century Gothic"/>
                        <w:sz w:val="32"/>
                        <w:szCs w:val="32"/>
                      </w:rPr>
                      <w:t>360   12</w:t>
                    </w:r>
                  </w:p>
                </w:txbxContent>
              </v:textbox>
            </v:roundrect>
            <v:shape id="_x0000_s1048" type="#_x0000_t32" style="position:absolute;left:7549;top:2190;width:551;height:1" o:connectortype="straight" strokeweight="1.5pt"/>
            <v:shape id="_x0000_s1049" type="#_x0000_t32" style="position:absolute;left:7549;top:1890;width:1;height:639" o:connectortype="straight" strokeweight="1.5pt"/>
          </v:group>
        </w:pict>
      </w: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8A4D24">
      <w:pPr>
        <w:rPr>
          <w:rFonts w:ascii="Calibri" w:hAnsi="Calibri" w:cs="Calibri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22223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9)Aşağıdaki bölme işleminde bölüleni bulunuz</w:t>
      </w:r>
      <w:r w:rsidRPr="005B0F53">
        <w:rPr>
          <w:rFonts w:ascii="Comic Sans MS" w:hAnsi="Comic Sans MS" w:cs="Comic Sans MS"/>
          <w:b/>
          <w:bCs/>
          <w:sz w:val="22"/>
          <w:szCs w:val="22"/>
        </w:rPr>
        <w:t>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group id="_x0000_s1050" style="position:absolute;left:0;text-align:left;margin-left:13pt;margin-top:.8pt;width:82.5pt;height:100.5pt;z-index:251661312" coordorigin="6630,1673" coordsize="1650,2010">
            <v:roundrect id="_x0000_s1051" style="position:absolute;left:6630;top:1673;width:1650;height:2010" arcsize="10923f" strokecolor="#92cddc" strokeweight="1pt">
              <v:fill color2="#b6dde8"/>
              <v:shadow on="t" type="perspective" color="#205867" opacity=".5" offset="1pt" offset2="-3pt"/>
              <v:textbox style="mso-next-textbox:#_x0000_s1051">
                <w:txbxContent>
                  <w:p w:rsidR="00295A15" w:rsidRDefault="00295A15" w:rsidP="00222238">
                    <w:pPr>
                      <w:pStyle w:val="NoSpacing"/>
                      <w:rPr>
                        <w:rFonts w:ascii="Century Gothic" w:hAnsi="Century Gothic" w:cs="Century Gothic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 w:cs="Century Gothic"/>
                        <w:sz w:val="32"/>
                        <w:szCs w:val="32"/>
                      </w:rPr>
                      <w:t xml:space="preserve">    ..   7 +       23</w:t>
                    </w:r>
                  </w:p>
                  <w:p w:rsidR="00295A15" w:rsidRPr="00222238" w:rsidRDefault="00295A15" w:rsidP="00222238">
                    <w:pPr>
                      <w:pStyle w:val="NoSpacing"/>
                      <w:rPr>
                        <w:rFonts w:ascii="Century Gothic" w:hAnsi="Century Gothic" w:cs="Century Gothic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 w:cs="Century Gothic"/>
                        <w:sz w:val="32"/>
                        <w:szCs w:val="32"/>
                      </w:rPr>
                      <w:t xml:space="preserve">    5</w:t>
                    </w:r>
                  </w:p>
                </w:txbxContent>
              </v:textbox>
            </v:roundrect>
            <v:shape id="_x0000_s1052" type="#_x0000_t32" style="position:absolute;left:7549;top:2190;width:551;height:1" o:connectortype="straight" strokeweight="1.5pt"/>
            <v:shape id="_x0000_s1053" type="#_x0000_t32" style="position:absolute;left:7549;top:1890;width:1;height:639" o:connectortype="straight" strokeweight="1.5pt"/>
          </v:group>
        </w:pict>
      </w: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054" type="#_x0000_t32" style="position:absolute;left:0;text-align:left;margin-left:29.35pt;margin-top:2.85pt;width:29.6pt;height:0;z-index:251662336" o:connectortype="straight" strokeweight="1pt"/>
        </w:pict>
      </w: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C5CE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B5DB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5863CC" w:rsidRDefault="00295A15" w:rsidP="00013A4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10</w:t>
      </w:r>
      <w:r w:rsidRPr="00C30E2F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Babamın 250 TL parası vardı.</w:t>
      </w:r>
      <w:r w:rsidRPr="00C30E2F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Babam 135 TL’ye bir mont,45 TL’ ye </w:t>
      </w:r>
      <w:r w:rsidRPr="005863CC">
        <w:rPr>
          <w:rFonts w:ascii="Comic Sans MS" w:hAnsi="Comic Sans MS" w:cs="Comic Sans MS"/>
          <w:b/>
          <w:bCs/>
          <w:sz w:val="22"/>
          <w:szCs w:val="22"/>
        </w:rPr>
        <w:t xml:space="preserve">ise bir pantolon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aldı. </w:t>
      </w:r>
      <w:r w:rsidRPr="005863CC">
        <w:rPr>
          <w:rFonts w:ascii="Comic Sans MS" w:hAnsi="Comic Sans MS" w:cs="Comic Sans MS"/>
          <w:b/>
          <w:bCs/>
          <w:sz w:val="22"/>
          <w:szCs w:val="22"/>
        </w:rPr>
        <w:t>Babam</w:t>
      </w:r>
      <w:r>
        <w:rPr>
          <w:rFonts w:ascii="Comic Sans MS" w:hAnsi="Comic Sans MS" w:cs="Comic Sans MS"/>
          <w:b/>
          <w:bCs/>
          <w:sz w:val="22"/>
          <w:szCs w:val="22"/>
        </w:rPr>
        <w:t>ın kaç TL parası kaldı</w:t>
      </w:r>
    </w:p>
    <w:p w:rsidR="00295A15" w:rsidRDefault="00295A15" w:rsidP="00C30E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5863CC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A)  80         B)  90      C)  70      D)  100</w:t>
      </w:r>
    </w:p>
    <w:p w:rsidR="00295A15" w:rsidRDefault="00295A15" w:rsidP="005863CC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5863CC">
      <w:pPr>
        <w:rPr>
          <w:rFonts w:ascii="Comic Sans MS" w:hAnsi="Comic Sans MS" w:cs="Comic Sans MS"/>
          <w:sz w:val="22"/>
          <w:szCs w:val="22"/>
        </w:rPr>
      </w:pPr>
    </w:p>
    <w:p w:rsidR="00295A15" w:rsidRDefault="00295A15" w:rsidP="005863CC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48" o:spid="_x0000_s1055" type="#_x0000_t75" alt="el ile ilgili görsel sonucu" style="position:absolute;margin-left:465.1pt;margin-top:.85pt;width:67.55pt;height:39.25pt;z-index:251663360;visibility:visible">
            <v:imagedata r:id="rId8" r:href="rId9"/>
          </v:shape>
        </w:pict>
      </w:r>
    </w:p>
    <w:p w:rsidR="00295A15" w:rsidRDefault="00295A15" w:rsidP="00011D28">
      <w:pPr>
        <w:rPr>
          <w:rFonts w:ascii="Comic Sans MS" w:hAnsi="Comic Sans MS" w:cs="Comic Sans MS"/>
          <w:sz w:val="22"/>
          <w:szCs w:val="22"/>
        </w:rPr>
      </w:pPr>
    </w:p>
    <w:p w:rsidR="00295A15" w:rsidRPr="00C30E2F" w:rsidRDefault="00295A15" w:rsidP="00011D28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11) </w:t>
      </w:r>
      <w:r w:rsidRPr="00C30E2F">
        <w:rPr>
          <w:rFonts w:ascii="Comic Sans MS" w:hAnsi="Comic Sans MS" w:cs="Comic Sans MS"/>
          <w:b/>
          <w:bCs/>
          <w:sz w:val="22"/>
          <w:szCs w:val="22"/>
        </w:rPr>
        <w:t xml:space="preserve">Her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gün 48 sayfa kitap okuyan Handan </w:t>
      </w:r>
      <w:r w:rsidRPr="00C30E2F">
        <w:rPr>
          <w:rFonts w:ascii="Comic Sans MS" w:hAnsi="Comic Sans MS" w:cs="Comic Sans MS"/>
          <w:b/>
          <w:bCs/>
          <w:sz w:val="22"/>
          <w:szCs w:val="22"/>
        </w:rPr>
        <w:t>17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</w:t>
      </w:r>
      <w:r w:rsidRPr="00C30E2F">
        <w:rPr>
          <w:rFonts w:ascii="Comic Sans MS" w:hAnsi="Comic Sans MS" w:cs="Comic Sans MS"/>
          <w:b/>
          <w:bCs/>
          <w:sz w:val="22"/>
          <w:szCs w:val="22"/>
        </w:rPr>
        <w:t xml:space="preserve">  günde kaç sayfa kitap okur?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295A15" w:rsidRDefault="00295A15" w:rsidP="00011D28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25383E" w:rsidRDefault="00295A15" w:rsidP="00011D28">
      <w:pPr>
        <w:jc w:val="both"/>
        <w:rPr>
          <w:rFonts w:ascii="Comic Sans MS" w:hAnsi="Comic Sans MS" w:cs="Comic Sans MS"/>
          <w:sz w:val="22"/>
          <w:szCs w:val="22"/>
        </w:rPr>
      </w:pPr>
      <w:r w:rsidRPr="0025383E">
        <w:rPr>
          <w:rFonts w:ascii="Comic Sans MS" w:hAnsi="Comic Sans MS" w:cs="Comic Sans MS"/>
          <w:sz w:val="22"/>
          <w:szCs w:val="22"/>
        </w:rPr>
        <w:t xml:space="preserve">A) </w:t>
      </w:r>
      <w:r>
        <w:rPr>
          <w:rFonts w:ascii="Comic Sans MS" w:hAnsi="Comic Sans MS" w:cs="Comic Sans MS"/>
          <w:sz w:val="22"/>
          <w:szCs w:val="22"/>
        </w:rPr>
        <w:t>650</w:t>
      </w:r>
      <w:r w:rsidRPr="0025383E">
        <w:rPr>
          <w:rFonts w:ascii="Comic Sans MS" w:hAnsi="Comic Sans MS" w:cs="Comic Sans MS"/>
          <w:sz w:val="22"/>
          <w:szCs w:val="22"/>
        </w:rPr>
        <w:t xml:space="preserve">    </w:t>
      </w:r>
      <w:r>
        <w:rPr>
          <w:rFonts w:ascii="Comic Sans MS" w:hAnsi="Comic Sans MS" w:cs="Comic Sans MS"/>
          <w:sz w:val="22"/>
          <w:szCs w:val="22"/>
        </w:rPr>
        <w:t xml:space="preserve">    </w:t>
      </w:r>
      <w:r w:rsidRPr="0025383E">
        <w:rPr>
          <w:rFonts w:ascii="Comic Sans MS" w:hAnsi="Comic Sans MS" w:cs="Comic Sans MS"/>
          <w:sz w:val="22"/>
          <w:szCs w:val="22"/>
        </w:rPr>
        <w:t xml:space="preserve">B) </w:t>
      </w:r>
      <w:r>
        <w:rPr>
          <w:rFonts w:ascii="Comic Sans MS" w:hAnsi="Comic Sans MS" w:cs="Comic Sans MS"/>
          <w:sz w:val="22"/>
          <w:szCs w:val="22"/>
        </w:rPr>
        <w:t>816</w:t>
      </w:r>
      <w:r w:rsidRPr="0025383E">
        <w:rPr>
          <w:rFonts w:ascii="Comic Sans MS" w:hAnsi="Comic Sans MS" w:cs="Comic Sans MS"/>
          <w:sz w:val="22"/>
          <w:szCs w:val="22"/>
        </w:rPr>
        <w:t xml:space="preserve">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25383E">
        <w:rPr>
          <w:rFonts w:ascii="Comic Sans MS" w:hAnsi="Comic Sans MS" w:cs="Comic Sans MS"/>
          <w:sz w:val="22"/>
          <w:szCs w:val="22"/>
        </w:rPr>
        <w:t xml:space="preserve"> C) </w:t>
      </w:r>
      <w:r>
        <w:rPr>
          <w:rFonts w:ascii="Comic Sans MS" w:hAnsi="Comic Sans MS" w:cs="Comic Sans MS"/>
          <w:sz w:val="22"/>
          <w:szCs w:val="22"/>
        </w:rPr>
        <w:t>480</w:t>
      </w:r>
      <w:r w:rsidRPr="0025383E"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      </w:t>
      </w:r>
      <w:r w:rsidRPr="0025383E">
        <w:rPr>
          <w:rFonts w:ascii="Comic Sans MS" w:hAnsi="Comic Sans MS" w:cs="Comic Sans MS"/>
          <w:sz w:val="22"/>
          <w:szCs w:val="22"/>
        </w:rPr>
        <w:t xml:space="preserve">D) </w:t>
      </w:r>
      <w:r>
        <w:rPr>
          <w:rFonts w:ascii="Comic Sans MS" w:hAnsi="Comic Sans MS" w:cs="Comic Sans MS"/>
          <w:sz w:val="22"/>
          <w:szCs w:val="22"/>
        </w:rPr>
        <w:t>1748</w:t>
      </w:r>
    </w:p>
    <w:p w:rsidR="00295A15" w:rsidRDefault="00295A15" w:rsidP="00011D28"/>
    <w:p w:rsidR="00295A15" w:rsidRDefault="00295A15" w:rsidP="00011D28">
      <w:pPr>
        <w:jc w:val="center"/>
        <w:rPr>
          <w:rFonts w:ascii="Comic Sans MS" w:hAnsi="Comic Sans MS" w:cs="Comic Sans MS"/>
          <w:sz w:val="22"/>
          <w:szCs w:val="22"/>
        </w:rPr>
      </w:pPr>
    </w:p>
    <w:p w:rsidR="00295A15" w:rsidRDefault="00295A15" w:rsidP="00C30E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30E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30E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C30E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011D28" w:rsidRDefault="00295A15" w:rsidP="003B78C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</w:t>
      </w:r>
      <w:r w:rsidRPr="00011D28">
        <w:rPr>
          <w:rFonts w:ascii="Comic Sans MS" w:hAnsi="Comic Sans MS" w:cs="Comic Sans MS"/>
        </w:rPr>
        <w:t>) Burcu teyze, çay bahçesinden birinci yıl 3463 kg, ikinci yıl 4583 kg ve üçüncü yıl 2176 kg çay toplamıştır. Buna göre Burcu teyze üç yılda toplam kaç kg çay toplamıştır?</w:t>
      </w:r>
    </w:p>
    <w:p w:rsidR="00295A15" w:rsidRPr="00011D28" w:rsidRDefault="00295A15" w:rsidP="003B78C7">
      <w:pPr>
        <w:rPr>
          <w:rFonts w:ascii="Comic Sans MS" w:hAnsi="Comic Sans MS" w:cs="Comic Sans MS"/>
        </w:rPr>
      </w:pPr>
    </w:p>
    <w:p w:rsidR="00295A15" w:rsidRPr="00011D28" w:rsidRDefault="00295A15" w:rsidP="003B78C7">
      <w:pPr>
        <w:rPr>
          <w:rFonts w:ascii="Comic Sans MS" w:hAnsi="Comic Sans MS" w:cs="Comic Sans MS"/>
        </w:rPr>
      </w:pPr>
      <w:r w:rsidRPr="00011D28"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</w:rPr>
        <w:t xml:space="preserve"> </w:t>
      </w:r>
      <w:r w:rsidRPr="00011D28">
        <w:rPr>
          <w:rFonts w:ascii="Comic Sans MS" w:hAnsi="Comic Sans MS" w:cs="Comic Sans MS"/>
        </w:rPr>
        <w:t xml:space="preserve">10222    </w:t>
      </w:r>
      <w:r>
        <w:rPr>
          <w:rFonts w:ascii="Comic Sans MS" w:hAnsi="Comic Sans MS" w:cs="Comic Sans MS"/>
        </w:rPr>
        <w:t xml:space="preserve">B) </w:t>
      </w:r>
      <w:r w:rsidRPr="00011D28">
        <w:rPr>
          <w:rFonts w:ascii="Comic Sans MS" w:hAnsi="Comic Sans MS" w:cs="Comic Sans MS"/>
        </w:rPr>
        <w:t>8046</w:t>
      </w:r>
      <w:r>
        <w:rPr>
          <w:rFonts w:ascii="Comic Sans MS" w:hAnsi="Comic Sans MS" w:cs="Comic Sans MS"/>
        </w:rPr>
        <w:t xml:space="preserve">   </w:t>
      </w:r>
      <w:r w:rsidRPr="00011D28">
        <w:rPr>
          <w:rFonts w:ascii="Comic Sans MS" w:hAnsi="Comic Sans MS" w:cs="Comic Sans MS"/>
        </w:rPr>
        <w:t xml:space="preserve">C) 6759 </w:t>
      </w:r>
      <w:r>
        <w:rPr>
          <w:rFonts w:ascii="Comic Sans MS" w:hAnsi="Comic Sans MS" w:cs="Comic Sans MS"/>
        </w:rPr>
        <w:t xml:space="preserve">    </w:t>
      </w:r>
      <w:r w:rsidRPr="00011D28">
        <w:rPr>
          <w:rFonts w:ascii="Comic Sans MS" w:hAnsi="Comic Sans MS" w:cs="Comic Sans MS"/>
        </w:rPr>
        <w:t>D) 10022</w:t>
      </w:r>
    </w:p>
    <w:p w:rsidR="00295A15" w:rsidRPr="00011D28" w:rsidRDefault="00295A15" w:rsidP="003B78C7">
      <w:pPr>
        <w:rPr>
          <w:rFonts w:ascii="Comic Sans MS" w:hAnsi="Comic Sans MS" w:cs="Comic Sans MS"/>
        </w:rPr>
      </w:pPr>
    </w:p>
    <w:p w:rsidR="00295A15" w:rsidRPr="003B78C7" w:rsidRDefault="00295A15" w:rsidP="003B78C7">
      <w:pPr>
        <w:rPr>
          <w:sz w:val="22"/>
          <w:szCs w:val="22"/>
        </w:rPr>
      </w:pPr>
    </w:p>
    <w:p w:rsidR="00295A15" w:rsidRDefault="00295A15" w:rsidP="007947AC">
      <w:pPr>
        <w:jc w:val="center"/>
        <w:rPr>
          <w:rFonts w:ascii="Comic Sans MS" w:hAnsi="Comic Sans MS" w:cs="Comic Sans MS"/>
          <w:sz w:val="22"/>
          <w:szCs w:val="22"/>
        </w:rPr>
      </w:pPr>
    </w:p>
    <w:p w:rsidR="00295A15" w:rsidRDefault="00295A15" w:rsidP="000456B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F40F2E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F40F2E" w:rsidRDefault="00295A15" w:rsidP="00F40F2E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13) Aşağıdaki</w:t>
      </w:r>
      <w:r w:rsidRPr="00F40F2E">
        <w:rPr>
          <w:rFonts w:ascii="Comic Sans MS" w:hAnsi="Comic Sans MS" w:cs="Comic Sans MS"/>
          <w:b/>
          <w:bCs/>
          <w:sz w:val="22"/>
          <w:szCs w:val="22"/>
        </w:rPr>
        <w:t xml:space="preserve"> örüntüde “A + B = ?” </w:t>
      </w:r>
      <w:r>
        <w:rPr>
          <w:rFonts w:ascii="Comic Sans MS" w:hAnsi="Comic Sans MS" w:cs="Comic Sans MS"/>
          <w:b/>
          <w:bCs/>
          <w:sz w:val="22"/>
          <w:szCs w:val="22"/>
        </w:rPr>
        <w:t>kaçtır?</w:t>
      </w:r>
    </w:p>
    <w:p w:rsidR="00295A15" w:rsidRDefault="00295A15" w:rsidP="000456B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group id="_x0000_s1056" style="position:absolute;margin-left:-4.5pt;margin-top:11.25pt;width:255.15pt;height:24.5pt;z-index:251664384" coordorigin="842,13444" coordsize="5103,490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57" type="#_x0000_t9" style="position:absolute;left:842;top:13444;width:729;height:490" strokeweight="1.5pt">
              <v:textbox style="mso-next-textbox:#_x0000_s1057">
                <w:txbxContent>
                  <w:p w:rsidR="00295A15" w:rsidRPr="00FD5075" w:rsidRDefault="00295A15" w:rsidP="00F40F2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7</w:t>
                    </w:r>
                  </w:p>
                </w:txbxContent>
              </v:textbox>
            </v:shape>
            <v:shape id="_x0000_s1058" type="#_x0000_t9" style="position:absolute;left:1571;top:13444;width:729;height:490" strokeweight="1.5pt">
              <v:textbox style="mso-next-textbox:#_x0000_s1058">
                <w:txbxContent>
                  <w:p w:rsidR="00295A15" w:rsidRPr="00FD5075" w:rsidRDefault="00295A15" w:rsidP="00F40F2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11</w:t>
                    </w:r>
                  </w:p>
                </w:txbxContent>
              </v:textbox>
            </v:shape>
            <v:shape id="_x0000_s1059" type="#_x0000_t9" style="position:absolute;left:2300;top:13444;width:729;height:490" strokeweight="1.5pt">
              <v:textbox style="mso-next-textbox:#_x0000_s1059">
                <w:txbxContent>
                  <w:p w:rsidR="00295A15" w:rsidRPr="00FD5075" w:rsidRDefault="00295A15" w:rsidP="00F40F2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9</w:t>
                    </w:r>
                  </w:p>
                </w:txbxContent>
              </v:textbox>
            </v:shape>
            <v:shape id="_x0000_s1060" type="#_x0000_t9" style="position:absolute;left:4487;top:13444;width:729;height:490" strokeweight="1.5pt">
              <v:textbox style="mso-next-textbox:#_x0000_s1060">
                <w:txbxContent>
                  <w:p w:rsidR="00295A15" w:rsidRPr="00FD5075" w:rsidRDefault="00295A15" w:rsidP="00F40F2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A</w:t>
                    </w:r>
                  </w:p>
                </w:txbxContent>
              </v:textbox>
            </v:shape>
            <v:shape id="_x0000_s1061" type="#_x0000_t9" style="position:absolute;left:3758;top:13444;width:729;height:490" strokeweight="1.5pt">
              <v:textbox style="mso-next-textbox:#_x0000_s1061">
                <w:txbxContent>
                  <w:p w:rsidR="00295A15" w:rsidRPr="00FD5075" w:rsidRDefault="00295A15" w:rsidP="00F40F2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11</w:t>
                    </w:r>
                  </w:p>
                </w:txbxContent>
              </v:textbox>
            </v:shape>
            <v:shape id="_x0000_s1062" type="#_x0000_t9" style="position:absolute;left:3029;top:13444;width:729;height:490" strokeweight="1.5pt">
              <v:textbox style="mso-next-textbox:#_x0000_s1062">
                <w:txbxContent>
                  <w:p w:rsidR="00295A15" w:rsidRPr="00FD5075" w:rsidRDefault="00295A15" w:rsidP="00F40F2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13</w:t>
                    </w:r>
                  </w:p>
                </w:txbxContent>
              </v:textbox>
            </v:shape>
            <v:shape id="_x0000_s1063" type="#_x0000_t9" style="position:absolute;left:5216;top:13444;width:729;height:490" strokeweight="1.5pt">
              <v:textbox style="mso-next-textbox:#_x0000_s1063">
                <w:txbxContent>
                  <w:p w:rsidR="00295A15" w:rsidRPr="00FD5075" w:rsidRDefault="00295A15" w:rsidP="00F40F2E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295A15" w:rsidRDefault="00295A15" w:rsidP="000456B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0456B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E33CD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A)  15            B)  13           C) 38           D) 28</w:t>
      </w:r>
    </w:p>
    <w:p w:rsidR="00295A15" w:rsidRDefault="00295A15" w:rsidP="00E33CD2">
      <w:pPr>
        <w:pStyle w:val="ListParagraph"/>
        <w:tabs>
          <w:tab w:val="left" w:pos="284"/>
        </w:tabs>
        <w:spacing w:after="0" w:line="324" w:lineRule="auto"/>
        <w:ind w:left="0"/>
      </w:pPr>
    </w:p>
    <w:p w:rsidR="00295A15" w:rsidRDefault="00295A15" w:rsidP="00E33CD2">
      <w:pPr>
        <w:pStyle w:val="ListParagraph"/>
        <w:tabs>
          <w:tab w:val="left" w:pos="284"/>
        </w:tabs>
        <w:spacing w:after="0" w:line="324" w:lineRule="auto"/>
        <w:ind w:left="0"/>
      </w:pPr>
    </w:p>
    <w:p w:rsidR="00295A15" w:rsidRPr="00053D51" w:rsidRDefault="00295A15" w:rsidP="00886CE4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sz w:val="26"/>
          <w:szCs w:val="26"/>
        </w:rPr>
        <w:t>14</w:t>
      </w:r>
      <w:r w:rsidRPr="00053D51">
        <w:rPr>
          <w:rFonts w:ascii="Comic Sans MS" w:hAnsi="Comic Sans MS" w:cs="Comic Sans MS"/>
          <w:sz w:val="26"/>
          <w:szCs w:val="26"/>
        </w:rPr>
        <w:t>)Aşağıdaki ABC üçgeninde verilmeyen A açısı kaç derecedir? İşlem yaparak bulunuz</w:t>
      </w:r>
    </w:p>
    <w:p w:rsidR="00295A15" w:rsidRPr="00053D51" w:rsidRDefault="00295A15" w:rsidP="00E33CD2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  <w:noProof/>
          <w:lang w:eastAsia="tr-TR"/>
        </w:rPr>
      </w:pPr>
      <w:r w:rsidRPr="00FE3B40">
        <w:rPr>
          <w:rFonts w:ascii="Comic Sans MS" w:hAnsi="Comic Sans MS" w:cs="Comic Sans MS"/>
          <w:noProof/>
          <w:lang w:eastAsia="tr-TR"/>
        </w:rPr>
        <w:pict>
          <v:shape id="_x0000_i1029" type="#_x0000_t75" style="width:146.25pt;height:1in;visibility:visible">
            <v:imagedata r:id="rId10" o:title=""/>
          </v:shape>
        </w:pict>
      </w:r>
    </w:p>
    <w:p w:rsidR="00295A15" w:rsidRPr="008A205E" w:rsidRDefault="00295A15" w:rsidP="00011D28">
      <w:pPr>
        <w:pStyle w:val="ListParagraph"/>
        <w:tabs>
          <w:tab w:val="left" w:pos="284"/>
          <w:tab w:val="left" w:pos="426"/>
        </w:tabs>
        <w:spacing w:after="0" w:line="240" w:lineRule="atLeast"/>
        <w:ind w:left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15</w:t>
      </w:r>
      <w:r w:rsidRPr="008A205E">
        <w:rPr>
          <w:rFonts w:ascii="Comic Sans MS" w:hAnsi="Comic Sans MS" w:cs="Comic Sans MS"/>
          <w:b/>
          <w:bCs/>
        </w:rPr>
        <w:t xml:space="preserve">) Aşağıdaki ifadelerde boş bırakılan yerleri tamamlayınız.   </w:t>
      </w:r>
      <w:r>
        <w:rPr>
          <w:rFonts w:ascii="Comic Sans MS" w:hAnsi="Comic Sans MS" w:cs="Comic Sans MS"/>
          <w:b/>
          <w:bCs/>
          <w:color w:val="000000"/>
          <w:lang w:eastAsia="tr-TR"/>
        </w:rPr>
        <w:t>(5</w:t>
      </w:r>
      <w:r w:rsidRPr="008A205E">
        <w:rPr>
          <w:rFonts w:ascii="Comic Sans MS" w:hAnsi="Comic Sans MS" w:cs="Comic Sans MS"/>
          <w:b/>
          <w:bCs/>
          <w:color w:val="000000"/>
          <w:lang w:eastAsia="tr-TR"/>
        </w:rPr>
        <w:t>p)</w:t>
      </w:r>
      <w:r w:rsidRPr="008A205E">
        <w:rPr>
          <w:rFonts w:ascii="Comic Sans MS" w:hAnsi="Comic Sans MS" w:cs="Comic Sans MS"/>
          <w:b/>
          <w:bCs/>
        </w:rPr>
        <w:t xml:space="preserve">                               </w:t>
      </w:r>
    </w:p>
    <w:p w:rsidR="00295A15" w:rsidRPr="008A205E" w:rsidRDefault="00295A15" w:rsidP="00011D28">
      <w:pPr>
        <w:pStyle w:val="ListParagraph"/>
        <w:tabs>
          <w:tab w:val="left" w:pos="284"/>
          <w:tab w:val="left" w:pos="426"/>
        </w:tabs>
        <w:spacing w:after="0" w:line="240" w:lineRule="atLeast"/>
        <w:ind w:left="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roundrect id="Text Box 3" o:spid="_x0000_s1064" style="position:absolute;margin-left:3.55pt;margin-top:6.75pt;width:239.1pt;height:35.45pt;z-index:251665408;visibility:visible" arcsize="10923f" strokecolor="#4f81bd" strokeweight="1pt">
            <v:stroke dashstyle="dash"/>
            <v:shadow color="#868686"/>
            <v:textbox style="mso-next-textbox:#Text Box 3">
              <w:txbxContent>
                <w:p w:rsidR="00295A15" w:rsidRPr="00C9630A" w:rsidRDefault="00295A15" w:rsidP="00011D28">
                  <w:pPr>
                    <w:spacing w:line="240" w:lineRule="atLeast"/>
                    <w:jc w:val="center"/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C9630A"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>Karşılıklı</w:t>
                  </w:r>
                  <w:r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</w:t>
                  </w:r>
                  <w:r w:rsidRPr="00C9630A"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</w:t>
                  </w:r>
                  <w:r w:rsidRPr="00C9630A"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dar açı </w:t>
                  </w:r>
                  <w:r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 </w:t>
                  </w:r>
                  <w:r w:rsidRPr="00C9630A"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– 180° </w:t>
                  </w:r>
                </w:p>
                <w:p w:rsidR="00295A15" w:rsidRPr="00C9630A" w:rsidRDefault="00295A15" w:rsidP="00011D28">
                  <w:pPr>
                    <w:spacing w:line="240" w:lineRule="atLeas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9630A"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köşegen – </w:t>
                  </w:r>
                  <w:r>
                    <w:rPr>
                      <w:rFonts w:ascii="Verdana" w:hAnsi="Verdana" w:cs="Verdana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kare</w:t>
                  </w:r>
                </w:p>
              </w:txbxContent>
            </v:textbox>
          </v:roundrect>
        </w:pict>
      </w:r>
    </w:p>
    <w:p w:rsidR="00295A15" w:rsidRPr="008A205E" w:rsidRDefault="00295A15" w:rsidP="00011D28">
      <w:pPr>
        <w:pStyle w:val="ListParagraph"/>
        <w:tabs>
          <w:tab w:val="left" w:pos="284"/>
          <w:tab w:val="left" w:pos="426"/>
        </w:tabs>
        <w:spacing w:after="0" w:line="240" w:lineRule="atLeast"/>
        <w:ind w:left="0"/>
        <w:rPr>
          <w:rFonts w:ascii="Comic Sans MS" w:hAnsi="Comic Sans MS" w:cs="Comic Sans MS"/>
          <w:b/>
          <w:bCs/>
        </w:rPr>
      </w:pPr>
    </w:p>
    <w:p w:rsidR="00295A15" w:rsidRDefault="00295A15" w:rsidP="00011D28">
      <w:pPr>
        <w:pStyle w:val="ListParagraph"/>
        <w:tabs>
          <w:tab w:val="left" w:pos="284"/>
        </w:tabs>
        <w:spacing w:after="0" w:line="324" w:lineRule="auto"/>
        <w:ind w:left="360"/>
        <w:rPr>
          <w:rFonts w:ascii="Comic Sans MS" w:hAnsi="Comic Sans MS" w:cs="Comic Sans MS"/>
          <w:b/>
          <w:bCs/>
        </w:rPr>
      </w:pPr>
    </w:p>
    <w:p w:rsidR="00295A15" w:rsidRPr="00053D51" w:rsidRDefault="00295A15" w:rsidP="00011D28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</w:rPr>
      </w:pPr>
      <w:r w:rsidRPr="00053D51">
        <w:rPr>
          <w:rFonts w:ascii="Comic Sans MS" w:hAnsi="Comic Sans MS" w:cs="Comic Sans MS"/>
        </w:rPr>
        <w:t>Üçgenlerin iç açıları toplamı …………… dir.</w:t>
      </w:r>
    </w:p>
    <w:p w:rsidR="00295A15" w:rsidRPr="00053D51" w:rsidRDefault="00295A15" w:rsidP="00011D28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</w:rPr>
      </w:pPr>
      <w:r w:rsidRPr="00053D51">
        <w:rPr>
          <w:rFonts w:ascii="Comic Sans MS" w:hAnsi="Comic Sans MS" w:cs="Comic Sans MS"/>
        </w:rPr>
        <w:t>Bütün kenarları birbirine eşit dörtgen ………. dir.</w:t>
      </w:r>
    </w:p>
    <w:p w:rsidR="00295A15" w:rsidRPr="00053D51" w:rsidRDefault="00295A15" w:rsidP="00011D28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</w:rPr>
      </w:pPr>
      <w:r w:rsidRPr="00053D51">
        <w:rPr>
          <w:rFonts w:ascii="Comic Sans MS" w:hAnsi="Comic Sans MS" w:cs="Comic Sans MS"/>
        </w:rPr>
        <w:t xml:space="preserve"> Üçgenlerde ……………………… bulunmaz.</w:t>
      </w:r>
    </w:p>
    <w:p w:rsidR="00295A15" w:rsidRPr="00053D51" w:rsidRDefault="00295A15" w:rsidP="00011D28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</w:rPr>
      </w:pPr>
      <w:r w:rsidRPr="00053D51">
        <w:rPr>
          <w:rFonts w:ascii="Comic Sans MS" w:hAnsi="Comic Sans MS" w:cs="Comic Sans MS"/>
        </w:rPr>
        <w:t xml:space="preserve"> Bir dik üçgende 2 tane ……………………… bulunur</w:t>
      </w:r>
    </w:p>
    <w:p w:rsidR="00295A15" w:rsidRPr="00053D51" w:rsidRDefault="00295A15" w:rsidP="00011D28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</w:rPr>
      </w:pPr>
      <w:r w:rsidRPr="00053D51">
        <w:rPr>
          <w:rFonts w:ascii="Comic Sans MS" w:hAnsi="Comic Sans MS" w:cs="Comic Sans MS"/>
        </w:rPr>
        <w:t xml:space="preserve"> Dikdörtgenin …………………… kenarları eşittir</w:t>
      </w:r>
    </w:p>
    <w:p w:rsidR="00295A15" w:rsidRDefault="00295A15" w:rsidP="00886CE4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16)  3 yüz binlik, 8 binlik ve 4 birlik </w:t>
      </w:r>
      <w:r w:rsidRPr="00F40F2E">
        <w:rPr>
          <w:rFonts w:ascii="Comic Sans MS" w:hAnsi="Comic Sans MS" w:cs="Comic Sans MS"/>
          <w:b/>
          <w:bCs/>
          <w:sz w:val="22"/>
          <w:szCs w:val="22"/>
        </w:rPr>
        <w:t>’’  ten oluşan sayı aşağıdakilerden hangisi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dir?  </w:t>
      </w:r>
      <w:r w:rsidRPr="00F40F2E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</w:t>
      </w:r>
    </w:p>
    <w:p w:rsidR="00295A15" w:rsidRDefault="00295A15" w:rsidP="00886CE4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Pr="00F40F2E" w:rsidRDefault="00295A15" w:rsidP="00886CE4">
      <w:pPr>
        <w:rPr>
          <w:rFonts w:ascii="Comic Sans MS" w:hAnsi="Comic Sans MS" w:cs="Comic Sans MS"/>
          <w:sz w:val="22"/>
          <w:szCs w:val="22"/>
        </w:rPr>
      </w:pPr>
      <w:r w:rsidRPr="00F40F2E">
        <w:rPr>
          <w:rFonts w:ascii="Comic Sans MS" w:hAnsi="Comic Sans MS" w:cs="Comic Sans MS"/>
          <w:sz w:val="22"/>
          <w:szCs w:val="22"/>
        </w:rPr>
        <w:t xml:space="preserve">A) 384.000        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F40F2E"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40F2E">
        <w:rPr>
          <w:rFonts w:ascii="Comic Sans MS" w:hAnsi="Comic Sans MS" w:cs="Comic Sans MS"/>
          <w:sz w:val="22"/>
          <w:szCs w:val="22"/>
        </w:rPr>
        <w:t xml:space="preserve">B) 308.004                                    C) 843                    </w:t>
      </w:r>
      <w:r>
        <w:rPr>
          <w:rFonts w:ascii="Comic Sans MS" w:hAnsi="Comic Sans MS" w:cs="Comic Sans MS"/>
          <w:sz w:val="22"/>
          <w:szCs w:val="22"/>
        </w:rPr>
        <w:t xml:space="preserve">      </w:t>
      </w:r>
      <w:r w:rsidRPr="00F40F2E">
        <w:rPr>
          <w:rFonts w:ascii="Comic Sans MS" w:hAnsi="Comic Sans MS" w:cs="Comic Sans MS"/>
          <w:sz w:val="22"/>
          <w:szCs w:val="22"/>
        </w:rPr>
        <w:t>D) 843.000</w:t>
      </w:r>
    </w:p>
    <w:p w:rsidR="00295A15" w:rsidRDefault="00295A15" w:rsidP="00886CE4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295A15" w:rsidRDefault="00295A15" w:rsidP="00011D28">
      <w:pPr>
        <w:pStyle w:val="ListParagraph"/>
        <w:tabs>
          <w:tab w:val="left" w:pos="284"/>
        </w:tabs>
        <w:spacing w:after="0" w:line="324" w:lineRule="auto"/>
        <w:ind w:left="0"/>
        <w:rPr>
          <w:rFonts w:ascii="Comic Sans MS" w:hAnsi="Comic Sans MS" w:cs="Comic Sans MS"/>
          <w:i/>
          <w:iCs/>
        </w:rPr>
      </w:pPr>
    </w:p>
    <w:p w:rsidR="00295A15" w:rsidRDefault="00295A15" w:rsidP="00011D28">
      <w:pPr>
        <w:pStyle w:val="ListParagraph"/>
        <w:tabs>
          <w:tab w:val="left" w:pos="284"/>
        </w:tabs>
        <w:spacing w:after="0" w:line="324" w:lineRule="auto"/>
        <w:ind w:left="0"/>
        <w:rPr>
          <w:noProof/>
          <w:lang w:eastAsia="tr-TR"/>
        </w:rPr>
      </w:pPr>
    </w:p>
    <w:p w:rsidR="00295A15" w:rsidRDefault="00295A15" w:rsidP="009127CC">
      <w:pPr>
        <w:pStyle w:val="ListParagraph"/>
        <w:tabs>
          <w:tab w:val="left" w:pos="284"/>
        </w:tabs>
        <w:spacing w:line="324" w:lineRule="auto"/>
        <w:ind w:left="0"/>
        <w:jc w:val="center"/>
        <w:rPr>
          <w:rFonts w:eastAsia="BatangChe"/>
          <w:b/>
          <w:bCs/>
          <w:lang w:eastAsia="tr-TR"/>
        </w:rPr>
      </w:pPr>
      <w:r w:rsidRPr="00FE3B40">
        <w:rPr>
          <w:rFonts w:eastAsia="BatangChe"/>
          <w:b/>
          <w:bCs/>
          <w:noProof/>
          <w:lang w:eastAsia="tr-TR"/>
        </w:rPr>
        <w:object w:dxaOrig="4416" w:dyaOrig="3543">
          <v:shape id="Grafik 6" o:spid="_x0000_i1030" type="#_x0000_t75" style="width:220.5pt;height:177pt;visibility:visible" o:ole="">
            <v:imagedata r:id="rId11" o:title=""/>
            <o:lock v:ext="edit" aspectratio="f"/>
          </v:shape>
          <o:OLEObject Type="Embed" ProgID="Excel.Chart.8" ShapeID="Grafik 6" DrawAspect="Content" ObjectID="_1545641796" r:id="rId12"/>
        </w:object>
      </w: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b/>
          <w:bCs/>
          <w:sz w:val="22"/>
          <w:szCs w:val="22"/>
        </w:rPr>
      </w:pPr>
      <w:r>
        <w:rPr>
          <w:rFonts w:ascii="Verdana" w:eastAsia="BatangChe" w:hAnsi="Verdana" w:cs="Verdana"/>
          <w:b/>
          <w:bCs/>
          <w:sz w:val="22"/>
          <w:szCs w:val="22"/>
        </w:rPr>
        <w:t>17</w:t>
      </w:r>
      <w:r w:rsidRPr="00886CE4">
        <w:rPr>
          <w:rFonts w:ascii="Verdana" w:eastAsia="BatangChe" w:hAnsi="Verdana" w:cs="Verdana"/>
          <w:b/>
          <w:bCs/>
          <w:sz w:val="22"/>
          <w:szCs w:val="22"/>
        </w:rPr>
        <w:t>) Hangi iki sınıfta okuyan öğrenci sayısı eşittir?</w:t>
      </w:r>
      <w:r w:rsidRPr="00886CE4">
        <w:rPr>
          <w:rFonts w:ascii="Verdana" w:hAnsi="Verdana" w:cs="Verdana"/>
          <w:b/>
          <w:bCs/>
          <w:color w:val="000000"/>
          <w:sz w:val="22"/>
          <w:szCs w:val="22"/>
        </w:rPr>
        <w:t xml:space="preserve"> </w:t>
      </w:r>
    </w:p>
    <w:p w:rsidR="00295A15" w:rsidRPr="00886CE4" w:rsidRDefault="00295A15" w:rsidP="00886CE4">
      <w:pPr>
        <w:autoSpaceDE w:val="0"/>
        <w:autoSpaceDN w:val="0"/>
        <w:adjustRightInd w:val="0"/>
        <w:spacing w:after="120"/>
        <w:rPr>
          <w:rFonts w:ascii="Verdana" w:eastAsia="BatangChe" w:hAnsi="Verdana" w:cs="Verdana"/>
          <w:sz w:val="22"/>
          <w:szCs w:val="22"/>
        </w:rPr>
      </w:pPr>
      <w:r w:rsidRPr="00886CE4">
        <w:rPr>
          <w:rFonts w:ascii="Verdana" w:eastAsia="BatangChe" w:hAnsi="Verdana" w:cs="Verdana"/>
          <w:sz w:val="22"/>
          <w:szCs w:val="22"/>
        </w:rPr>
        <w:t xml:space="preserve">A) 1 ve 4. Sınıflar         </w:t>
      </w:r>
      <w:r w:rsidRPr="00886CE4">
        <w:rPr>
          <w:rFonts w:ascii="Verdana" w:eastAsia="BatangChe" w:hAnsi="Verdana" w:cs="Verdana"/>
          <w:sz w:val="22"/>
          <w:szCs w:val="22"/>
        </w:rPr>
        <w:tab/>
        <w:t>B) 2 ve 3. sınıflar</w:t>
      </w: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  <w:r w:rsidRPr="00886CE4">
        <w:rPr>
          <w:rFonts w:ascii="Verdana" w:eastAsia="BatangChe" w:hAnsi="Verdana" w:cs="Verdana"/>
          <w:sz w:val="22"/>
          <w:szCs w:val="22"/>
        </w:rPr>
        <w:t xml:space="preserve">C) 1 ve 3. Sınıflar   </w:t>
      </w:r>
      <w:r w:rsidRPr="00886CE4">
        <w:rPr>
          <w:rFonts w:ascii="Verdana" w:eastAsia="BatangChe" w:hAnsi="Verdana" w:cs="Verdana"/>
          <w:sz w:val="22"/>
          <w:szCs w:val="22"/>
        </w:rPr>
        <w:tab/>
        <w:t>D) 2 ve 4. Sınıflar</w:t>
      </w: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b/>
          <w:bCs/>
          <w:sz w:val="22"/>
          <w:szCs w:val="22"/>
        </w:rPr>
      </w:pPr>
      <w:r>
        <w:rPr>
          <w:rFonts w:ascii="Verdana" w:eastAsia="BatangChe" w:hAnsi="Verdana" w:cs="Verdana"/>
          <w:b/>
          <w:bCs/>
          <w:sz w:val="22"/>
          <w:szCs w:val="22"/>
        </w:rPr>
        <w:t>18</w:t>
      </w:r>
      <w:r w:rsidRPr="00886CE4">
        <w:rPr>
          <w:rFonts w:ascii="Verdana" w:eastAsia="BatangChe" w:hAnsi="Verdana" w:cs="Verdana"/>
          <w:b/>
          <w:bCs/>
          <w:sz w:val="22"/>
          <w:szCs w:val="22"/>
        </w:rPr>
        <w:t>)  3. sınıftaki öğrenci sayısı, 4. sınıftaki öğrenci sayısından kaç fazladır?</w:t>
      </w:r>
      <w:r w:rsidRPr="00886CE4">
        <w:rPr>
          <w:rFonts w:ascii="Verdana" w:hAnsi="Verdana" w:cs="Verdana"/>
          <w:b/>
          <w:bCs/>
          <w:color w:val="000000"/>
          <w:sz w:val="22"/>
          <w:szCs w:val="22"/>
        </w:rPr>
        <w:t xml:space="preserve"> </w:t>
      </w: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 w:cs="Verdana"/>
          <w:sz w:val="22"/>
          <w:szCs w:val="22"/>
        </w:rPr>
      </w:pPr>
      <w:r w:rsidRPr="00886CE4">
        <w:rPr>
          <w:rFonts w:ascii="Verdana" w:eastAsia="BatangChe" w:hAnsi="Verdana" w:cs="Verdana"/>
          <w:sz w:val="22"/>
          <w:szCs w:val="22"/>
        </w:rPr>
        <w:t xml:space="preserve">    A) 10 </w:t>
      </w:r>
      <w:r w:rsidRPr="00886CE4">
        <w:rPr>
          <w:rFonts w:ascii="Verdana" w:eastAsia="BatangChe" w:hAnsi="Verdana" w:cs="Verdana"/>
          <w:sz w:val="22"/>
          <w:szCs w:val="22"/>
        </w:rPr>
        <w:tab/>
        <w:t xml:space="preserve"> B) 20</w:t>
      </w:r>
      <w:r w:rsidRPr="00886CE4">
        <w:rPr>
          <w:rFonts w:ascii="Verdana" w:eastAsia="BatangChe" w:hAnsi="Verdana" w:cs="Verdana"/>
          <w:sz w:val="22"/>
          <w:szCs w:val="22"/>
        </w:rPr>
        <w:tab/>
      </w:r>
      <w:r w:rsidRPr="00886CE4">
        <w:rPr>
          <w:rFonts w:ascii="Verdana" w:eastAsia="BatangChe" w:hAnsi="Verdana" w:cs="Verdana"/>
          <w:sz w:val="22"/>
          <w:szCs w:val="22"/>
        </w:rPr>
        <w:tab/>
        <w:t xml:space="preserve">C) 40 </w:t>
      </w:r>
      <w:r w:rsidRPr="00886CE4">
        <w:rPr>
          <w:rFonts w:ascii="Verdana" w:eastAsia="BatangChe" w:hAnsi="Verdana" w:cs="Verdana"/>
          <w:sz w:val="22"/>
          <w:szCs w:val="22"/>
        </w:rPr>
        <w:tab/>
        <w:t xml:space="preserve">       D) 60</w:t>
      </w: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b/>
          <w:bCs/>
          <w:sz w:val="22"/>
          <w:szCs w:val="22"/>
        </w:rPr>
      </w:pPr>
      <w:r w:rsidRPr="00886CE4">
        <w:rPr>
          <w:rFonts w:ascii="Verdana" w:eastAsia="BatangChe" w:hAnsi="Verdana" w:cs="Verdana"/>
          <w:b/>
          <w:bCs/>
          <w:sz w:val="22"/>
          <w:szCs w:val="22"/>
        </w:rPr>
        <w:t>1</w:t>
      </w:r>
      <w:r>
        <w:rPr>
          <w:rFonts w:ascii="Verdana" w:eastAsia="BatangChe" w:hAnsi="Verdana" w:cs="Verdana"/>
          <w:b/>
          <w:bCs/>
          <w:sz w:val="22"/>
          <w:szCs w:val="22"/>
        </w:rPr>
        <w:t>9</w:t>
      </w:r>
      <w:r w:rsidRPr="00886CE4">
        <w:rPr>
          <w:rFonts w:ascii="Verdana" w:eastAsia="BatangChe" w:hAnsi="Verdana" w:cs="Verdana"/>
          <w:b/>
          <w:bCs/>
          <w:sz w:val="22"/>
          <w:szCs w:val="22"/>
        </w:rPr>
        <w:t>)  1, 2, 3, 4 ve 5. sınıfta toplam kaç öğrenci vardır?</w:t>
      </w:r>
      <w:r w:rsidRPr="00886CE4">
        <w:rPr>
          <w:rFonts w:ascii="Verdana" w:hAnsi="Verdana" w:cs="Verdana"/>
          <w:b/>
          <w:bCs/>
          <w:color w:val="000000"/>
          <w:sz w:val="22"/>
          <w:szCs w:val="22"/>
        </w:rPr>
        <w:t xml:space="preserve"> </w:t>
      </w: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 w:cs="Verdana"/>
          <w:sz w:val="22"/>
          <w:szCs w:val="22"/>
        </w:rPr>
      </w:pPr>
      <w:r w:rsidRPr="00886CE4">
        <w:rPr>
          <w:rFonts w:ascii="Verdana" w:eastAsia="BatangChe" w:hAnsi="Verdana" w:cs="Verdana"/>
          <w:sz w:val="22"/>
          <w:szCs w:val="22"/>
        </w:rPr>
        <w:t xml:space="preserve">  A) 500    </w:t>
      </w:r>
      <w:r w:rsidRPr="00886CE4">
        <w:rPr>
          <w:rFonts w:ascii="Verdana" w:eastAsia="BatangChe" w:hAnsi="Verdana" w:cs="Verdana"/>
          <w:sz w:val="22"/>
          <w:szCs w:val="22"/>
        </w:rPr>
        <w:tab/>
        <w:t>B) 510</w:t>
      </w:r>
      <w:r w:rsidRPr="00886CE4">
        <w:rPr>
          <w:rFonts w:ascii="Verdana" w:eastAsia="BatangChe" w:hAnsi="Verdana" w:cs="Verdana"/>
          <w:sz w:val="22"/>
          <w:szCs w:val="22"/>
        </w:rPr>
        <w:tab/>
        <w:t>C) 520       D) 540</w:t>
      </w: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 w:cs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b/>
          <w:bCs/>
          <w:sz w:val="22"/>
          <w:szCs w:val="22"/>
        </w:rPr>
      </w:pPr>
      <w:r>
        <w:rPr>
          <w:rFonts w:ascii="Verdana" w:eastAsia="BatangChe" w:hAnsi="Verdana" w:cs="Verdana"/>
          <w:b/>
          <w:bCs/>
          <w:sz w:val="22"/>
          <w:szCs w:val="22"/>
        </w:rPr>
        <w:t>20</w:t>
      </w:r>
      <w:r w:rsidRPr="00886CE4">
        <w:rPr>
          <w:rFonts w:ascii="Verdana" w:eastAsia="BatangChe" w:hAnsi="Verdana" w:cs="Verdana"/>
          <w:b/>
          <w:bCs/>
          <w:sz w:val="22"/>
          <w:szCs w:val="22"/>
        </w:rPr>
        <w:t>)  5. sınıftaki öğrenci sayısı, 1. sınıftaki öğrenci sayısından kaç fazladır?</w:t>
      </w:r>
      <w:r w:rsidRPr="00886CE4">
        <w:rPr>
          <w:rFonts w:ascii="Verdana" w:hAnsi="Verdana" w:cs="Verdana"/>
          <w:b/>
          <w:bCs/>
          <w:color w:val="000000"/>
          <w:sz w:val="22"/>
          <w:szCs w:val="22"/>
        </w:rPr>
        <w:t xml:space="preserve"> </w:t>
      </w: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 w:cs="Verdana"/>
          <w:sz w:val="22"/>
          <w:szCs w:val="22"/>
        </w:rPr>
      </w:pPr>
      <w:r w:rsidRPr="00886CE4">
        <w:rPr>
          <w:rFonts w:ascii="Verdana" w:eastAsia="BatangChe" w:hAnsi="Verdana" w:cs="Verdana"/>
          <w:sz w:val="22"/>
          <w:szCs w:val="22"/>
        </w:rPr>
        <w:t xml:space="preserve">    A) 60       B) 80         C) 100        D) 120</w:t>
      </w: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 w:cs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 w:cs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sz w:val="22"/>
          <w:szCs w:val="22"/>
        </w:rPr>
      </w:pP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/>
          <w:b/>
          <w:bCs/>
          <w:sz w:val="22"/>
          <w:szCs w:val="22"/>
        </w:rPr>
      </w:pPr>
      <w:r>
        <w:rPr>
          <w:rFonts w:ascii="Verdana" w:eastAsia="BatangChe" w:hAnsi="Verdana" w:cs="Verdana"/>
          <w:b/>
          <w:bCs/>
          <w:sz w:val="22"/>
          <w:szCs w:val="22"/>
        </w:rPr>
        <w:t>21</w:t>
      </w:r>
      <w:r w:rsidRPr="00886CE4">
        <w:rPr>
          <w:rFonts w:ascii="Verdana" w:eastAsia="BatangChe" w:hAnsi="Verdana" w:cs="Verdana"/>
          <w:b/>
          <w:bCs/>
          <w:sz w:val="22"/>
          <w:szCs w:val="22"/>
        </w:rPr>
        <w:t>)  4 ve 5. sınıflardaki toplam öğrenci sayısı kaçtır?</w:t>
      </w:r>
      <w:r w:rsidRPr="00886CE4">
        <w:rPr>
          <w:rFonts w:ascii="Verdana" w:hAnsi="Verdana" w:cs="Verdana"/>
          <w:b/>
          <w:bCs/>
          <w:color w:val="000000"/>
          <w:sz w:val="22"/>
          <w:szCs w:val="22"/>
        </w:rPr>
        <w:t xml:space="preserve"> </w:t>
      </w:r>
    </w:p>
    <w:p w:rsidR="00295A15" w:rsidRPr="00886CE4" w:rsidRDefault="00295A15" w:rsidP="00886CE4">
      <w:pPr>
        <w:autoSpaceDE w:val="0"/>
        <w:autoSpaceDN w:val="0"/>
        <w:adjustRightInd w:val="0"/>
        <w:rPr>
          <w:rFonts w:ascii="Verdana" w:eastAsia="BatangChe" w:hAnsi="Verdana" w:cs="Verdana"/>
          <w:sz w:val="22"/>
          <w:szCs w:val="22"/>
        </w:rPr>
      </w:pPr>
      <w:r w:rsidRPr="00886CE4">
        <w:rPr>
          <w:rFonts w:ascii="Verdana" w:eastAsia="BatangChe" w:hAnsi="Verdana" w:cs="Verdana"/>
          <w:sz w:val="22"/>
          <w:szCs w:val="22"/>
        </w:rPr>
        <w:t xml:space="preserve">    A) 140      B) 160      C) 200       D) 240</w:t>
      </w:r>
    </w:p>
    <w:p w:rsidR="00295A15" w:rsidRPr="00886CE4" w:rsidRDefault="00295A15" w:rsidP="005E4D93">
      <w:pPr>
        <w:pStyle w:val="ListParagraph"/>
        <w:tabs>
          <w:tab w:val="left" w:pos="284"/>
        </w:tabs>
        <w:spacing w:line="324" w:lineRule="auto"/>
        <w:jc w:val="center"/>
        <w:rPr>
          <w:sz w:val="22"/>
          <w:szCs w:val="22"/>
        </w:rPr>
      </w:pPr>
      <w:r>
        <w:rPr>
          <w:noProof/>
          <w:lang w:eastAsia="tr-TR"/>
        </w:rPr>
        <w:pict>
          <v:shape id="_x0000_s1065" type="#_x0000_t75" alt="el ile ilgili görsel sonucu" style="position:absolute;left:0;text-align:left;margin-left:134.3pt;margin-top:32pt;width:92.9pt;height:48pt;z-index:251666432;visibility:visible">
            <v:imagedata r:id="rId13" r:href="rId14"/>
          </v:shape>
        </w:pict>
      </w:r>
    </w:p>
    <w:sectPr w:rsidR="00295A15" w:rsidRPr="00886CE4" w:rsidSect="00843E4C">
      <w:type w:val="continuous"/>
      <w:pgSz w:w="11906" w:h="16838"/>
      <w:pgMar w:top="426" w:right="282" w:bottom="426" w:left="567" w:header="709" w:footer="709" w:gutter="0"/>
      <w:cols w:num="2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A15" w:rsidRDefault="00295A15">
      <w:r>
        <w:separator/>
      </w:r>
    </w:p>
  </w:endnote>
  <w:endnote w:type="continuationSeparator" w:id="1">
    <w:p w:rsidR="00295A15" w:rsidRDefault="0029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A15" w:rsidRDefault="00295A15">
      <w:r>
        <w:separator/>
      </w:r>
    </w:p>
  </w:footnote>
  <w:footnote w:type="continuationSeparator" w:id="1">
    <w:p w:rsidR="00295A15" w:rsidRDefault="00295A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5B90"/>
    <w:multiLevelType w:val="hybridMultilevel"/>
    <w:tmpl w:val="18AC07A6"/>
    <w:lvl w:ilvl="0" w:tplc="ACEA0BBE">
      <w:start w:val="1"/>
      <w:numFmt w:val="lowerLetter"/>
      <w:lvlText w:val="%1)"/>
      <w:lvlJc w:val="left"/>
      <w:pPr>
        <w:ind w:left="405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1F63FE6"/>
    <w:multiLevelType w:val="hybridMultilevel"/>
    <w:tmpl w:val="87D8144C"/>
    <w:lvl w:ilvl="0" w:tplc="6814425E">
      <w:start w:val="3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>
    <w:nsid w:val="16601D0F"/>
    <w:multiLevelType w:val="hybridMultilevel"/>
    <w:tmpl w:val="FA32FFB4"/>
    <w:lvl w:ilvl="0" w:tplc="FD069A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E319D"/>
    <w:multiLevelType w:val="hybridMultilevel"/>
    <w:tmpl w:val="AF1A13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F460C"/>
    <w:multiLevelType w:val="hybridMultilevel"/>
    <w:tmpl w:val="50D8E682"/>
    <w:lvl w:ilvl="0" w:tplc="D4AC51E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C44BB"/>
    <w:multiLevelType w:val="hybridMultilevel"/>
    <w:tmpl w:val="116A8288"/>
    <w:lvl w:ilvl="0" w:tplc="405C846E">
      <w:start w:val="1"/>
      <w:numFmt w:val="lowerLetter"/>
      <w:lvlText w:val="%1."/>
      <w:lvlJc w:val="left"/>
      <w:pPr>
        <w:tabs>
          <w:tab w:val="num" w:pos="6210"/>
        </w:tabs>
        <w:ind w:left="62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6930"/>
        </w:tabs>
        <w:ind w:left="693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7650"/>
        </w:tabs>
        <w:ind w:left="7650" w:hanging="180"/>
      </w:pPr>
    </w:lvl>
    <w:lvl w:ilvl="3" w:tplc="041F000F">
      <w:start w:val="1"/>
      <w:numFmt w:val="decimal"/>
      <w:lvlText w:val="%4."/>
      <w:lvlJc w:val="left"/>
      <w:pPr>
        <w:tabs>
          <w:tab w:val="num" w:pos="8370"/>
        </w:tabs>
        <w:ind w:left="837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9090"/>
        </w:tabs>
        <w:ind w:left="909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9810"/>
        </w:tabs>
        <w:ind w:left="9810" w:hanging="180"/>
      </w:pPr>
    </w:lvl>
    <w:lvl w:ilvl="6" w:tplc="041F000F">
      <w:start w:val="1"/>
      <w:numFmt w:val="decimal"/>
      <w:lvlText w:val="%7."/>
      <w:lvlJc w:val="left"/>
      <w:pPr>
        <w:tabs>
          <w:tab w:val="num" w:pos="10530"/>
        </w:tabs>
        <w:ind w:left="1053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11250"/>
        </w:tabs>
        <w:ind w:left="1125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11970"/>
        </w:tabs>
        <w:ind w:left="11970" w:hanging="180"/>
      </w:pPr>
    </w:lvl>
  </w:abstractNum>
  <w:abstractNum w:abstractNumId="6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6C22B1"/>
    <w:multiLevelType w:val="hybridMultilevel"/>
    <w:tmpl w:val="596044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71E28"/>
    <w:multiLevelType w:val="hybridMultilevel"/>
    <w:tmpl w:val="4A6A4C32"/>
    <w:lvl w:ilvl="0" w:tplc="DCC86E72">
      <w:start w:val="1"/>
      <w:numFmt w:val="decimal"/>
      <w:lvlText w:val="%1)"/>
      <w:lvlJc w:val="righ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85D42"/>
    <w:multiLevelType w:val="hybridMultilevel"/>
    <w:tmpl w:val="66D09DD4"/>
    <w:lvl w:ilvl="0" w:tplc="DCC86E72">
      <w:start w:val="1"/>
      <w:numFmt w:val="decimal"/>
      <w:lvlText w:val="%1)"/>
      <w:lvlJc w:val="right"/>
      <w:pPr>
        <w:tabs>
          <w:tab w:val="num" w:pos="397"/>
        </w:tabs>
        <w:ind w:left="113" w:firstLine="171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50B3A"/>
    <w:multiLevelType w:val="hybridMultilevel"/>
    <w:tmpl w:val="46103EAC"/>
    <w:lvl w:ilvl="0" w:tplc="3ADC95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10"/>
  </w:num>
  <w:num w:numId="8">
    <w:abstractNumId w:val="7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46A"/>
    <w:rsid w:val="00001B67"/>
    <w:rsid w:val="00011D28"/>
    <w:rsid w:val="00013A48"/>
    <w:rsid w:val="00015EC8"/>
    <w:rsid w:val="000176C8"/>
    <w:rsid w:val="000212B6"/>
    <w:rsid w:val="000244E3"/>
    <w:rsid w:val="000456B0"/>
    <w:rsid w:val="00052B31"/>
    <w:rsid w:val="00053D51"/>
    <w:rsid w:val="00060A7D"/>
    <w:rsid w:val="0007049D"/>
    <w:rsid w:val="00097566"/>
    <w:rsid w:val="000975F8"/>
    <w:rsid w:val="000B37DC"/>
    <w:rsid w:val="000B5E97"/>
    <w:rsid w:val="000C1659"/>
    <w:rsid w:val="000C2DD5"/>
    <w:rsid w:val="000C5D0D"/>
    <w:rsid w:val="000C6EA8"/>
    <w:rsid w:val="000D13DA"/>
    <w:rsid w:val="000E1855"/>
    <w:rsid w:val="000F1283"/>
    <w:rsid w:val="000F60EC"/>
    <w:rsid w:val="00107DB5"/>
    <w:rsid w:val="00110A63"/>
    <w:rsid w:val="00113F19"/>
    <w:rsid w:val="00130FB3"/>
    <w:rsid w:val="00136449"/>
    <w:rsid w:val="001374B4"/>
    <w:rsid w:val="001466BC"/>
    <w:rsid w:val="00146D15"/>
    <w:rsid w:val="00152A43"/>
    <w:rsid w:val="00154645"/>
    <w:rsid w:val="00155633"/>
    <w:rsid w:val="0015645A"/>
    <w:rsid w:val="001623F3"/>
    <w:rsid w:val="001648B3"/>
    <w:rsid w:val="00182C59"/>
    <w:rsid w:val="00192FCF"/>
    <w:rsid w:val="0019520F"/>
    <w:rsid w:val="00195CFD"/>
    <w:rsid w:val="0019747C"/>
    <w:rsid w:val="001B146A"/>
    <w:rsid w:val="001B3253"/>
    <w:rsid w:val="001B5035"/>
    <w:rsid w:val="001C7410"/>
    <w:rsid w:val="001D5B23"/>
    <w:rsid w:val="001E233E"/>
    <w:rsid w:val="001E514C"/>
    <w:rsid w:val="001E5539"/>
    <w:rsid w:val="00200CFE"/>
    <w:rsid w:val="0021020F"/>
    <w:rsid w:val="0022021C"/>
    <w:rsid w:val="00222238"/>
    <w:rsid w:val="002239F0"/>
    <w:rsid w:val="002263CD"/>
    <w:rsid w:val="002265B4"/>
    <w:rsid w:val="00237A47"/>
    <w:rsid w:val="002412B6"/>
    <w:rsid w:val="00242083"/>
    <w:rsid w:val="00245BA8"/>
    <w:rsid w:val="00246ABE"/>
    <w:rsid w:val="00251AE5"/>
    <w:rsid w:val="002522E4"/>
    <w:rsid w:val="0025383E"/>
    <w:rsid w:val="002560B9"/>
    <w:rsid w:val="00261672"/>
    <w:rsid w:val="00261DC7"/>
    <w:rsid w:val="00271CF9"/>
    <w:rsid w:val="00285A98"/>
    <w:rsid w:val="00286186"/>
    <w:rsid w:val="0029289B"/>
    <w:rsid w:val="00295633"/>
    <w:rsid w:val="00295A15"/>
    <w:rsid w:val="002A502F"/>
    <w:rsid w:val="002B418A"/>
    <w:rsid w:val="002B6B8E"/>
    <w:rsid w:val="002F0324"/>
    <w:rsid w:val="002F0476"/>
    <w:rsid w:val="002F33CF"/>
    <w:rsid w:val="002F5EBA"/>
    <w:rsid w:val="00303E90"/>
    <w:rsid w:val="00311548"/>
    <w:rsid w:val="003163F9"/>
    <w:rsid w:val="00317C09"/>
    <w:rsid w:val="003233A9"/>
    <w:rsid w:val="00330808"/>
    <w:rsid w:val="00331F7C"/>
    <w:rsid w:val="00336157"/>
    <w:rsid w:val="00341BF1"/>
    <w:rsid w:val="0034526D"/>
    <w:rsid w:val="0035226C"/>
    <w:rsid w:val="0035557F"/>
    <w:rsid w:val="00360DFA"/>
    <w:rsid w:val="0036362E"/>
    <w:rsid w:val="00365858"/>
    <w:rsid w:val="00371F8A"/>
    <w:rsid w:val="0039252C"/>
    <w:rsid w:val="003A08AC"/>
    <w:rsid w:val="003A2269"/>
    <w:rsid w:val="003B69CB"/>
    <w:rsid w:val="003B78C7"/>
    <w:rsid w:val="003B79D2"/>
    <w:rsid w:val="003C75AD"/>
    <w:rsid w:val="003D2E7E"/>
    <w:rsid w:val="003D33A9"/>
    <w:rsid w:val="003D381E"/>
    <w:rsid w:val="003E1CB5"/>
    <w:rsid w:val="003E6DC5"/>
    <w:rsid w:val="00402CC9"/>
    <w:rsid w:val="00403E40"/>
    <w:rsid w:val="00405B6C"/>
    <w:rsid w:val="00406DA3"/>
    <w:rsid w:val="004100FC"/>
    <w:rsid w:val="00413E26"/>
    <w:rsid w:val="0042196A"/>
    <w:rsid w:val="0044710A"/>
    <w:rsid w:val="00447AAE"/>
    <w:rsid w:val="00452BDE"/>
    <w:rsid w:val="00455F2E"/>
    <w:rsid w:val="004632DD"/>
    <w:rsid w:val="00485F13"/>
    <w:rsid w:val="004866A5"/>
    <w:rsid w:val="004901D7"/>
    <w:rsid w:val="00494E61"/>
    <w:rsid w:val="004B3945"/>
    <w:rsid w:val="004C2402"/>
    <w:rsid w:val="004D2EF5"/>
    <w:rsid w:val="004E02E7"/>
    <w:rsid w:val="004E59CE"/>
    <w:rsid w:val="004E5C14"/>
    <w:rsid w:val="004F70AD"/>
    <w:rsid w:val="004F7849"/>
    <w:rsid w:val="00514BFF"/>
    <w:rsid w:val="00524401"/>
    <w:rsid w:val="00527F02"/>
    <w:rsid w:val="00541D7E"/>
    <w:rsid w:val="00544736"/>
    <w:rsid w:val="00554438"/>
    <w:rsid w:val="005623D9"/>
    <w:rsid w:val="005634B7"/>
    <w:rsid w:val="00565B5E"/>
    <w:rsid w:val="00571BFF"/>
    <w:rsid w:val="00581A61"/>
    <w:rsid w:val="00582DE3"/>
    <w:rsid w:val="0058428D"/>
    <w:rsid w:val="00584F73"/>
    <w:rsid w:val="005863CC"/>
    <w:rsid w:val="00591469"/>
    <w:rsid w:val="005A4E80"/>
    <w:rsid w:val="005B0F53"/>
    <w:rsid w:val="005B76D2"/>
    <w:rsid w:val="005C0BCF"/>
    <w:rsid w:val="005D472A"/>
    <w:rsid w:val="005D49AA"/>
    <w:rsid w:val="005E09DE"/>
    <w:rsid w:val="005E15BB"/>
    <w:rsid w:val="005E4D93"/>
    <w:rsid w:val="005F3C98"/>
    <w:rsid w:val="005F4AEF"/>
    <w:rsid w:val="005F6B74"/>
    <w:rsid w:val="006024E9"/>
    <w:rsid w:val="006243A2"/>
    <w:rsid w:val="0063607A"/>
    <w:rsid w:val="0065280A"/>
    <w:rsid w:val="006528A5"/>
    <w:rsid w:val="00652D89"/>
    <w:rsid w:val="00653C33"/>
    <w:rsid w:val="00656145"/>
    <w:rsid w:val="0066103D"/>
    <w:rsid w:val="00661EF9"/>
    <w:rsid w:val="00664C4D"/>
    <w:rsid w:val="00665D95"/>
    <w:rsid w:val="00685C57"/>
    <w:rsid w:val="00690678"/>
    <w:rsid w:val="00697F8D"/>
    <w:rsid w:val="006B5289"/>
    <w:rsid w:val="006B6AC3"/>
    <w:rsid w:val="006D54B6"/>
    <w:rsid w:val="006E5EBF"/>
    <w:rsid w:val="006F0ED8"/>
    <w:rsid w:val="006F30B1"/>
    <w:rsid w:val="006F3803"/>
    <w:rsid w:val="00701D5B"/>
    <w:rsid w:val="00705191"/>
    <w:rsid w:val="00716714"/>
    <w:rsid w:val="00716881"/>
    <w:rsid w:val="00734A54"/>
    <w:rsid w:val="00744EFC"/>
    <w:rsid w:val="00761299"/>
    <w:rsid w:val="00763057"/>
    <w:rsid w:val="00767679"/>
    <w:rsid w:val="0078150A"/>
    <w:rsid w:val="007851C3"/>
    <w:rsid w:val="00785705"/>
    <w:rsid w:val="007947AC"/>
    <w:rsid w:val="007968C4"/>
    <w:rsid w:val="007A4432"/>
    <w:rsid w:val="007A6642"/>
    <w:rsid w:val="007B334B"/>
    <w:rsid w:val="007B48CC"/>
    <w:rsid w:val="007C1955"/>
    <w:rsid w:val="007D079E"/>
    <w:rsid w:val="007E03A1"/>
    <w:rsid w:val="007E2CF6"/>
    <w:rsid w:val="007E7F86"/>
    <w:rsid w:val="007F0603"/>
    <w:rsid w:val="00827DF5"/>
    <w:rsid w:val="00830166"/>
    <w:rsid w:val="00843E4C"/>
    <w:rsid w:val="00856AA6"/>
    <w:rsid w:val="00857B83"/>
    <w:rsid w:val="00860E87"/>
    <w:rsid w:val="00860E8F"/>
    <w:rsid w:val="00862327"/>
    <w:rsid w:val="0088637F"/>
    <w:rsid w:val="00886CE4"/>
    <w:rsid w:val="0089062D"/>
    <w:rsid w:val="00897C60"/>
    <w:rsid w:val="008A05AE"/>
    <w:rsid w:val="008A205E"/>
    <w:rsid w:val="008A4D24"/>
    <w:rsid w:val="008A7EE0"/>
    <w:rsid w:val="008C02AF"/>
    <w:rsid w:val="008C7896"/>
    <w:rsid w:val="008D2A27"/>
    <w:rsid w:val="008E2C3D"/>
    <w:rsid w:val="008E502E"/>
    <w:rsid w:val="008E6E29"/>
    <w:rsid w:val="008F32BE"/>
    <w:rsid w:val="008F43D9"/>
    <w:rsid w:val="008F5772"/>
    <w:rsid w:val="008F73B0"/>
    <w:rsid w:val="009127CC"/>
    <w:rsid w:val="00915780"/>
    <w:rsid w:val="00920AD0"/>
    <w:rsid w:val="00932452"/>
    <w:rsid w:val="00936DAA"/>
    <w:rsid w:val="009413E8"/>
    <w:rsid w:val="00942730"/>
    <w:rsid w:val="00945945"/>
    <w:rsid w:val="00963863"/>
    <w:rsid w:val="00972631"/>
    <w:rsid w:val="0097791B"/>
    <w:rsid w:val="00983E7B"/>
    <w:rsid w:val="00984BDE"/>
    <w:rsid w:val="00991A03"/>
    <w:rsid w:val="009A272F"/>
    <w:rsid w:val="009B19DC"/>
    <w:rsid w:val="009D510E"/>
    <w:rsid w:val="009E0E4E"/>
    <w:rsid w:val="009E7D1D"/>
    <w:rsid w:val="009F3627"/>
    <w:rsid w:val="00A04B0B"/>
    <w:rsid w:val="00A0617E"/>
    <w:rsid w:val="00A206E8"/>
    <w:rsid w:val="00A23816"/>
    <w:rsid w:val="00A260AC"/>
    <w:rsid w:val="00A279F4"/>
    <w:rsid w:val="00A52589"/>
    <w:rsid w:val="00A60B13"/>
    <w:rsid w:val="00A61CA8"/>
    <w:rsid w:val="00A639B9"/>
    <w:rsid w:val="00A6566B"/>
    <w:rsid w:val="00A658BA"/>
    <w:rsid w:val="00A66DB3"/>
    <w:rsid w:val="00A75F55"/>
    <w:rsid w:val="00A83FCF"/>
    <w:rsid w:val="00A84CEE"/>
    <w:rsid w:val="00A85561"/>
    <w:rsid w:val="00A856E5"/>
    <w:rsid w:val="00A86F0B"/>
    <w:rsid w:val="00A8711D"/>
    <w:rsid w:val="00AA20C5"/>
    <w:rsid w:val="00AA4255"/>
    <w:rsid w:val="00AA47EC"/>
    <w:rsid w:val="00AB5190"/>
    <w:rsid w:val="00AD6E64"/>
    <w:rsid w:val="00AD6F23"/>
    <w:rsid w:val="00AE1548"/>
    <w:rsid w:val="00AE15CB"/>
    <w:rsid w:val="00AE60A8"/>
    <w:rsid w:val="00AE76A3"/>
    <w:rsid w:val="00AF099D"/>
    <w:rsid w:val="00AF0A3B"/>
    <w:rsid w:val="00AF2255"/>
    <w:rsid w:val="00B20DE0"/>
    <w:rsid w:val="00B34DAA"/>
    <w:rsid w:val="00B36958"/>
    <w:rsid w:val="00B3723F"/>
    <w:rsid w:val="00B41348"/>
    <w:rsid w:val="00B416AD"/>
    <w:rsid w:val="00B5225F"/>
    <w:rsid w:val="00B60AE7"/>
    <w:rsid w:val="00B65F8E"/>
    <w:rsid w:val="00B77A7F"/>
    <w:rsid w:val="00B83A81"/>
    <w:rsid w:val="00B83CB4"/>
    <w:rsid w:val="00B84681"/>
    <w:rsid w:val="00B85771"/>
    <w:rsid w:val="00B86ACE"/>
    <w:rsid w:val="00B96EE3"/>
    <w:rsid w:val="00BA0A20"/>
    <w:rsid w:val="00BC033B"/>
    <w:rsid w:val="00BC06E7"/>
    <w:rsid w:val="00BC609E"/>
    <w:rsid w:val="00BE0AA6"/>
    <w:rsid w:val="00BE4D13"/>
    <w:rsid w:val="00C02031"/>
    <w:rsid w:val="00C079CA"/>
    <w:rsid w:val="00C10858"/>
    <w:rsid w:val="00C217AA"/>
    <w:rsid w:val="00C24CE2"/>
    <w:rsid w:val="00C26325"/>
    <w:rsid w:val="00C30E2F"/>
    <w:rsid w:val="00C31902"/>
    <w:rsid w:val="00C327D0"/>
    <w:rsid w:val="00C32E54"/>
    <w:rsid w:val="00C34C85"/>
    <w:rsid w:val="00C37753"/>
    <w:rsid w:val="00C41E6F"/>
    <w:rsid w:val="00C4206E"/>
    <w:rsid w:val="00C45D69"/>
    <w:rsid w:val="00C54842"/>
    <w:rsid w:val="00C56096"/>
    <w:rsid w:val="00C607C2"/>
    <w:rsid w:val="00C60A07"/>
    <w:rsid w:val="00C648C5"/>
    <w:rsid w:val="00C736F2"/>
    <w:rsid w:val="00C73D48"/>
    <w:rsid w:val="00C7431F"/>
    <w:rsid w:val="00C915AF"/>
    <w:rsid w:val="00C960D1"/>
    <w:rsid w:val="00C9630A"/>
    <w:rsid w:val="00C96843"/>
    <w:rsid w:val="00CB0EE3"/>
    <w:rsid w:val="00CB2126"/>
    <w:rsid w:val="00CD0238"/>
    <w:rsid w:val="00CD055C"/>
    <w:rsid w:val="00CD4917"/>
    <w:rsid w:val="00CD5FCA"/>
    <w:rsid w:val="00CE4AB3"/>
    <w:rsid w:val="00CE4CE7"/>
    <w:rsid w:val="00CE6E57"/>
    <w:rsid w:val="00D05F0B"/>
    <w:rsid w:val="00D078C1"/>
    <w:rsid w:val="00D13EF8"/>
    <w:rsid w:val="00D14F4D"/>
    <w:rsid w:val="00D21618"/>
    <w:rsid w:val="00D44968"/>
    <w:rsid w:val="00D47D54"/>
    <w:rsid w:val="00D557B6"/>
    <w:rsid w:val="00D60ED3"/>
    <w:rsid w:val="00D6236B"/>
    <w:rsid w:val="00D645D7"/>
    <w:rsid w:val="00D75B1E"/>
    <w:rsid w:val="00D97743"/>
    <w:rsid w:val="00DA0064"/>
    <w:rsid w:val="00DA1829"/>
    <w:rsid w:val="00DA1AD4"/>
    <w:rsid w:val="00DA50BB"/>
    <w:rsid w:val="00DC205B"/>
    <w:rsid w:val="00DC635F"/>
    <w:rsid w:val="00DE383C"/>
    <w:rsid w:val="00DE5C48"/>
    <w:rsid w:val="00DE6E49"/>
    <w:rsid w:val="00DF5E69"/>
    <w:rsid w:val="00E07F9C"/>
    <w:rsid w:val="00E113D0"/>
    <w:rsid w:val="00E33CD2"/>
    <w:rsid w:val="00E36F2D"/>
    <w:rsid w:val="00E50840"/>
    <w:rsid w:val="00E51721"/>
    <w:rsid w:val="00E605DC"/>
    <w:rsid w:val="00E61A89"/>
    <w:rsid w:val="00E7007C"/>
    <w:rsid w:val="00E7128E"/>
    <w:rsid w:val="00E76F5D"/>
    <w:rsid w:val="00E811CA"/>
    <w:rsid w:val="00E902BF"/>
    <w:rsid w:val="00E9065F"/>
    <w:rsid w:val="00E93A86"/>
    <w:rsid w:val="00EA3DFC"/>
    <w:rsid w:val="00EA6AEE"/>
    <w:rsid w:val="00EB1AC7"/>
    <w:rsid w:val="00EB5DB6"/>
    <w:rsid w:val="00EC4520"/>
    <w:rsid w:val="00ED5989"/>
    <w:rsid w:val="00EE1F3F"/>
    <w:rsid w:val="00EF1A70"/>
    <w:rsid w:val="00EF33AA"/>
    <w:rsid w:val="00F06B97"/>
    <w:rsid w:val="00F23F6D"/>
    <w:rsid w:val="00F245AD"/>
    <w:rsid w:val="00F33AD4"/>
    <w:rsid w:val="00F3590C"/>
    <w:rsid w:val="00F40F2E"/>
    <w:rsid w:val="00F52617"/>
    <w:rsid w:val="00F61048"/>
    <w:rsid w:val="00F61C3D"/>
    <w:rsid w:val="00F63C20"/>
    <w:rsid w:val="00F72ED6"/>
    <w:rsid w:val="00F73DF9"/>
    <w:rsid w:val="00F80877"/>
    <w:rsid w:val="00F825F4"/>
    <w:rsid w:val="00F8359B"/>
    <w:rsid w:val="00F85374"/>
    <w:rsid w:val="00F8747D"/>
    <w:rsid w:val="00F87700"/>
    <w:rsid w:val="00F91BF2"/>
    <w:rsid w:val="00F950BD"/>
    <w:rsid w:val="00FA3C1A"/>
    <w:rsid w:val="00FA6C51"/>
    <w:rsid w:val="00FB39B2"/>
    <w:rsid w:val="00FB5277"/>
    <w:rsid w:val="00FC5CE8"/>
    <w:rsid w:val="00FD5075"/>
    <w:rsid w:val="00FE00F8"/>
    <w:rsid w:val="00FE322F"/>
    <w:rsid w:val="00FE3B40"/>
    <w:rsid w:val="00FE4A21"/>
    <w:rsid w:val="00FE4C2F"/>
    <w:rsid w:val="00FF0DA5"/>
    <w:rsid w:val="00FF1175"/>
    <w:rsid w:val="00FF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B146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14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146A"/>
    <w:pPr>
      <w:keepNext/>
      <w:jc w:val="both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146A"/>
    <w:pPr>
      <w:keepNext/>
      <w:jc w:val="right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B146A"/>
    <w:pPr>
      <w:keepNext/>
      <w:jc w:val="center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B146A"/>
    <w:pPr>
      <w:keepNext/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B146A"/>
    <w:rPr>
      <w:rFonts w:ascii="Arial" w:hAnsi="Arial" w:cs="Arial"/>
      <w:b/>
      <w:bCs/>
      <w:i/>
      <w:iCs/>
      <w:sz w:val="28"/>
      <w:szCs w:val="28"/>
      <w:lang w:eastAsia="tr-T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B146A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B146A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B146A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B146A"/>
    <w:rPr>
      <w:rFonts w:ascii="Times New Roman" w:hAnsi="Times New Roman" w:cs="Times New Roman"/>
      <w:b/>
      <w:bCs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1B146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146A"/>
    <w:pPr>
      <w:spacing w:after="200" w:line="276" w:lineRule="auto"/>
      <w:ind w:left="720"/>
    </w:pPr>
    <w:rPr>
      <w:rFonts w:eastAsia="Calibri"/>
      <w:lang w:eastAsia="en-US"/>
    </w:rPr>
  </w:style>
  <w:style w:type="character" w:styleId="Hyperlink">
    <w:name w:val="Hyperlink"/>
    <w:basedOn w:val="DefaultParagraphFont"/>
    <w:uiPriority w:val="99"/>
    <w:rsid w:val="001B146A"/>
    <w:rPr>
      <w:color w:val="0000FF"/>
      <w:u w:val="single"/>
    </w:rPr>
  </w:style>
  <w:style w:type="paragraph" w:styleId="NoSpacing">
    <w:name w:val="No Spacing"/>
    <w:uiPriority w:val="99"/>
    <w:qFormat/>
    <w:rsid w:val="001B146A"/>
    <w:rPr>
      <w:rFonts w:cs="Calibri"/>
      <w:lang w:eastAsia="en-US"/>
    </w:rPr>
  </w:style>
  <w:style w:type="character" w:customStyle="1" w:styleId="apple-style-span">
    <w:name w:val="apple-style-span"/>
    <w:basedOn w:val="DefaultParagraphFont"/>
    <w:uiPriority w:val="99"/>
    <w:rsid w:val="001B146A"/>
  </w:style>
  <w:style w:type="character" w:customStyle="1" w:styleId="apple-converted-space">
    <w:name w:val="apple-converted-space"/>
    <w:basedOn w:val="DefaultParagraphFont"/>
    <w:uiPriority w:val="99"/>
    <w:rsid w:val="001B146A"/>
  </w:style>
  <w:style w:type="paragraph" w:styleId="Header">
    <w:name w:val="header"/>
    <w:basedOn w:val="Normal"/>
    <w:link w:val="HeaderChar"/>
    <w:uiPriority w:val="99"/>
    <w:rsid w:val="00FF0DA5"/>
    <w:pPr>
      <w:tabs>
        <w:tab w:val="center" w:pos="4536"/>
        <w:tab w:val="right" w:pos="9072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F0DA5"/>
    <w:rPr>
      <w:rFonts w:eastAsia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A84CEE"/>
    <w:rPr>
      <w:b/>
      <w:bCs/>
    </w:rPr>
  </w:style>
  <w:style w:type="paragraph" w:customStyle="1" w:styleId="AralkYok1">
    <w:name w:val="Aralık Yok1"/>
    <w:uiPriority w:val="99"/>
    <w:rsid w:val="00A84CEE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rsid w:val="00701D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1D5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011D28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1D2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0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https://img-s1.onedio.com/id-52322d2ef20fde5774000010/rev-1/raw/s-b0fb1cbd7acddc4a8b26025858cd6d858228c7d3.jpg" TargetMode="External"/><Relationship Id="rId14" Type="http://schemas.openxmlformats.org/officeDocument/2006/relationships/image" Target="https://img-s1.onedio.com/id-52322d2ef20fde5774000010/rev-1/raw/s-b0fb1cbd7acddc4a8b26025858cd6d858228c7d3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401</Words>
  <Characters>2287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edanur</cp:lastModifiedBy>
  <cp:revision>2</cp:revision>
  <cp:lastPrinted>2017-01-09T07:09:00Z</cp:lastPrinted>
  <dcterms:created xsi:type="dcterms:W3CDTF">2017-01-11T10:10:00Z</dcterms:created>
  <dcterms:modified xsi:type="dcterms:W3CDTF">2017-01-11T10:10:00Z</dcterms:modified>
</cp:coreProperties>
</file>