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6B" w:rsidRPr="00B22104" w:rsidRDefault="00675F6B" w:rsidP="00EB2FE8">
      <w:pPr>
        <w:spacing w:line="240" w:lineRule="auto"/>
        <w:ind w:left="-142"/>
        <w:rPr>
          <w:rFonts w:ascii="Comic Sans MS" w:hAnsi="Comic Sans MS" w:cs="Comic Sans MS"/>
          <w:sz w:val="28"/>
          <w:szCs w:val="28"/>
        </w:rPr>
        <w:sectPr w:rsidR="00675F6B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lang w:eastAsia="tr-TR"/>
        </w:rPr>
        <w:pict>
          <v:roundrect id="Yuvarlatılmış Dikdörtgen 4" o:spid="_x0000_s1026" style="position:absolute;left:0;text-align:left;margin-left:143.85pt;margin-top:-17.4pt;width:261pt;height:32.25pt;z-index:251651072;visibility:visible;mso-position-horizontal-relative:margin;v-text-anchor:middle" arcsize="10923f" fillcolor="#652523" stroked="f">
            <v:fill color2="#ba4442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75F6B" w:rsidRPr="006345D8" w:rsidRDefault="00675F6B" w:rsidP="00E740A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</w:pPr>
                  <w:r w:rsidRPr="006345D8"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  <w:t>KANIN VÜCUTTA DOLAŞIMI</w:t>
                  </w:r>
                </w:p>
              </w:txbxContent>
            </v:textbox>
            <w10:wrap anchorx="margin"/>
          </v:roundrect>
        </w:pict>
      </w:r>
      <w:r>
        <w:rPr>
          <w:lang w:eastAsia="tr-TR"/>
        </w:rPr>
        <w:pict>
          <v:roundrect id="Yuvarlatılmış Dikdörtgen 5" o:spid="_x0000_s1027" style="position:absolute;left:0;text-align:left;margin-left:-18.15pt;margin-top:-17.4pt;width:156pt;height:33pt;z-index:251652096;visibility:visible;v-text-anchor:middle" arcsize="10923f" fillcolor="#215a69" strokecolor="#205867">
            <v:fill color2="#3da5c1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75F6B" w:rsidRPr="006345D8" w:rsidRDefault="00675F6B" w:rsidP="00E740A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</w:pPr>
                  <w:r w:rsidRPr="006345D8"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  <w:t>FEN VE BİLİMLERİ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3" o:spid="_x0000_s1028" style="position:absolute;left:0;text-align:left;margin-left:410.85pt;margin-top:-16.65pt;width:102.75pt;height:32.25pt;z-index:251650048;visibility:visible;v-text-anchor:middle" arcsize="10923f" fillcolor="#9a4906" strokecolor="#974706">
            <v:fill color2="#f68a32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75F6B" w:rsidRPr="006345D8" w:rsidRDefault="00675F6B" w:rsidP="00E740A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</w:pPr>
                  <w:r w:rsidRPr="006345D8">
                    <w:rPr>
                      <w:rFonts w:ascii="Times New Roman" w:hAnsi="Times New Roman" w:cs="Times New Roman"/>
                      <w:b/>
                      <w:bCs/>
                      <w:color w:val="FFFFFF"/>
                      <w:sz w:val="28"/>
                      <w:szCs w:val="28"/>
                    </w:rPr>
                    <w:t>TEST 3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9" type="#_x0000_t202" style="position:absolute;left:0;text-align:left;margin-left:-21.9pt;margin-top:-21.9pt;width:539.25pt;height:41.25pt;z-index:251649024;visibility:visible" fillcolor="#d6e3bc" strokecolor="#4e6128" strokeweight=".5pt">
            <v:textbox>
              <w:txbxContent>
                <w:p w:rsidR="00675F6B" w:rsidRDefault="00675F6B"/>
              </w:txbxContent>
            </v:textbox>
          </v:shape>
        </w:pict>
      </w:r>
      <w:r>
        <w:rPr>
          <w:rFonts w:ascii="Comic Sans MS" w:hAnsi="Comic Sans MS" w:cs="Comic Sans MS"/>
          <w:sz w:val="28"/>
          <w:szCs w:val="28"/>
        </w:rPr>
        <w:t>1</w:t>
      </w:r>
    </w:p>
    <w:p w:rsidR="00675F6B" w:rsidRDefault="00675F6B" w:rsidP="00FF2DE3">
      <w:pPr>
        <w:spacing w:after="0" w:line="276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cümlelerde  noktalı yerlere verilen kelimelerden uygun olanları yazınız?</w:t>
      </w:r>
    </w:p>
    <w:p w:rsidR="00675F6B" w:rsidRDefault="00675F6B" w:rsidP="00C84241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675F6B" w:rsidRDefault="00675F6B" w:rsidP="00E740A4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6345D8">
        <w:rPr>
          <w:rFonts w:ascii="Times New Roman" w:hAnsi="Times New Roman" w:cs="Times New Roman"/>
          <w:b/>
          <w:bCs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513.75pt;height:45.75pt;visibility:visible">
            <v:imagedata r:id="rId7" o:title="" croptop="-2870f" cropbottom="-2404f"/>
            <o:lock v:ext="edit" aspectratio="f"/>
          </v:shape>
        </w:pict>
      </w:r>
    </w:p>
    <w:p w:rsidR="00675F6B" w:rsidRDefault="00675F6B" w:rsidP="00C84241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75F6B" w:rsidRDefault="00675F6B" w:rsidP="00A50B43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Damarlarımız  işlevlerine göre farklı ……………………. tadırlar.</w:t>
      </w:r>
    </w:p>
    <w:p w:rsidR="00675F6B" w:rsidRDefault="00675F6B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Kalp tarafından pompalanan kan, vücudumuzu bir ağ gibi saran ……………… yardımıyla vücudumuzdaki bütün yapı ve organlara ulaşır.</w:t>
      </w:r>
    </w:p>
    <w:p w:rsidR="00675F6B" w:rsidRDefault="00675F6B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Kanın vücudumuzun her yerine ulaşması için pompa görevi üstlenen organı ……………tir.</w:t>
      </w:r>
    </w:p>
    <w:p w:rsidR="00675F6B" w:rsidRDefault="00675F6B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Oksijenin vücudumuzun her yerine ulaşması…………………. ile gerçekleşir.</w:t>
      </w:r>
    </w:p>
    <w:p w:rsidR="00675F6B" w:rsidRPr="00C84241" w:rsidRDefault="00675F6B" w:rsidP="00C84241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Kan vücüdumuzda oluşan ……………….. maddeleri de taşımakla görevlidir.</w:t>
      </w:r>
    </w:p>
    <w:p w:rsidR="00675F6B" w:rsidRDefault="00675F6B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Kırmızı renkle gösterilen damarlar……………………….. zengin olan kanı taşırlar.</w:t>
      </w:r>
    </w:p>
    <w:p w:rsidR="00675F6B" w:rsidRDefault="00675F6B" w:rsidP="00A17FF5">
      <w:pPr>
        <w:spacing w:after="0" w:line="360" w:lineRule="auto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* </w:t>
      </w:r>
      <w:r w:rsidRPr="00C84241">
        <w:rPr>
          <w:rFonts w:ascii="Times New Roman" w:hAnsi="Times New Roman" w:cs="Times New Roman"/>
          <w:sz w:val="28"/>
          <w:szCs w:val="28"/>
        </w:rPr>
        <w:t xml:space="preserve">Mavi </w:t>
      </w:r>
      <w:r>
        <w:rPr>
          <w:rFonts w:ascii="Times New Roman" w:hAnsi="Times New Roman" w:cs="Times New Roman"/>
          <w:sz w:val="28"/>
          <w:szCs w:val="28"/>
        </w:rPr>
        <w:t>renkle gösterilen damarlar……………………….. zengin olan kanı taşırlar.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>
        <w:rPr>
          <w:lang w:eastAsia="tr-TR"/>
        </w:rPr>
        <w:pict>
          <v:rect id="Dikdörtgen 1" o:spid="_x0000_s1030" style="position:absolute;left:0;text-align:left;margin-left:-12.15pt;margin-top:46.7pt;width:48.75pt;height:18.75pt;z-index:251653120;visibility:visible;v-text-anchor:middle" strokecolor="#7f7f7f" strokeweight="2pt"/>
        </w:pict>
      </w:r>
      <w:r w:rsidRPr="005C66C1">
        <w:rPr>
          <w:rFonts w:ascii="Times New Roman" w:hAnsi="Times New Roman" w:cs="Times New Roman"/>
          <w:b/>
          <w:bCs/>
          <w:color w:val="002060"/>
          <w:sz w:val="28"/>
          <w:szCs w:val="28"/>
        </w:rPr>
        <w:t>Aşağıda verilen bilgilerden doğru olanların başındaki kutucuğu</w:t>
      </w:r>
      <w:r w:rsidRPr="00A17FF5">
        <w:rPr>
          <w:rFonts w:ascii="Times New Roman" w:hAnsi="Times New Roman" w:cs="Times New Roman"/>
          <w:b/>
          <w:bCs/>
          <w:color w:val="FF0000"/>
          <w:sz w:val="28"/>
          <w:szCs w:val="28"/>
        </w:rPr>
        <w:t>kırmızıya</w:t>
      </w:r>
      <w:r w:rsidRPr="005C66C1">
        <w:rPr>
          <w:rFonts w:ascii="Times New Roman" w:hAnsi="Times New Roman" w:cs="Times New Roman"/>
          <w:b/>
          <w:bCs/>
          <w:color w:val="002060"/>
          <w:sz w:val="28"/>
          <w:szCs w:val="28"/>
        </w:rPr>
        <w:t>yanlış olanların başındaki kutucuğu</w:t>
      </w:r>
      <w:r w:rsidRPr="00A17FF5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maviye </w:t>
      </w:r>
      <w:r w:rsidRPr="005C66C1">
        <w:rPr>
          <w:rFonts w:ascii="Times New Roman" w:hAnsi="Times New Roman" w:cs="Times New Roman"/>
          <w:b/>
          <w:bCs/>
          <w:color w:val="002060"/>
          <w:sz w:val="28"/>
          <w:szCs w:val="28"/>
        </w:rPr>
        <w:t>boyayınız.</w:t>
      </w:r>
    </w:p>
    <w:p w:rsidR="00675F6B" w:rsidRDefault="00675F6B" w:rsidP="00D64D65">
      <w:pPr>
        <w:spacing w:after="0" w:line="36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Kanı vücudumuza pompalayan organ kalptir.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1" style="position:absolute;left:0;text-align:left;margin-left:-12.15pt;margin-top:-.25pt;width:48.75pt;height:18.75pt;z-index:251654144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Çiğerlerden alınan oksijen damarlarda kan ile taşınır.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2" style="position:absolute;left:0;text-align:left;margin-left:-12.9pt;margin-top:45.35pt;width:48.75pt;height:18.75pt;z-index:251656192;visibility:visible;v-text-anchor:middle" strokecolor="#7f7f7f" strokeweight="2pt"/>
        </w:pict>
      </w:r>
      <w:r>
        <w:rPr>
          <w:lang w:eastAsia="tr-TR"/>
        </w:rPr>
        <w:pict>
          <v:rect id="_x0000_s1033" style="position:absolute;left:0;text-align:left;margin-left:-12.15pt;margin-top:.35pt;width:48.75pt;height:18.75pt;z-index:251655168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Oksijen bakımından zengin olan damarlarvücut modeli üzerinde mavi renk ile gösterilir.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4" style="position:absolute;left:0;text-align:left;margin-left:-12.9pt;margin-top:21.05pt;width:48.75pt;height:18.75pt;z-index:251657216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Kan vücuttaki sadece besin ve oksijeni taşır.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5" style="position:absolute;left:0;text-align:left;margin-left:-12.9pt;margin-top:22.4pt;width:48.75pt;height:18.75pt;z-index:251658240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Vücutta oluşan atık maddelerde kan ile taşınırlar.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6" style="position:absolute;left:0;text-align:left;margin-left:-14.4pt;margin-top:44.75pt;width:48.75pt;height:18.75pt;z-index:251659264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Karbondioksit bakımından zengin olan damarlar vücut modeli üzerinde mavi renk ile gösterilir.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7" style="position:absolute;left:0;text-align:left;margin-left:-13.65pt;margin-top:23.65pt;width:48.75pt;height:18.75pt;z-index:251660288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Damarlar vücudumuzu bir ağ gibi sarmıştır.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8" style="position:absolute;left:0;text-align:left;margin-left:-13.65pt;margin-top:23.5pt;width:48.75pt;height:18.75pt;z-index:251661312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Kalp kasılıp gevşeyerek kanı vücudumuza pompalar.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Vücudumuzdaki damarların kalınlıkları eşittir.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39" style="position:absolute;left:0;text-align:left;margin-left:-13.65pt;margin-top:-.05pt;width:48.75pt;height:18.75pt;z-index:251662336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Vücuta dağılan besinler enerji elde etmek için oksijen kullanır.</w:t>
      </w:r>
    </w:p>
    <w:p w:rsidR="00675F6B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rect id="_x0000_s1040" style="position:absolute;left:0;text-align:left;margin-left:-12.15pt;margin-top:23.45pt;width:48.75pt;height:18.75pt;z-index:251664384;visibility:visible;v-text-anchor:middle" strokecolor="#7f7f7f" strokeweight="2pt"/>
        </w:pict>
      </w:r>
      <w:r>
        <w:rPr>
          <w:lang w:eastAsia="tr-TR"/>
        </w:rPr>
        <w:pict>
          <v:rect id="_x0000_s1041" style="position:absolute;left:0;text-align:left;margin-left:-14.4pt;margin-top:-.2pt;width:48.75pt;height:18.75pt;z-index:251663360;visibility:visible;v-text-anchor:middle" strokecolor="#7f7f7f" strokeweight="2pt"/>
        </w:pict>
      </w:r>
      <w:r>
        <w:rPr>
          <w:rFonts w:ascii="Times New Roman" w:hAnsi="Times New Roman" w:cs="Times New Roman"/>
          <w:sz w:val="28"/>
          <w:szCs w:val="28"/>
        </w:rPr>
        <w:t>Oksijen kullanarak besin enerjiye dönüşürken karbondioksit ortaya çıkar.</w:t>
      </w:r>
    </w:p>
    <w:p w:rsidR="00675F6B" w:rsidRPr="00FF2DE3" w:rsidRDefault="00675F6B" w:rsidP="00A17FF5">
      <w:pPr>
        <w:spacing w:after="0" w:line="36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Damarlada sadece oksijen taşınır.</w:t>
      </w:r>
    </w:p>
    <w:p w:rsidR="00675F6B" w:rsidRDefault="00675F6B" w:rsidP="00E740A4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lang w:eastAsia="tr-TR"/>
        </w:rPr>
        <w:pict>
          <v:shape id="_x0000_s1042" type="#_x0000_t202" style="position:absolute;left:0;text-align:left;margin-left:426.6pt;margin-top:27.65pt;width:80.25pt;height:22.5pt;z-index:251667456;visibility:visible;mso-position-horizontal-relative:margin" stroked="f" strokeweight=".5pt">
            <v:textbox>
              <w:txbxContent>
                <w:p w:rsidR="00675F6B" w:rsidRPr="006345D8" w:rsidRDefault="00675F6B" w:rsidP="005C66C1">
                  <w:pPr>
                    <w:rPr>
                      <w:color w:val="215868"/>
                    </w:rPr>
                  </w:pPr>
                  <w:r w:rsidRPr="006345D8">
                    <w:rPr>
                      <w:color w:val="215868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675F6B" w:rsidRDefault="00675F6B" w:rsidP="00E740A4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75F6B" w:rsidRDefault="00675F6B" w:rsidP="00E740A4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  <w:sectPr w:rsidR="00675F6B" w:rsidSect="00266C81">
          <w:type w:val="continuous"/>
          <w:pgSz w:w="11906" w:h="16838"/>
          <w:pgMar w:top="851" w:right="849" w:bottom="1135" w:left="993" w:header="708" w:footer="409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675F6B" w:rsidRDefault="00675F6B" w:rsidP="00E740A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1</w:t>
      </w:r>
      <w:r w:rsidRPr="00392D29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Aşağıdakilerden hangisi kan ile birlikte damarlarda taşınmaz?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oksijen</w:t>
      </w:r>
    </w:p>
    <w:p w:rsidR="00675F6B" w:rsidRDefault="00675F6B" w:rsidP="00E740A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karbondioksit</w:t>
      </w:r>
    </w:p>
    <w:p w:rsidR="00675F6B" w:rsidRDefault="00675F6B" w:rsidP="00E740A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besinler</w:t>
      </w:r>
    </w:p>
    <w:p w:rsidR="00675F6B" w:rsidRDefault="00675F6B" w:rsidP="00E740A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yiyecekler</w:t>
      </w:r>
    </w:p>
    <w:p w:rsidR="00675F6B" w:rsidRPr="00266C81" w:rsidRDefault="00675F6B" w:rsidP="00FD3255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675F6B" w:rsidRDefault="00675F6B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2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Aşağıdakilerden hangisi kanın vücutta dolaşımıyla görevli bir organ ve yapı  değildir?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kalp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damar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 kan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oksijen</w:t>
      </w:r>
    </w:p>
    <w:p w:rsidR="00675F6B" w:rsidRPr="00266C81" w:rsidRDefault="00675F6B" w:rsidP="00EB2FE8">
      <w:pPr>
        <w:spacing w:after="0"/>
        <w:ind w:left="-142"/>
        <w:rPr>
          <w:rFonts w:ascii="Times New Roman" w:hAnsi="Times New Roman" w:cs="Times New Roman"/>
          <w:sz w:val="18"/>
          <w:szCs w:val="18"/>
        </w:rPr>
      </w:pPr>
    </w:p>
    <w:p w:rsidR="00675F6B" w:rsidRDefault="00675F6B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3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Kanın vücutta dolaşımını sağlamak için pompa görevi yapan organ aşağıdakilerden hangisidir?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akçiğer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B)kalp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 burun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 mide</w:t>
      </w:r>
    </w:p>
    <w:p w:rsidR="00675F6B" w:rsidRPr="00266C81" w:rsidRDefault="00675F6B" w:rsidP="00EB2FE8">
      <w:pPr>
        <w:spacing w:after="0"/>
        <w:ind w:left="-142"/>
        <w:rPr>
          <w:rFonts w:ascii="Times New Roman" w:hAnsi="Times New Roman" w:cs="Times New Roman"/>
          <w:color w:val="FF0000"/>
          <w:sz w:val="18"/>
          <w:szCs w:val="18"/>
        </w:rPr>
      </w:pPr>
    </w:p>
    <w:p w:rsidR="00675F6B" w:rsidRDefault="00675F6B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4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Tükettiğimiz besinlerin ve havadan aldığımız oksijeninin vücudumuzun her yerine ulaşması aşağıdakilerden hangisi ile gerçekleşir?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soluk borusu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kan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kalp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enerji</w:t>
      </w:r>
    </w:p>
    <w:p w:rsidR="00675F6B" w:rsidRPr="00266C81" w:rsidRDefault="00675F6B" w:rsidP="00EB2FE8">
      <w:pPr>
        <w:spacing w:after="0"/>
        <w:ind w:left="-142"/>
        <w:rPr>
          <w:rFonts w:ascii="Times New Roman" w:hAnsi="Times New Roman" w:cs="Times New Roman"/>
          <w:sz w:val="18"/>
          <w:szCs w:val="18"/>
        </w:rPr>
      </w:pPr>
    </w:p>
    <w:p w:rsidR="00675F6B" w:rsidRDefault="00675F6B" w:rsidP="00E154A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92D29">
        <w:rPr>
          <w:rFonts w:ascii="Times New Roman" w:hAnsi="Times New Roman" w:cs="Times New Roman"/>
          <w:b/>
          <w:bCs/>
          <w:color w:val="FF0000"/>
          <w:sz w:val="28"/>
          <w:szCs w:val="28"/>
        </w:rPr>
        <w:t>5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Kalp, kanı vücudumuzun her bölgesine ulaştırmak için damarlarımıza nasıl pompalar?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gevşeyerek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kasılarak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C)kasılıp - gevşeyerek</w:t>
      </w:r>
    </w:p>
    <w:p w:rsidR="00675F6B" w:rsidRDefault="00675F6B" w:rsidP="00EB2FE8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titreyerek</w:t>
      </w:r>
    </w:p>
    <w:p w:rsidR="00675F6B" w:rsidRPr="00266C81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</w:rPr>
      </w:pP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6</w:t>
      </w:r>
      <w:r w:rsidRPr="00FD3255">
        <w:rPr>
          <w:rFonts w:ascii="Times New Roman" w:hAnsi="Times New Roman" w:cs="Times New Roman"/>
          <w:b/>
          <w:bCs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Kanı pampalayan kaslı yapıya aşağıdakilerden hangisi söylenir?</w:t>
      </w: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66C81">
        <w:rPr>
          <w:rFonts w:ascii="Times New Roman" w:hAnsi="Times New Roman" w:cs="Times New Roman"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pompa   B) damar   C) kan</w:t>
      </w:r>
      <w:r>
        <w:rPr>
          <w:lang w:eastAsia="tr-TR"/>
        </w:rPr>
        <w:pict>
          <v:shape id="Metin Kutusu 1" o:spid="_x0000_s1043" type="#_x0000_t202" style="position:absolute;left:0;text-align:left;margin-left:159.65pt;margin-top:84.6pt;width:80.25pt;height:22.5pt;z-index:251665408;visibility:visible;mso-position-horizontal-relative:text;mso-position-vertical-relative:text" fillcolor="window" stroked="f" strokeweight=".5pt">
            <v:textbox>
              <w:txbxContent>
                <w:p w:rsidR="00675F6B" w:rsidRPr="006345D8" w:rsidRDefault="00675F6B" w:rsidP="00266C81">
                  <w:pPr>
                    <w:rPr>
                      <w:color w:val="215868"/>
                    </w:rPr>
                  </w:pPr>
                  <w:r w:rsidRPr="006345D8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    D) kalp</w:t>
      </w:r>
    </w:p>
    <w:p w:rsidR="00675F6B" w:rsidRDefault="00675F6B" w:rsidP="00266C81">
      <w:pPr>
        <w:spacing w:after="0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6345D8">
        <w:rPr>
          <w:rFonts w:ascii="Times New Roman" w:hAnsi="Times New Roman" w:cs="Times New Roman"/>
          <w:sz w:val="28"/>
          <w:szCs w:val="28"/>
          <w:lang w:eastAsia="tr-TR"/>
        </w:rPr>
        <w:pict>
          <v:shape id="Resim 1" o:spid="_x0000_i1026" type="#_x0000_t75" style="width:118.5pt;height:156.75pt;visibility:visible">
            <v:imagedata r:id="rId8" o:title=""/>
          </v:shape>
        </w:pict>
      </w:r>
    </w:p>
    <w:p w:rsidR="00675F6B" w:rsidRDefault="00675F6B" w:rsidP="00656CA8">
      <w:pPr>
        <w:spacing w:after="0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75F6B" w:rsidRDefault="00675F6B" w:rsidP="00FD325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Yukardaki vücut modelinde damarlar gösterilmiştir. Kırmızı renkteki damarlar için aşağıdakilerden hangisi söylenebilir?</w:t>
      </w:r>
    </w:p>
    <w:p w:rsidR="00675F6B" w:rsidRPr="00656CA8" w:rsidRDefault="00675F6B" w:rsidP="00656CA8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56CA8">
        <w:rPr>
          <w:rFonts w:ascii="Times New Roman" w:hAnsi="Times New Roman" w:cs="Times New Roman"/>
          <w:sz w:val="28"/>
          <w:szCs w:val="28"/>
        </w:rPr>
        <w:t>A)Oksijen bakımından zengin olan damarlardır.</w:t>
      </w:r>
    </w:p>
    <w:p w:rsidR="00675F6B" w:rsidRPr="00656CA8" w:rsidRDefault="00675F6B" w:rsidP="00656CA8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 </w:t>
      </w:r>
      <w:r w:rsidRPr="00656CA8">
        <w:rPr>
          <w:rFonts w:ascii="Times New Roman" w:hAnsi="Times New Roman" w:cs="Times New Roman"/>
          <w:sz w:val="28"/>
          <w:szCs w:val="28"/>
        </w:rPr>
        <w:t>Karbondioksit bakımından zengin olan damarlardır.</w:t>
      </w:r>
    </w:p>
    <w:p w:rsidR="00675F6B" w:rsidRDefault="00675F6B" w:rsidP="00656CA8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Besin maddesi olarak zengin olan damarlar.</w:t>
      </w: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Enerji bakımından zengin olan damarlar.</w:t>
      </w:r>
    </w:p>
    <w:p w:rsidR="00675F6B" w:rsidRPr="00392D29" w:rsidRDefault="00675F6B" w:rsidP="00EB2FE8">
      <w:pPr>
        <w:spacing w:after="0"/>
        <w:ind w:left="-142"/>
        <w:rPr>
          <w:rFonts w:ascii="Times New Roman" w:hAnsi="Times New Roman" w:cs="Times New Roman"/>
          <w:color w:val="FF0000"/>
          <w:sz w:val="28"/>
          <w:szCs w:val="28"/>
        </w:rPr>
      </w:pP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8</w:t>
      </w:r>
      <w:r w:rsidRPr="00392D29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lang w:eastAsia="tr-TR"/>
        </w:rPr>
        <w:pict>
          <v:shape id="Metin Kutusu 8" o:spid="_x0000_s1044" type="#_x0000_t202" style="position:absolute;left:0;text-align:left;margin-left:443.1pt;margin-top:743.35pt;width:80.25pt;height:22.5pt;z-index:251648000;visibility:visible;mso-position-horizontal-relative:text;mso-position-vertical-relative:text" stroked="f" strokeweight=".5pt">
            <v:textbox>
              <w:txbxContent>
                <w:p w:rsidR="00675F6B" w:rsidRPr="006345D8" w:rsidRDefault="00675F6B">
                  <w:pPr>
                    <w:rPr>
                      <w:color w:val="215868"/>
                    </w:rPr>
                  </w:pPr>
                  <w:r w:rsidRPr="006345D8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>Kanın içerisinde yol aldığı yapıya ne ad verilir?</w:t>
      </w:r>
    </w:p>
    <w:p w:rsidR="00675F6B" w:rsidRPr="00266C81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66C81">
        <w:rPr>
          <w:rFonts w:ascii="Times New Roman" w:hAnsi="Times New Roman" w:cs="Times New Roman"/>
          <w:sz w:val="28"/>
          <w:szCs w:val="28"/>
        </w:rPr>
        <w:t>A) kalp</w:t>
      </w: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66C81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>damar</w:t>
      </w: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akçiğer</w:t>
      </w:r>
    </w:p>
    <w:p w:rsidR="00675F6B" w:rsidRPr="00266C81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soluk borosu</w:t>
      </w:r>
    </w:p>
    <w:p w:rsidR="00675F6B" w:rsidRPr="00EB2FE8" w:rsidRDefault="00675F6B" w:rsidP="00E154A7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66C81">
        <w:rPr>
          <w:rFonts w:ascii="Times New Roman" w:hAnsi="Times New Roman" w:cs="Times New Roman"/>
          <w:b/>
          <w:bCs/>
          <w:color w:val="FF0000"/>
          <w:sz w:val="28"/>
          <w:szCs w:val="28"/>
        </w:rPr>
        <w:t>9</w:t>
      </w:r>
      <w:r w:rsidRPr="00266C81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I-  Kanı vücudumuza çiğerimiz pompalar.</w:t>
      </w: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66C81">
        <w:rPr>
          <w:rFonts w:ascii="Times New Roman" w:hAnsi="Times New Roman" w:cs="Times New Roman"/>
          <w:sz w:val="28"/>
          <w:szCs w:val="28"/>
        </w:rPr>
        <w:t xml:space="preserve">      II-</w:t>
      </w:r>
      <w:r>
        <w:rPr>
          <w:rFonts w:ascii="Times New Roman" w:hAnsi="Times New Roman" w:cs="Times New Roman"/>
          <w:sz w:val="28"/>
          <w:szCs w:val="28"/>
        </w:rPr>
        <w:t xml:space="preserve">  Kan vücudumuzdaki sadece atık maddeleri taşır.</w:t>
      </w: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III -  Kanda besin ve oksijenlerde taşınır.</w:t>
      </w:r>
    </w:p>
    <w:p w:rsidR="00675F6B" w:rsidRDefault="00675F6B" w:rsidP="00266C8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Yukarıdakilerden hangileri yanlıştır?</w:t>
      </w:r>
    </w:p>
    <w:p w:rsidR="00675F6B" w:rsidRDefault="00675F6B" w:rsidP="00417A2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  </w:t>
      </w:r>
    </w:p>
    <w:p w:rsidR="00675F6B" w:rsidRDefault="00675F6B" w:rsidP="00417A2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 - III</w:t>
      </w:r>
    </w:p>
    <w:p w:rsidR="00675F6B" w:rsidRDefault="00675F6B" w:rsidP="00417A2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 - I</w:t>
      </w:r>
    </w:p>
    <w:p w:rsidR="00675F6B" w:rsidRDefault="00675F6B" w:rsidP="008016D4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bCs/>
          <w:sz w:val="24"/>
          <w:szCs w:val="24"/>
        </w:rPr>
      </w:pPr>
      <w:r>
        <w:rPr>
          <w:lang w:eastAsia="tr-TR"/>
        </w:rPr>
        <w:pict>
          <v:shape id="Metin Kutusu 7" o:spid="_x0000_s1045" type="#_x0000_t202" style="position:absolute;left:0;text-align:left;margin-left:428.95pt;margin-top:40.45pt;width:80.25pt;height:22.5pt;z-index:251666432;visibility:visible;mso-position-horizontal-relative:margin" stroked="f" strokeweight=".5pt">
            <v:textbox>
              <w:txbxContent>
                <w:p w:rsidR="00675F6B" w:rsidRPr="006345D8" w:rsidRDefault="00675F6B" w:rsidP="005C66C1">
                  <w:pPr>
                    <w:rPr>
                      <w:color w:val="215868"/>
                    </w:rPr>
                  </w:pPr>
                  <w:r w:rsidRPr="006345D8">
                    <w:rPr>
                      <w:color w:val="215868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sz w:val="28"/>
          <w:szCs w:val="28"/>
        </w:rPr>
        <w:t>II- I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HYPERLINK "http://www.sorubak.com/"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Style w:val="Hyperlink"/>
          <w:b/>
          <w:bCs/>
          <w:sz w:val="24"/>
          <w:szCs w:val="24"/>
        </w:rPr>
        <w:t>www.sorubak.com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75F6B" w:rsidRPr="00417A29" w:rsidRDefault="00675F6B" w:rsidP="00417A2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75F6B" w:rsidRPr="00417A29" w:rsidSect="00266C81">
      <w:type w:val="continuous"/>
      <w:pgSz w:w="11906" w:h="16838"/>
      <w:pgMar w:top="1276" w:right="849" w:bottom="567" w:left="993" w:header="708" w:footer="409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F6B" w:rsidRDefault="00675F6B" w:rsidP="006719D6">
      <w:pPr>
        <w:spacing w:after="0" w:line="240" w:lineRule="auto"/>
      </w:pPr>
      <w:r>
        <w:separator/>
      </w:r>
    </w:p>
  </w:endnote>
  <w:endnote w:type="continuationSeparator" w:id="1">
    <w:p w:rsidR="00675F6B" w:rsidRDefault="00675F6B" w:rsidP="00671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F6B" w:rsidRDefault="00675F6B" w:rsidP="006719D6">
      <w:pPr>
        <w:spacing w:after="0" w:line="240" w:lineRule="auto"/>
      </w:pPr>
      <w:r>
        <w:separator/>
      </w:r>
    </w:p>
  </w:footnote>
  <w:footnote w:type="continuationSeparator" w:id="1">
    <w:p w:rsidR="00675F6B" w:rsidRDefault="00675F6B" w:rsidP="00671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65D42"/>
    <w:multiLevelType w:val="hybridMultilevel"/>
    <w:tmpl w:val="C97E93E0"/>
    <w:lvl w:ilvl="0" w:tplc="D7D4A23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84223"/>
    <w:multiLevelType w:val="hybridMultilevel"/>
    <w:tmpl w:val="EC70158A"/>
    <w:lvl w:ilvl="0" w:tplc="5F6419C4">
      <w:start w:val="4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65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37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81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53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5978" w:hanging="360"/>
      </w:pPr>
      <w:rPr>
        <w:rFonts w:ascii="Wingdings" w:hAnsi="Wingdings" w:cs="Wingdings" w:hint="default"/>
      </w:rPr>
    </w:lvl>
  </w:abstractNum>
  <w:abstractNum w:abstractNumId="7">
    <w:nsid w:val="346B355D"/>
    <w:multiLevelType w:val="hybridMultilevel"/>
    <w:tmpl w:val="5B7AE238"/>
    <w:lvl w:ilvl="0" w:tplc="59A0DA6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202E52"/>
    <w:multiLevelType w:val="hybridMultilevel"/>
    <w:tmpl w:val="C5EA1C74"/>
    <w:lvl w:ilvl="0" w:tplc="2C3C6F56">
      <w:start w:val="4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65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37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81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53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5978" w:hanging="360"/>
      </w:pPr>
      <w:rPr>
        <w:rFonts w:ascii="Wingdings" w:hAnsi="Wingdings" w:cs="Wingdings" w:hint="default"/>
      </w:r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3B17342"/>
    <w:multiLevelType w:val="hybridMultilevel"/>
    <w:tmpl w:val="48E4C47A"/>
    <w:lvl w:ilvl="0" w:tplc="C0A053D4">
      <w:start w:val="4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65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37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81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53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5978" w:hanging="360"/>
      </w:pPr>
      <w:rPr>
        <w:rFonts w:ascii="Wingdings" w:hAnsi="Wingdings" w:cs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876CE"/>
    <w:multiLevelType w:val="hybridMultilevel"/>
    <w:tmpl w:val="B5C611C4"/>
    <w:lvl w:ilvl="0" w:tplc="3A32EAC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10556"/>
    <w:multiLevelType w:val="hybridMultilevel"/>
    <w:tmpl w:val="0D4A2E86"/>
    <w:lvl w:ilvl="0" w:tplc="2170251C">
      <w:start w:val="1"/>
      <w:numFmt w:val="upperLetter"/>
      <w:lvlText w:val="%1)"/>
      <w:lvlJc w:val="left"/>
      <w:pPr>
        <w:ind w:left="218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5"/>
  </w:num>
  <w:num w:numId="12">
    <w:abstractNumId w:val="18"/>
  </w:num>
  <w:num w:numId="13">
    <w:abstractNumId w:val="19"/>
  </w:num>
  <w:num w:numId="14">
    <w:abstractNumId w:val="9"/>
  </w:num>
  <w:num w:numId="15">
    <w:abstractNumId w:val="6"/>
  </w:num>
  <w:num w:numId="16">
    <w:abstractNumId w:val="12"/>
  </w:num>
  <w:num w:numId="17">
    <w:abstractNumId w:val="4"/>
  </w:num>
  <w:num w:numId="18">
    <w:abstractNumId w:val="17"/>
  </w:num>
  <w:num w:numId="19">
    <w:abstractNumId w:val="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1292E"/>
    <w:rsid w:val="00037E54"/>
    <w:rsid w:val="00072D76"/>
    <w:rsid w:val="000922CD"/>
    <w:rsid w:val="00095FD3"/>
    <w:rsid w:val="000A23A5"/>
    <w:rsid w:val="000C2E18"/>
    <w:rsid w:val="000D4C32"/>
    <w:rsid w:val="000D69D1"/>
    <w:rsid w:val="000E14BF"/>
    <w:rsid w:val="000F02EF"/>
    <w:rsid w:val="000F2B8C"/>
    <w:rsid w:val="00114A0A"/>
    <w:rsid w:val="0015797E"/>
    <w:rsid w:val="0016642D"/>
    <w:rsid w:val="00190570"/>
    <w:rsid w:val="001C5FC2"/>
    <w:rsid w:val="001E1154"/>
    <w:rsid w:val="001E6388"/>
    <w:rsid w:val="00215CFE"/>
    <w:rsid w:val="00266C81"/>
    <w:rsid w:val="002930EB"/>
    <w:rsid w:val="00294166"/>
    <w:rsid w:val="002C7369"/>
    <w:rsid w:val="002D437A"/>
    <w:rsid w:val="002E676E"/>
    <w:rsid w:val="0031062E"/>
    <w:rsid w:val="003142EA"/>
    <w:rsid w:val="00324E0C"/>
    <w:rsid w:val="003433CA"/>
    <w:rsid w:val="003731B1"/>
    <w:rsid w:val="00375D87"/>
    <w:rsid w:val="00392D29"/>
    <w:rsid w:val="003941A2"/>
    <w:rsid w:val="003B7A3E"/>
    <w:rsid w:val="003C5A6E"/>
    <w:rsid w:val="003F1B7F"/>
    <w:rsid w:val="0040332A"/>
    <w:rsid w:val="00417A29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37792"/>
    <w:rsid w:val="00583BEB"/>
    <w:rsid w:val="005847AA"/>
    <w:rsid w:val="005940A8"/>
    <w:rsid w:val="005A228B"/>
    <w:rsid w:val="005A413D"/>
    <w:rsid w:val="005B0209"/>
    <w:rsid w:val="005C38B3"/>
    <w:rsid w:val="005C66C1"/>
    <w:rsid w:val="005D589C"/>
    <w:rsid w:val="005F02B3"/>
    <w:rsid w:val="00607D45"/>
    <w:rsid w:val="006313B7"/>
    <w:rsid w:val="006345D8"/>
    <w:rsid w:val="00656CA8"/>
    <w:rsid w:val="006719D6"/>
    <w:rsid w:val="00675F6B"/>
    <w:rsid w:val="00681844"/>
    <w:rsid w:val="0069416A"/>
    <w:rsid w:val="0070075B"/>
    <w:rsid w:val="00703B97"/>
    <w:rsid w:val="00716EC1"/>
    <w:rsid w:val="0072116C"/>
    <w:rsid w:val="00721BEC"/>
    <w:rsid w:val="0074730F"/>
    <w:rsid w:val="0076422C"/>
    <w:rsid w:val="00795BCC"/>
    <w:rsid w:val="007A61B0"/>
    <w:rsid w:val="007B17DC"/>
    <w:rsid w:val="007B2F08"/>
    <w:rsid w:val="007E14DB"/>
    <w:rsid w:val="008016D4"/>
    <w:rsid w:val="00803949"/>
    <w:rsid w:val="00826D75"/>
    <w:rsid w:val="00836553"/>
    <w:rsid w:val="00850767"/>
    <w:rsid w:val="00857842"/>
    <w:rsid w:val="0086429D"/>
    <w:rsid w:val="00872A21"/>
    <w:rsid w:val="008E0FF3"/>
    <w:rsid w:val="008F6E97"/>
    <w:rsid w:val="00921A66"/>
    <w:rsid w:val="00991AE1"/>
    <w:rsid w:val="00994BF3"/>
    <w:rsid w:val="009963A0"/>
    <w:rsid w:val="009C6603"/>
    <w:rsid w:val="00A17FF5"/>
    <w:rsid w:val="00A3633A"/>
    <w:rsid w:val="00A50B43"/>
    <w:rsid w:val="00A74BF2"/>
    <w:rsid w:val="00AA0A19"/>
    <w:rsid w:val="00AC0287"/>
    <w:rsid w:val="00AC3090"/>
    <w:rsid w:val="00B04768"/>
    <w:rsid w:val="00B22104"/>
    <w:rsid w:val="00B27CE0"/>
    <w:rsid w:val="00B40FF6"/>
    <w:rsid w:val="00B70C52"/>
    <w:rsid w:val="00B71140"/>
    <w:rsid w:val="00B77B6F"/>
    <w:rsid w:val="00BA4FB6"/>
    <w:rsid w:val="00BF7BC3"/>
    <w:rsid w:val="00C40EC7"/>
    <w:rsid w:val="00C4122B"/>
    <w:rsid w:val="00C45D1C"/>
    <w:rsid w:val="00C60AA0"/>
    <w:rsid w:val="00C7386C"/>
    <w:rsid w:val="00C84241"/>
    <w:rsid w:val="00C9118C"/>
    <w:rsid w:val="00CC596F"/>
    <w:rsid w:val="00CE4AF7"/>
    <w:rsid w:val="00D3776F"/>
    <w:rsid w:val="00D64D65"/>
    <w:rsid w:val="00D74E44"/>
    <w:rsid w:val="00D74F96"/>
    <w:rsid w:val="00D90B71"/>
    <w:rsid w:val="00D94C26"/>
    <w:rsid w:val="00DC2D47"/>
    <w:rsid w:val="00DC38EC"/>
    <w:rsid w:val="00DD18D6"/>
    <w:rsid w:val="00DF0D69"/>
    <w:rsid w:val="00E03F7D"/>
    <w:rsid w:val="00E154A7"/>
    <w:rsid w:val="00E15769"/>
    <w:rsid w:val="00E2195B"/>
    <w:rsid w:val="00E260D7"/>
    <w:rsid w:val="00E6252C"/>
    <w:rsid w:val="00E740A4"/>
    <w:rsid w:val="00E82ACE"/>
    <w:rsid w:val="00E949D0"/>
    <w:rsid w:val="00EA39DB"/>
    <w:rsid w:val="00EB2FE8"/>
    <w:rsid w:val="00EE119E"/>
    <w:rsid w:val="00EF1F0A"/>
    <w:rsid w:val="00F015EB"/>
    <w:rsid w:val="00F1105D"/>
    <w:rsid w:val="00F128C0"/>
    <w:rsid w:val="00F22387"/>
    <w:rsid w:val="00F257E3"/>
    <w:rsid w:val="00F4293A"/>
    <w:rsid w:val="00F75C73"/>
    <w:rsid w:val="00F8494E"/>
    <w:rsid w:val="00FB7FAD"/>
    <w:rsid w:val="00FC36B6"/>
    <w:rsid w:val="00FD0018"/>
    <w:rsid w:val="00FD3255"/>
    <w:rsid w:val="00FF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rFonts w:cs="Calibri"/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F2B8C"/>
    <w:pPr>
      <w:spacing w:after="0" w:line="240" w:lineRule="auto"/>
      <w:jc w:val="both"/>
    </w:pPr>
    <w:rPr>
      <w:rFonts w:ascii="Arial" w:eastAsia="Times New Roman" w:hAnsi="Arial" w:cs="Arial"/>
      <w:noProof w:val="0"/>
      <w:sz w:val="32"/>
      <w:szCs w:val="32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F2B8C"/>
    <w:rPr>
      <w:rFonts w:ascii="Arial" w:hAnsi="Arial" w:cs="Arial"/>
      <w:sz w:val="24"/>
      <w:szCs w:val="24"/>
      <w:lang w:eastAsia="tr-TR"/>
    </w:rPr>
  </w:style>
  <w:style w:type="paragraph" w:styleId="NoSpacing">
    <w:name w:val="No Spacing"/>
    <w:uiPriority w:val="99"/>
    <w:qFormat/>
    <w:rsid w:val="000F2B8C"/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B70C5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F6E97"/>
    <w:pPr>
      <w:ind w:left="720"/>
    </w:pPr>
  </w:style>
  <w:style w:type="paragraph" w:styleId="Header">
    <w:name w:val="header"/>
    <w:basedOn w:val="Normal"/>
    <w:link w:val="Header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71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719D6"/>
    <w:rPr>
      <w:noProof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C3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36B6"/>
    <w:rPr>
      <w:rFonts w:ascii="Tahoma" w:hAnsi="Tahoma" w:cs="Tahoma"/>
      <w:noProof/>
      <w:sz w:val="16"/>
      <w:szCs w:val="16"/>
      <w:lang w:eastAsia="en-US"/>
    </w:rPr>
  </w:style>
  <w:style w:type="table" w:styleId="TableGrid">
    <w:name w:val="Table Grid"/>
    <w:basedOn w:val="TableNormal"/>
    <w:uiPriority w:val="99"/>
    <w:locked/>
    <w:rsid w:val="00D64D6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57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79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7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443</Words>
  <Characters>2527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pc</dc:creator>
  <cp:keywords>www.sorubak.com</cp:keywords>
  <dc:description/>
  <cp:lastModifiedBy>edanur</cp:lastModifiedBy>
  <cp:revision>5</cp:revision>
  <dcterms:created xsi:type="dcterms:W3CDTF">2016-10-22T14:15:00Z</dcterms:created>
  <dcterms:modified xsi:type="dcterms:W3CDTF">2016-10-23T10:44:00Z</dcterms:modified>
  <cp:category>www.sorubak.com</cp:category>
</cp:coreProperties>
</file>