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FF" w:rsidRDefault="006A4DFF">
      <w:pPr>
        <w:rPr>
          <w:noProof/>
        </w:rPr>
      </w:pPr>
      <w:r w:rsidRPr="0040707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61pt;height:666pt;visibility:visible">
            <v:imagedata r:id="rId4" o:title=""/>
          </v:shape>
        </w:pict>
      </w:r>
    </w:p>
    <w:p w:rsidR="006A4DFF" w:rsidRDefault="006A4DFF">
      <w:hyperlink r:id="rId5" w:history="1">
        <w:r w:rsidRPr="00FC64EC">
          <w:rPr>
            <w:rStyle w:val="Hyperlink"/>
          </w:rPr>
          <w:t>www.sorubak.com</w:t>
        </w:r>
      </w:hyperlink>
      <w:r>
        <w:t xml:space="preserve"> </w:t>
      </w:r>
    </w:p>
    <w:sectPr w:rsidR="006A4DFF" w:rsidSect="00967E4A">
      <w:pgSz w:w="11906" w:h="16838"/>
      <w:pgMar w:top="1417" w:right="991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7E4A"/>
    <w:rsid w:val="001467B1"/>
    <w:rsid w:val="0040707A"/>
    <w:rsid w:val="006763A6"/>
    <w:rsid w:val="006907C5"/>
    <w:rsid w:val="006A4DFF"/>
    <w:rsid w:val="00882CE3"/>
    <w:rsid w:val="00967E4A"/>
    <w:rsid w:val="00C607C6"/>
    <w:rsid w:val="00FC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C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7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7E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467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</Words>
  <Characters>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>www.sorubak.com</cp:keywords>
  <dc:description/>
  <cp:lastModifiedBy>edanur</cp:lastModifiedBy>
  <cp:revision>3</cp:revision>
  <dcterms:created xsi:type="dcterms:W3CDTF">2016-09-22T14:38:00Z</dcterms:created>
  <dcterms:modified xsi:type="dcterms:W3CDTF">2016-09-24T20:44:00Z</dcterms:modified>
  <cp:category>www.sorubak.com</cp:category>
  <cp:contentStatus>www.sorubak.com</cp:contentStatus>
</cp:coreProperties>
</file>