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DF8" w:rsidRDefault="00C86DF8" w:rsidP="00F06582">
      <w:p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</w:p>
    <w:p w:rsidR="00C86DF8" w:rsidRPr="00913AEC" w:rsidRDefault="00C86DF8" w:rsidP="00913AEC">
      <w:pPr>
        <w:jc w:val="center"/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i/>
          <w:iCs/>
          <w:lang w:eastAsia="tr-TR"/>
        </w:rPr>
        <w:t xml:space="preserve">2016-2017 </w:t>
      </w:r>
      <w:r w:rsidRPr="00913AEC">
        <w:rPr>
          <w:rFonts w:ascii="Comic Sans MS" w:hAnsi="Comic Sans MS" w:cs="Comic Sans MS"/>
          <w:b/>
          <w:bCs/>
          <w:i/>
          <w:iCs/>
          <w:lang w:eastAsia="tr-TR"/>
        </w:rPr>
        <w:t xml:space="preserve"> EĞİTİM ÖĞRETİM YILI </w:t>
      </w:r>
      <w:r>
        <w:rPr>
          <w:rFonts w:ascii="Comic Sans MS" w:hAnsi="Comic Sans MS" w:cs="Comic Sans MS"/>
          <w:b/>
          <w:bCs/>
          <w:i/>
          <w:iCs/>
          <w:lang w:eastAsia="tr-TR"/>
        </w:rPr>
        <w:t>GÜNEŞ</w:t>
      </w:r>
      <w:r w:rsidRPr="00913AEC">
        <w:rPr>
          <w:rFonts w:ascii="Comic Sans MS" w:hAnsi="Comic Sans MS" w:cs="Comic Sans MS"/>
          <w:b/>
          <w:bCs/>
          <w:i/>
          <w:iCs/>
          <w:lang w:eastAsia="tr-TR"/>
        </w:rPr>
        <w:t xml:space="preserve"> İLKOKULU </w:t>
      </w:r>
      <w:r w:rsidRPr="00913AEC">
        <w:rPr>
          <w:rFonts w:ascii="Comic Sans MS" w:hAnsi="Comic Sans MS" w:cs="Comic Sans MS"/>
          <w:b/>
          <w:bCs/>
          <w:i/>
          <w:iCs/>
          <w:color w:val="000000"/>
        </w:rPr>
        <w:t>İNSAN HAKLARI, YURTTAŞLIK VE DEMOKRASİ</w:t>
      </w:r>
      <w:r w:rsidRPr="00913AEC">
        <w:rPr>
          <w:rFonts w:ascii="Comic Sans MS" w:hAnsi="Comic Sans MS" w:cs="Comic Sans MS"/>
          <w:b/>
          <w:bCs/>
          <w:i/>
          <w:iCs/>
          <w:lang w:eastAsia="tr-TR"/>
        </w:rPr>
        <w:t xml:space="preserve"> DERSİ </w:t>
      </w:r>
      <w:r>
        <w:rPr>
          <w:rFonts w:ascii="Comic Sans MS" w:hAnsi="Comic Sans MS" w:cs="Comic Sans MS"/>
          <w:b/>
          <w:bCs/>
          <w:i/>
          <w:iCs/>
          <w:lang w:eastAsia="tr-TR"/>
        </w:rPr>
        <w:t>4. SINIF</w:t>
      </w:r>
      <w:r w:rsidRPr="00913AEC">
        <w:rPr>
          <w:rFonts w:ascii="Comic Sans MS" w:hAnsi="Comic Sans MS" w:cs="Comic Sans MS"/>
          <w:b/>
          <w:bCs/>
          <w:i/>
          <w:iCs/>
          <w:lang w:eastAsia="tr-TR"/>
        </w:rPr>
        <w:t xml:space="preserve"> 1. DÖNEM 1.YAZILSI</w:t>
      </w:r>
    </w:p>
    <w:p w:rsidR="00C86DF8" w:rsidRDefault="00C86DF8" w:rsidP="00913AEC">
      <w:p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ADI SOYADI…………………………………………</w:t>
      </w:r>
    </w:p>
    <w:p w:rsidR="00C86DF8" w:rsidRDefault="00C86DF8" w:rsidP="00913AEC">
      <w:p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NO:…………PUANI:……….</w:t>
      </w:r>
      <w: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,</w:t>
      </w:r>
    </w:p>
    <w:p w:rsidR="00C86DF8" w:rsidRDefault="00C86DF8" w:rsidP="00371862">
      <w:p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1.İnsanı insan yapan değerler nelerdir? </w:t>
      </w: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>(</w:t>
      </w:r>
      <w:r w:rsidRPr="00C1656B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15Puan)</w:t>
      </w:r>
    </w:p>
    <w:p w:rsidR="00C86DF8" w:rsidRDefault="00C86DF8" w:rsidP="00C1656B">
      <w:p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………………………………………………………………………………………………………………………………………………………………….</w:t>
      </w:r>
    </w:p>
    <w:p w:rsidR="00C86DF8" w:rsidRDefault="00C86DF8" w:rsidP="00C1656B">
      <w:p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………………………………………………………………………………………………………………………………………………………………….</w:t>
      </w:r>
    </w:p>
    <w:p w:rsidR="00C86DF8" w:rsidRPr="00C1656B" w:rsidRDefault="00C86DF8" w:rsidP="00C1656B">
      <w:p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………………………………………………………………………………………………………………………………………………………………….</w:t>
      </w:r>
    </w:p>
    <w:p w:rsidR="00C86DF8" w:rsidRPr="00DE0C51" w:rsidRDefault="00C86DF8" w:rsidP="00C1656B">
      <w:pPr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2.İnsanların temel haklarından üç tanesini yazınız.</w:t>
      </w: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>(15Puan)</w:t>
      </w:r>
    </w:p>
    <w:p w:rsidR="00C86DF8" w:rsidRPr="00DE0C51" w:rsidRDefault="00C86DF8" w:rsidP="00841887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</w:t>
      </w:r>
    </w:p>
    <w:p w:rsidR="00C86DF8" w:rsidRPr="00DE0C51" w:rsidRDefault="00C86DF8" w:rsidP="00841887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………………………………………………………………………………………………………………………………….</w:t>
      </w:r>
    </w:p>
    <w:p w:rsidR="00C86DF8" w:rsidRPr="00DE0C51" w:rsidRDefault="00C86DF8" w:rsidP="00841887">
      <w:pPr>
        <w:pStyle w:val="ListParagraph"/>
        <w:numPr>
          <w:ilvl w:val="0"/>
          <w:numId w:val="1"/>
        </w:num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</w:t>
      </w:r>
    </w:p>
    <w:p w:rsidR="00C86DF8" w:rsidRPr="00060858" w:rsidRDefault="00C86DF8" w:rsidP="001358B9">
      <w:pPr>
        <w:tabs>
          <w:tab w:val="left" w:pos="9329"/>
        </w:tabs>
        <w:spacing w:after="0" w:line="240" w:lineRule="auto"/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3.Çocuk haklarından beş tanesini yazınız.</w:t>
      </w: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>(</w:t>
      </w:r>
      <w:r w:rsidRPr="00060858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20 Puan)</w:t>
      </w:r>
    </w:p>
    <w:p w:rsidR="00C86DF8" w:rsidRPr="00DE0C51" w:rsidRDefault="00C86DF8" w:rsidP="00841887">
      <w:p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  1. ……………………………………………………………………………………………………………………………………………….</w:t>
      </w:r>
    </w:p>
    <w:p w:rsidR="00C86DF8" w:rsidRPr="00DE0C51" w:rsidRDefault="00C86DF8" w:rsidP="00841887">
      <w:p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  2. ……………………………………………………………………………………………………………………………………………………</w:t>
      </w:r>
    </w:p>
    <w:p w:rsidR="00C86DF8" w:rsidRPr="00DE0C51" w:rsidRDefault="00C86DF8" w:rsidP="00841887">
      <w:p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  3. …………………………………………………………………………………………………………………………………………………….</w:t>
      </w:r>
    </w:p>
    <w:p w:rsidR="00C86DF8" w:rsidRPr="00DE0C51" w:rsidRDefault="00C86DF8" w:rsidP="00841887">
      <w:p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  4. …………………………………………………………………………………………………………………………………………………….</w:t>
      </w:r>
    </w:p>
    <w:p w:rsidR="00C86DF8" w:rsidRPr="00DE0C51" w:rsidRDefault="00C86DF8" w:rsidP="00841887">
      <w:p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  5. …………………………………………………………………………………………………………………………………………………………</w:t>
      </w:r>
    </w:p>
    <w:p w:rsidR="00C86DF8" w:rsidRPr="00DE0C51" w:rsidRDefault="00C86DF8" w:rsidP="00371862">
      <w:pPr>
        <w:rPr>
          <w:rFonts w:ascii="Comic Sans MS" w:hAnsi="Comic Sans MS" w:cs="Comic Sans MS"/>
          <w:i/>
          <w:iCs/>
          <w:sz w:val="24"/>
          <w:szCs w:val="24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4.İnsanı diğer canlılardan ayırt eden en temel özelliği sizce nedir? (7x5=35 Puan)</w:t>
      </w:r>
    </w:p>
    <w:p w:rsidR="00C86DF8" w:rsidRPr="00DE0C51" w:rsidRDefault="00C86DF8" w:rsidP="00371862">
      <w:pPr>
        <w:rPr>
          <w:rFonts w:ascii="Comic Sans MS" w:hAnsi="Comic Sans MS" w:cs="Comic Sans MS"/>
          <w:i/>
          <w:iCs/>
          <w:sz w:val="24"/>
          <w:szCs w:val="24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A.</w:t>
      </w: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Su İhtiyacı                     B. Yaşlanmak          </w:t>
      </w:r>
    </w:p>
    <w:p w:rsidR="00C86DF8" w:rsidRPr="00DE0C51" w:rsidRDefault="00C86DF8" w:rsidP="00371862">
      <w:pPr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C. Dinlenmek                    D. Akıl ve vicdan sahibi olmak</w:t>
      </w:r>
    </w:p>
    <w:p w:rsidR="00C86DF8" w:rsidRPr="00DE0C51" w:rsidRDefault="00C86DF8" w:rsidP="00B5325E">
      <w:pPr>
        <w:rPr>
          <w:rFonts w:ascii="Comic Sans MS" w:hAnsi="Comic Sans MS" w:cs="Comic Sans MS"/>
          <w:i/>
          <w:iCs/>
          <w:sz w:val="24"/>
          <w:szCs w:val="24"/>
        </w:rPr>
      </w:pP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>5.</w:t>
      </w: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İnsan aşağıda verilenlerden hangilerini </w:t>
      </w:r>
      <w:hyperlink r:id="rId7" w:history="1">
        <w:r w:rsidRPr="008672AC">
          <w:rPr>
            <w:rStyle w:val="Hyperlink"/>
            <w:rFonts w:ascii="Comic Sans MS" w:hAnsi="Comic Sans MS" w:cs="Comic Sans MS"/>
            <w:b/>
            <w:bCs/>
            <w:i/>
            <w:iCs/>
            <w:color w:val="000000"/>
            <w:sz w:val="24"/>
            <w:szCs w:val="24"/>
            <w:lang w:eastAsia="tr-TR"/>
          </w:rPr>
          <w:t>akıl</w:t>
        </w:r>
      </w:hyperlink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sayesinde yapabilir,bulabilir?</w:t>
      </w:r>
    </w:p>
    <w:p w:rsidR="00C86DF8" w:rsidRPr="00DE0C51" w:rsidRDefault="00C86DF8" w:rsidP="00371862">
      <w:pPr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>A.    Soluk alıp verme                        B. Soğuk havada titremek</w:t>
      </w:r>
    </w:p>
    <w:p w:rsidR="00C86DF8" w:rsidRPr="00DE0C51" w:rsidRDefault="00C86DF8" w:rsidP="00371862">
      <w:pPr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>C.   Sıcakta terleme                            D.  Doğru ile yanlışı ayırt eder</w:t>
      </w:r>
    </w:p>
    <w:p w:rsidR="00C86DF8" w:rsidRDefault="00C86DF8" w:rsidP="00521D8A">
      <w:pPr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6.İnsanları diğer canlılardan ayıran en temel özelliklerden biride vicdan (acıma) duygusuna sahip olmaktır.”</w:t>
      </w: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Buna göre ;akıllı olan ama </w:t>
      </w: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  <w:lang w:eastAsia="tr-TR"/>
        </w:rPr>
        <w:t>vicdanı (acıması) olmayan</w:t>
      </w: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bir kişi (birey) hangisini daha çok yapar?</w:t>
      </w:r>
    </w:p>
    <w:p w:rsidR="00C86DF8" w:rsidRPr="0020089F" w:rsidRDefault="00C86DF8" w:rsidP="00521D8A">
      <w:pPr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>A. İnsanların yararına çalışır</w:t>
      </w: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ab/>
        <w:t xml:space="preserve">                      B. Yaşlılara ve engellilere yardım eder.</w:t>
      </w: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ab/>
        <w:t xml:space="preserve">          C. Fakir ve kimsesizlere yardım eder.</w:t>
      </w: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ab/>
        <w:t xml:space="preserve">            D. Çıkarı için yalan söyler</w:t>
      </w:r>
    </w:p>
    <w:p w:rsidR="00C86DF8" w:rsidRPr="00DE0C51" w:rsidRDefault="00C86DF8" w:rsidP="00521D8A">
      <w:pPr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</w:p>
    <w:p w:rsidR="00C86DF8" w:rsidRPr="00DE0C51" w:rsidRDefault="00C86DF8" w:rsidP="00521D8A">
      <w:pPr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7.Vicdanın da sesini dinleyerek aklımızı nerde kullanırsak iyi ve doğru davranış olur?</w:t>
      </w:r>
    </w:p>
    <w:p w:rsidR="00C86DF8" w:rsidRPr="00DE0C51" w:rsidRDefault="00C86DF8" w:rsidP="00521D8A">
      <w:pPr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      A.   nefret-zararlı  B. çirkin-yanlış-  C. zulüm-düşmanlık    D. adalet-kardeşlik</w:t>
      </w:r>
    </w:p>
    <w:p w:rsidR="00C86DF8" w:rsidRPr="00DE0C51" w:rsidRDefault="00C86DF8" w:rsidP="00521D8A">
      <w:pPr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8.Vicdanın da sesini dinleyerek aklımızı nerde kullanırsak kötü ve yanlış davranış olur?</w:t>
      </w:r>
    </w:p>
    <w:p w:rsidR="00C86DF8" w:rsidRPr="00DE0C51" w:rsidRDefault="00C86DF8" w:rsidP="00521D8A">
      <w:pPr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       A. sevgi-faydalı-       B. güzel-doğru       C.  nefret-zararlı        D .değerli-adalet</w:t>
      </w:r>
    </w:p>
    <w:p w:rsidR="00C86DF8" w:rsidRPr="00DE0C51" w:rsidRDefault="00C86DF8" w:rsidP="00521D8A">
      <w:pPr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  <w:r w:rsidRPr="00DE0C51">
        <w:rPr>
          <w:b/>
          <w:bCs/>
          <w:i/>
          <w:iCs/>
          <w:sz w:val="28"/>
          <w:szCs w:val="28"/>
          <w:lang w:eastAsia="tr-TR"/>
        </w:rPr>
        <w:t>9</w:t>
      </w:r>
      <w:r w:rsidRPr="00DE0C51">
        <w:rPr>
          <w:b/>
          <w:bCs/>
          <w:i/>
          <w:iCs/>
          <w:sz w:val="24"/>
          <w:szCs w:val="24"/>
          <w:lang w:eastAsia="tr-TR"/>
        </w:rPr>
        <w:t xml:space="preserve">. </w:t>
      </w: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İnsanın iki temel duygusu vardır. İnsan aklı ile  iyi- kötü ayrımını yaparak :</w:t>
      </w:r>
      <w:r w:rsidRPr="00DE0C51">
        <w:rPr>
          <w:rFonts w:ascii="Comic Sans MS" w:hAnsi="Comic Sans MS" w:cs="Comic Sans MS"/>
          <w:i/>
          <w:iCs/>
          <w:color w:val="000000"/>
          <w:lang w:eastAsia="tr-TR"/>
        </w:rPr>
        <w:t xml:space="preserve">  SEVGİYE: Ulaşıp mutlu olmak, sevinmek, gülmek ister. Buna göre Akıl ve vicdanı ile aşağıdakilerden hangisini yapmamalıdır?</w:t>
      </w:r>
    </w:p>
    <w:p w:rsidR="00C86DF8" w:rsidRPr="00DE0C51" w:rsidRDefault="00C86DF8" w:rsidP="00E62E80">
      <w:pPr>
        <w:spacing w:after="0" w:line="240" w:lineRule="auto"/>
        <w:rPr>
          <w:rFonts w:ascii="Comic Sans MS" w:hAnsi="Comic Sans MS" w:cs="Comic Sans MS"/>
          <w:i/>
          <w:iCs/>
          <w:color w:val="000000"/>
          <w:lang w:eastAsia="tr-TR"/>
        </w:rPr>
      </w:pP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 A. </w:t>
      </w:r>
      <w:r w:rsidRPr="00DE0C51">
        <w:rPr>
          <w:rFonts w:ascii="Comic Sans MS" w:hAnsi="Comic Sans MS" w:cs="Comic Sans MS"/>
          <w:i/>
          <w:iCs/>
          <w:color w:val="000000"/>
          <w:lang w:eastAsia="tr-TR"/>
        </w:rPr>
        <w:t>İyi</w:t>
      </w: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işler       B. </w:t>
      </w:r>
      <w:r w:rsidRPr="00DE0C51">
        <w:rPr>
          <w:rFonts w:ascii="Comic Sans MS" w:hAnsi="Comic Sans MS" w:cs="Comic Sans MS"/>
          <w:i/>
          <w:iCs/>
          <w:color w:val="000000"/>
          <w:lang w:eastAsia="tr-TR"/>
        </w:rPr>
        <w:t xml:space="preserve">Güzel </w:t>
      </w: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davranışlar        C.   </w:t>
      </w:r>
      <w:r w:rsidRPr="00DE0C51">
        <w:rPr>
          <w:rFonts w:ascii="Comic Sans MS" w:hAnsi="Comic Sans MS" w:cs="Comic Sans MS"/>
          <w:i/>
          <w:iCs/>
          <w:color w:val="000000"/>
          <w:lang w:eastAsia="tr-TR"/>
        </w:rPr>
        <w:t>Faydalı işler</w:t>
      </w: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D.</w:t>
      </w:r>
      <w:r w:rsidRPr="00DE0C51">
        <w:rPr>
          <w:rFonts w:ascii="Comic Sans MS" w:hAnsi="Comic Sans MS" w:cs="Comic Sans MS"/>
          <w:i/>
          <w:iCs/>
          <w:color w:val="000000"/>
          <w:lang w:eastAsia="tr-TR"/>
        </w:rPr>
        <w:t>Kötü  işler</w:t>
      </w:r>
    </w:p>
    <w:p w:rsidR="00C86DF8" w:rsidRPr="00DE0C51" w:rsidRDefault="00C86DF8" w:rsidP="00E62E80">
      <w:pPr>
        <w:spacing w:after="0" w:line="240" w:lineRule="auto"/>
        <w:rPr>
          <w:i/>
          <w:iCs/>
          <w:color w:val="000000"/>
          <w:lang w:eastAsia="tr-TR"/>
        </w:rPr>
      </w:pPr>
    </w:p>
    <w:p w:rsidR="00C86DF8" w:rsidRPr="00FB447B" w:rsidRDefault="00C86DF8" w:rsidP="00FB447B">
      <w:pPr>
        <w:tabs>
          <w:tab w:val="left" w:pos="980"/>
        </w:tabs>
        <w:spacing w:after="0" w:line="240" w:lineRule="auto"/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  <w:r w:rsidRPr="00DE0C51">
        <w:rPr>
          <w:b/>
          <w:bCs/>
          <w:i/>
          <w:iCs/>
          <w:sz w:val="24"/>
          <w:szCs w:val="24"/>
          <w:lang w:eastAsia="tr-TR"/>
        </w:rPr>
        <w:t>10.</w:t>
      </w:r>
      <w:r w:rsidRPr="00FB447B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Kötüdenkaynaklanan</w:t>
      </w:r>
      <w:r w:rsidRPr="00FB447B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(çirkin-yanlış-zararlı-değersiz olan) </w:t>
      </w:r>
      <w:r w:rsidRPr="00FB447B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NEFRETEgiden </w:t>
      </w: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,insani değer olmayanlarhangi seçenektedir?</w:t>
      </w:r>
    </w:p>
    <w:p w:rsidR="00C86DF8" w:rsidRPr="00DE0C51" w:rsidRDefault="00C86DF8" w:rsidP="00E62E80">
      <w:pPr>
        <w:spacing w:after="0" w:line="240" w:lineRule="auto"/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</w:p>
    <w:p w:rsidR="00C86DF8" w:rsidRPr="00DE0C51" w:rsidRDefault="00C86DF8" w:rsidP="00E62E80">
      <w:pPr>
        <w:spacing w:after="0" w:line="240" w:lineRule="auto"/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  A. Sevgi- Saygı   B. Nefret-Ayrımcılık C. özgürlük-Barış    D. Yardımlaşma-Hoş görü</w:t>
      </w:r>
    </w:p>
    <w:p w:rsidR="00C86DF8" w:rsidRPr="00DE0C51" w:rsidRDefault="00C86DF8" w:rsidP="00E62E80">
      <w:pPr>
        <w:spacing w:after="0" w:line="240" w:lineRule="auto"/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</w:p>
    <w:p w:rsidR="00C86DF8" w:rsidRPr="00DE0C51" w:rsidRDefault="00C86DF8" w:rsidP="00E62E80">
      <w:pPr>
        <w:spacing w:after="0" w:line="240" w:lineRule="auto"/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>11</w:t>
      </w: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>.”</w:t>
      </w: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  <w:lang w:eastAsia="tr-TR"/>
        </w:rPr>
        <w:t>İnsan akıl ve vicdan sahibi olan bir canlı</w:t>
      </w: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  <w:t xml:space="preserve"> varlık olduğu için yaptığı hareketlerden, eylemlerden </w:t>
      </w: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  <w:lang w:eastAsia="tr-TR"/>
        </w:rPr>
        <w:t>sorumludur</w:t>
      </w: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>. Çünkü aklı vardır, akıl sayesinde iyi-kötü ayrımı yapabilme yetisi(kabiliyeti) vardır.</w:t>
      </w:r>
    </w:p>
    <w:p w:rsidR="00C86DF8" w:rsidRPr="00DE0C51" w:rsidRDefault="00C86DF8" w:rsidP="00E62E80">
      <w:pPr>
        <w:tabs>
          <w:tab w:val="left" w:pos="9329"/>
        </w:tabs>
        <w:spacing w:after="0" w:line="240" w:lineRule="auto"/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  <w:lang w:eastAsia="tr-TR"/>
        </w:rPr>
      </w:pP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 xml:space="preserve">Örneğin: bebekler, aklı sahibi olmayan(deliler)ve hayvanlar akılları olmadığı için yaptıkları iyi-kötü şeylerden  </w:t>
      </w:r>
      <w:r w:rsidRPr="00DE0C51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  <w:lang w:eastAsia="tr-TR"/>
        </w:rPr>
        <w:t>dolayı sorumlu değillerdir.</w:t>
      </w:r>
    </w:p>
    <w:p w:rsidR="00C86DF8" w:rsidRPr="00060858" w:rsidRDefault="00C86DF8" w:rsidP="00E62E80">
      <w:pPr>
        <w:tabs>
          <w:tab w:val="left" w:pos="9329"/>
        </w:tabs>
        <w:spacing w:after="0" w:line="240" w:lineRule="auto"/>
        <w:rPr>
          <w:rFonts w:ascii="Comic Sans MS" w:hAnsi="Comic Sans MS" w:cs="Comic Sans MS"/>
          <w:b/>
          <w:bCs/>
          <w:i/>
          <w:iCs/>
          <w:sz w:val="28"/>
          <w:szCs w:val="28"/>
          <w:lang w:eastAsia="tr-TR"/>
        </w:rPr>
      </w:pPr>
      <w:r w:rsidRPr="00DE0C51">
        <w:rPr>
          <w:rFonts w:ascii="Comic Sans MS" w:hAnsi="Comic Sans MS" w:cs="Comic Sans MS"/>
          <w:i/>
          <w:iCs/>
          <w:sz w:val="24"/>
          <w:szCs w:val="24"/>
          <w:lang w:eastAsia="tr-TR"/>
        </w:rPr>
        <w:t>Buna göre aşağıda belirtilen durumların hangisinde sorumluluk vardır?Nedeniyle belirtiniz:</w:t>
      </w:r>
      <w:r w:rsidRPr="00060858">
        <w:rPr>
          <w:rFonts w:ascii="Comic Sans MS" w:hAnsi="Comic Sans MS" w:cs="Comic Sans MS"/>
          <w:b/>
          <w:bCs/>
          <w:i/>
          <w:iCs/>
          <w:sz w:val="28"/>
          <w:szCs w:val="28"/>
          <w:lang w:eastAsia="tr-TR"/>
        </w:rPr>
        <w:t>(15 Puan)</w:t>
      </w:r>
    </w:p>
    <w:p w:rsidR="00C86DF8" w:rsidRPr="00DE0C51" w:rsidRDefault="00C86DF8" w:rsidP="00E62E80">
      <w:pPr>
        <w:tabs>
          <w:tab w:val="left" w:pos="9329"/>
        </w:tabs>
        <w:spacing w:after="0" w:line="240" w:lineRule="auto"/>
        <w:rPr>
          <w:rFonts w:ascii="Comic Sans MS" w:hAnsi="Comic Sans MS" w:cs="Comic Sans MS"/>
          <w:b/>
          <w:bCs/>
          <w:i/>
          <w:iCs/>
          <w:sz w:val="24"/>
          <w:szCs w:val="24"/>
          <w:lang w:eastAsia="tr-TR"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02"/>
        <w:gridCol w:w="1560"/>
        <w:gridCol w:w="1842"/>
        <w:gridCol w:w="3402"/>
      </w:tblGrid>
      <w:tr w:rsidR="00C86DF8" w:rsidRPr="00A309E4">
        <w:tc>
          <w:tcPr>
            <w:tcW w:w="3402" w:type="dxa"/>
          </w:tcPr>
          <w:p w:rsidR="00C86DF8" w:rsidRPr="00DE0C51" w:rsidRDefault="00C86DF8" w:rsidP="00E62E8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</w:pPr>
            <w:r w:rsidRPr="00DE0C5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  <w:t>Yapılan eylem,hareket</w:t>
            </w:r>
          </w:p>
        </w:tc>
        <w:tc>
          <w:tcPr>
            <w:tcW w:w="1560" w:type="dxa"/>
          </w:tcPr>
          <w:p w:rsidR="00C86DF8" w:rsidRPr="00DE0C51" w:rsidRDefault="00C86DF8" w:rsidP="00E62E80">
            <w:pPr>
              <w:spacing w:after="0" w:line="240" w:lineRule="auto"/>
              <w:jc w:val="center"/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</w:pPr>
            <w:r w:rsidRPr="00DE0C51"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  <w:t>Sorumluluk vardır</w:t>
            </w:r>
          </w:p>
        </w:tc>
        <w:tc>
          <w:tcPr>
            <w:tcW w:w="1842" w:type="dxa"/>
          </w:tcPr>
          <w:p w:rsidR="00C86DF8" w:rsidRPr="00DE0C51" w:rsidRDefault="00C86DF8" w:rsidP="00E62E80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</w:pPr>
            <w:r w:rsidRPr="00DE0C5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  <w:t>Sorumluluk yoktur</w:t>
            </w:r>
          </w:p>
        </w:tc>
        <w:tc>
          <w:tcPr>
            <w:tcW w:w="3402" w:type="dxa"/>
          </w:tcPr>
          <w:p w:rsidR="00C86DF8" w:rsidRPr="00DE0C51" w:rsidRDefault="00C86DF8" w:rsidP="00E62E8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</w:pPr>
            <w:r w:rsidRPr="00DE0C5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  <w:t xml:space="preserve">Nedeni </w:t>
            </w:r>
          </w:p>
        </w:tc>
      </w:tr>
      <w:tr w:rsidR="00C86DF8" w:rsidRPr="00A309E4">
        <w:tc>
          <w:tcPr>
            <w:tcW w:w="3402" w:type="dxa"/>
          </w:tcPr>
          <w:p w:rsidR="00C86DF8" w:rsidRPr="00DE0C51" w:rsidRDefault="00C86DF8" w:rsidP="00E62E80">
            <w:pPr>
              <w:spacing w:after="0" w:line="240" w:lineRule="auto"/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</w:pPr>
            <w:r w:rsidRPr="00DE0C51"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  <w:t>Kedinin kasaptaki ciğeri yemesi</w:t>
            </w:r>
          </w:p>
          <w:p w:rsidR="00C86DF8" w:rsidRPr="00DE0C51" w:rsidRDefault="00C86DF8" w:rsidP="00E62E80">
            <w:pPr>
              <w:spacing w:after="0" w:line="240" w:lineRule="auto"/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</w:pPr>
          </w:p>
        </w:tc>
        <w:tc>
          <w:tcPr>
            <w:tcW w:w="1560" w:type="dxa"/>
          </w:tcPr>
          <w:p w:rsidR="00C86DF8" w:rsidRPr="00DE0C51" w:rsidRDefault="00C86DF8" w:rsidP="00E62E80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</w:pPr>
          </w:p>
        </w:tc>
        <w:tc>
          <w:tcPr>
            <w:tcW w:w="1842" w:type="dxa"/>
          </w:tcPr>
          <w:p w:rsidR="00C86DF8" w:rsidRPr="00DE0C51" w:rsidRDefault="00C86DF8" w:rsidP="00E62E80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</w:pPr>
            <w:r w:rsidRPr="00DE0C51"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  <w:t>x</w:t>
            </w:r>
          </w:p>
        </w:tc>
        <w:tc>
          <w:tcPr>
            <w:tcW w:w="3402" w:type="dxa"/>
          </w:tcPr>
          <w:p w:rsidR="00C86DF8" w:rsidRPr="00DE0C51" w:rsidRDefault="00C86DF8" w:rsidP="00E62E80">
            <w:pPr>
              <w:spacing w:after="0" w:line="240" w:lineRule="auto"/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</w:pPr>
            <w:r w:rsidRPr="00DE0C51"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  <w:t>Çünkü: kedinin aklı ve vicdanı yoktur.</w:t>
            </w:r>
          </w:p>
        </w:tc>
      </w:tr>
      <w:tr w:rsidR="00C86DF8" w:rsidRPr="00A309E4">
        <w:tc>
          <w:tcPr>
            <w:tcW w:w="3402" w:type="dxa"/>
          </w:tcPr>
          <w:p w:rsidR="00C86DF8" w:rsidRPr="00DE0C51" w:rsidRDefault="00C86DF8" w:rsidP="00E62E80">
            <w:pPr>
              <w:spacing w:after="0" w:line="240" w:lineRule="auto"/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</w:pPr>
            <w:r w:rsidRPr="00DE0C51"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  <w:t>Zengin bir adamın fakirlere yardım etmemesi</w:t>
            </w:r>
          </w:p>
        </w:tc>
        <w:tc>
          <w:tcPr>
            <w:tcW w:w="1560" w:type="dxa"/>
          </w:tcPr>
          <w:p w:rsidR="00C86DF8" w:rsidRPr="00DE0C51" w:rsidRDefault="00C86DF8" w:rsidP="00E62E80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</w:pPr>
          </w:p>
        </w:tc>
        <w:tc>
          <w:tcPr>
            <w:tcW w:w="1842" w:type="dxa"/>
          </w:tcPr>
          <w:p w:rsidR="00C86DF8" w:rsidRPr="00DE0C51" w:rsidRDefault="00C86DF8" w:rsidP="00E62E80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</w:pPr>
          </w:p>
        </w:tc>
        <w:tc>
          <w:tcPr>
            <w:tcW w:w="3402" w:type="dxa"/>
          </w:tcPr>
          <w:p w:rsidR="00C86DF8" w:rsidRPr="00DE0C51" w:rsidRDefault="00C86DF8" w:rsidP="00E62E80">
            <w:pPr>
              <w:spacing w:after="0" w:line="240" w:lineRule="auto"/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</w:pPr>
            <w:bookmarkStart w:id="0" w:name="_GoBack"/>
            <w:bookmarkEnd w:id="0"/>
          </w:p>
        </w:tc>
      </w:tr>
      <w:tr w:rsidR="00C86DF8" w:rsidRPr="00A309E4">
        <w:tc>
          <w:tcPr>
            <w:tcW w:w="3402" w:type="dxa"/>
          </w:tcPr>
          <w:p w:rsidR="00C86DF8" w:rsidRPr="00DE0C51" w:rsidRDefault="00C86DF8" w:rsidP="00E62E80">
            <w:pPr>
              <w:spacing w:after="0" w:line="240" w:lineRule="auto"/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</w:pPr>
            <w:r w:rsidRPr="00DE0C51"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  <w:t>Bebeğin televizyonu kırması</w:t>
            </w:r>
          </w:p>
          <w:p w:rsidR="00C86DF8" w:rsidRPr="00DE0C51" w:rsidRDefault="00C86DF8" w:rsidP="00E62E80">
            <w:pPr>
              <w:spacing w:after="0" w:line="240" w:lineRule="auto"/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</w:pPr>
          </w:p>
        </w:tc>
        <w:tc>
          <w:tcPr>
            <w:tcW w:w="1560" w:type="dxa"/>
          </w:tcPr>
          <w:p w:rsidR="00C86DF8" w:rsidRPr="00DE0C51" w:rsidRDefault="00C86DF8" w:rsidP="00E62E80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</w:pPr>
          </w:p>
        </w:tc>
        <w:tc>
          <w:tcPr>
            <w:tcW w:w="1842" w:type="dxa"/>
          </w:tcPr>
          <w:p w:rsidR="00C86DF8" w:rsidRPr="00DE0C51" w:rsidRDefault="00C86DF8" w:rsidP="00E62E80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</w:pPr>
          </w:p>
        </w:tc>
        <w:tc>
          <w:tcPr>
            <w:tcW w:w="3402" w:type="dxa"/>
          </w:tcPr>
          <w:p w:rsidR="00C86DF8" w:rsidRPr="00DE0C51" w:rsidRDefault="00C86DF8" w:rsidP="00E62E80">
            <w:pPr>
              <w:spacing w:after="0" w:line="240" w:lineRule="auto"/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</w:pPr>
          </w:p>
        </w:tc>
      </w:tr>
      <w:tr w:rsidR="00C86DF8" w:rsidRPr="00A309E4">
        <w:tc>
          <w:tcPr>
            <w:tcW w:w="3402" w:type="dxa"/>
          </w:tcPr>
          <w:p w:rsidR="00C86DF8" w:rsidRPr="00DE0C51" w:rsidRDefault="00C86DF8" w:rsidP="00E62E80">
            <w:pPr>
              <w:spacing w:after="0" w:line="240" w:lineRule="auto"/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</w:pPr>
            <w:r w:rsidRPr="00DE0C51"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  <w:t>Deli bir insanın gece komşuları rahatsız etmesi</w:t>
            </w:r>
          </w:p>
        </w:tc>
        <w:tc>
          <w:tcPr>
            <w:tcW w:w="1560" w:type="dxa"/>
          </w:tcPr>
          <w:p w:rsidR="00C86DF8" w:rsidRPr="00DE0C51" w:rsidRDefault="00C86DF8" w:rsidP="00E62E80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</w:pPr>
          </w:p>
        </w:tc>
        <w:tc>
          <w:tcPr>
            <w:tcW w:w="1842" w:type="dxa"/>
          </w:tcPr>
          <w:p w:rsidR="00C86DF8" w:rsidRPr="00DE0C51" w:rsidRDefault="00C86DF8" w:rsidP="00E62E80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</w:pPr>
          </w:p>
        </w:tc>
        <w:tc>
          <w:tcPr>
            <w:tcW w:w="3402" w:type="dxa"/>
          </w:tcPr>
          <w:p w:rsidR="00C86DF8" w:rsidRPr="00DE0C51" w:rsidRDefault="00C86DF8" w:rsidP="00E62E80">
            <w:pPr>
              <w:spacing w:after="0" w:line="240" w:lineRule="auto"/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</w:pPr>
          </w:p>
        </w:tc>
      </w:tr>
      <w:tr w:rsidR="00C86DF8" w:rsidRPr="00A309E4">
        <w:trPr>
          <w:trHeight w:val="474"/>
        </w:trPr>
        <w:tc>
          <w:tcPr>
            <w:tcW w:w="3402" w:type="dxa"/>
          </w:tcPr>
          <w:p w:rsidR="00C86DF8" w:rsidRPr="00DE0C51" w:rsidRDefault="00C86DF8" w:rsidP="00E62E80">
            <w:pPr>
              <w:spacing w:after="0" w:line="240" w:lineRule="auto"/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</w:pPr>
            <w:r w:rsidRPr="00DE0C51"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  <w:t>Susuz kalmış hayvanlara su vermek</w:t>
            </w:r>
          </w:p>
        </w:tc>
        <w:tc>
          <w:tcPr>
            <w:tcW w:w="1560" w:type="dxa"/>
          </w:tcPr>
          <w:p w:rsidR="00C86DF8" w:rsidRPr="00DE0C51" w:rsidRDefault="00C86DF8" w:rsidP="00E62E80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</w:pPr>
          </w:p>
        </w:tc>
        <w:tc>
          <w:tcPr>
            <w:tcW w:w="1842" w:type="dxa"/>
          </w:tcPr>
          <w:p w:rsidR="00C86DF8" w:rsidRPr="00DE0C51" w:rsidRDefault="00C86DF8" w:rsidP="00E62E80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  <w:u w:val="single"/>
                <w:lang w:eastAsia="tr-TR"/>
              </w:rPr>
            </w:pPr>
          </w:p>
        </w:tc>
        <w:tc>
          <w:tcPr>
            <w:tcW w:w="3402" w:type="dxa"/>
          </w:tcPr>
          <w:p w:rsidR="00C86DF8" w:rsidRPr="00DE0C51" w:rsidRDefault="00C86DF8" w:rsidP="00E62E80">
            <w:pPr>
              <w:spacing w:after="0" w:line="240" w:lineRule="auto"/>
              <w:rPr>
                <w:rFonts w:ascii="Comic Sans MS" w:hAnsi="Comic Sans MS" w:cs="Comic Sans MS"/>
                <w:i/>
                <w:iCs/>
                <w:sz w:val="24"/>
                <w:szCs w:val="24"/>
                <w:lang w:eastAsia="tr-TR"/>
              </w:rPr>
            </w:pPr>
          </w:p>
        </w:tc>
      </w:tr>
    </w:tbl>
    <w:p w:rsidR="00C86DF8" w:rsidRPr="00DE0C51" w:rsidRDefault="00C86DF8" w:rsidP="00B5325E">
      <w:pPr>
        <w:tabs>
          <w:tab w:val="left" w:pos="2265"/>
        </w:tabs>
        <w:rPr>
          <w:rFonts w:ascii="Comic Sans MS" w:hAnsi="Comic Sans MS" w:cs="Comic Sans MS"/>
          <w:i/>
          <w:iCs/>
          <w:sz w:val="24"/>
          <w:szCs w:val="24"/>
          <w:lang w:eastAsia="tr-TR"/>
        </w:rPr>
      </w:pPr>
    </w:p>
    <w:sectPr w:rsidR="00C86DF8" w:rsidRPr="00DE0C51" w:rsidSect="00C1656B">
      <w:pgSz w:w="11906" w:h="16838"/>
      <w:pgMar w:top="142" w:right="849" w:bottom="851" w:left="709" w:header="142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DF8" w:rsidRDefault="00C86DF8" w:rsidP="00F06582">
      <w:pPr>
        <w:spacing w:after="0" w:line="240" w:lineRule="auto"/>
      </w:pPr>
      <w:r>
        <w:separator/>
      </w:r>
    </w:p>
  </w:endnote>
  <w:endnote w:type="continuationSeparator" w:id="1">
    <w:p w:rsidR="00C86DF8" w:rsidRDefault="00C86DF8" w:rsidP="00F06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DF8" w:rsidRDefault="00C86DF8" w:rsidP="00F06582">
      <w:pPr>
        <w:spacing w:after="0" w:line="240" w:lineRule="auto"/>
      </w:pPr>
      <w:r>
        <w:separator/>
      </w:r>
    </w:p>
  </w:footnote>
  <w:footnote w:type="continuationSeparator" w:id="1">
    <w:p w:rsidR="00C86DF8" w:rsidRDefault="00C86DF8" w:rsidP="00F06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A5D65"/>
    <w:multiLevelType w:val="hybridMultilevel"/>
    <w:tmpl w:val="1EACF4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1862"/>
    <w:rsid w:val="000350E0"/>
    <w:rsid w:val="00060858"/>
    <w:rsid w:val="0008055F"/>
    <w:rsid w:val="001358B9"/>
    <w:rsid w:val="001F23DC"/>
    <w:rsid w:val="0020089F"/>
    <w:rsid w:val="00324A24"/>
    <w:rsid w:val="00371862"/>
    <w:rsid w:val="00386729"/>
    <w:rsid w:val="00521D8A"/>
    <w:rsid w:val="00536023"/>
    <w:rsid w:val="0057019B"/>
    <w:rsid w:val="005966DC"/>
    <w:rsid w:val="00751A4E"/>
    <w:rsid w:val="00841887"/>
    <w:rsid w:val="008672AC"/>
    <w:rsid w:val="00892522"/>
    <w:rsid w:val="00901F4B"/>
    <w:rsid w:val="00913AEC"/>
    <w:rsid w:val="00A200CD"/>
    <w:rsid w:val="00A309E4"/>
    <w:rsid w:val="00B5325E"/>
    <w:rsid w:val="00C1656B"/>
    <w:rsid w:val="00C17F99"/>
    <w:rsid w:val="00C86DF8"/>
    <w:rsid w:val="00D163FA"/>
    <w:rsid w:val="00DE0C51"/>
    <w:rsid w:val="00E62E80"/>
    <w:rsid w:val="00F06582"/>
    <w:rsid w:val="00F152F6"/>
    <w:rsid w:val="00F23461"/>
    <w:rsid w:val="00FB447B"/>
    <w:rsid w:val="00FC7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6D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6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06582"/>
  </w:style>
  <w:style w:type="paragraph" w:styleId="Footer">
    <w:name w:val="footer"/>
    <w:basedOn w:val="Normal"/>
    <w:link w:val="FooterChar"/>
    <w:uiPriority w:val="99"/>
    <w:rsid w:val="00F06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06582"/>
  </w:style>
  <w:style w:type="paragraph" w:styleId="ListParagraph">
    <w:name w:val="List Paragraph"/>
    <w:basedOn w:val="Normal"/>
    <w:uiPriority w:val="99"/>
    <w:qFormat/>
    <w:rsid w:val="00841887"/>
    <w:pPr>
      <w:ind w:left="720"/>
    </w:pPr>
  </w:style>
  <w:style w:type="paragraph" w:customStyle="1" w:styleId="Default">
    <w:name w:val="Default"/>
    <w:uiPriority w:val="99"/>
    <w:rsid w:val="00C1656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67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72A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672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ers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516</Words>
  <Characters>2944</Characters>
  <Application>Microsoft Office Outlook</Application>
  <DocSecurity>0</DocSecurity>
  <Lines>0</Lines>
  <Paragraphs>0</Paragraphs>
  <ScaleCrop>false</ScaleCrop>
  <Manager>dersimiz.com</Manager>
  <Company>dersimiz.com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</dc:creator>
  <cp:keywords>sorubak.com</cp:keywords>
  <dc:description>sorubak.com;</dc:description>
  <cp:lastModifiedBy>edanur</cp:lastModifiedBy>
  <cp:revision>5</cp:revision>
  <cp:lastPrinted>2015-10-27T21:28:00Z</cp:lastPrinted>
  <dcterms:created xsi:type="dcterms:W3CDTF">2015-10-27T21:24:00Z</dcterms:created>
  <dcterms:modified xsi:type="dcterms:W3CDTF">2016-11-02T17:27:00Z</dcterms:modified>
  <cp:category>sorubak.com</cp:category>
</cp:coreProperties>
</file>