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FE" w:rsidRDefault="00843BFE" w:rsidP="00D64BEC">
      <w:pPr>
        <w:spacing w:after="60"/>
      </w:pPr>
      <w:r w:rsidRPr="0058420F">
        <w:rPr>
          <w:b/>
        </w:rPr>
        <w:t>Aşağıdaki cümlelerden doğru olanın başına (D) yanlış olanın başına (Y)yazınız.</w:t>
      </w:r>
      <w:r>
        <w:rPr>
          <w:b/>
        </w:rPr>
        <w:t>(10 puan)</w:t>
      </w:r>
    </w:p>
    <w:p w:rsidR="00843BFE" w:rsidRDefault="00843BFE" w:rsidP="00D64BEC">
      <w:pPr>
        <w:spacing w:after="60"/>
        <w:ind w:firstLine="708"/>
      </w:pPr>
      <w:r>
        <w:t>Sevgi, saygı, hoşgörü gibi değerler, hak ve özgürlüklerin doğru kullanımını kolaylaştırır.</w:t>
      </w:r>
    </w:p>
    <w:p w:rsidR="00843BFE" w:rsidRDefault="00843BFE" w:rsidP="00D64BEC">
      <w:pPr>
        <w:spacing w:after="60"/>
        <w:ind w:firstLine="708"/>
      </w:pPr>
      <w:r>
        <w:t>İnsanların sadece kendisine karşı sorumlulukları vardır.</w:t>
      </w:r>
    </w:p>
    <w:p w:rsidR="00843BFE" w:rsidRDefault="00843BFE" w:rsidP="00D64BEC">
      <w:pPr>
        <w:spacing w:after="60"/>
        <w:ind w:firstLine="708"/>
      </w:pPr>
      <w:r>
        <w:t>Ödevlerimizi yapmak çevreye karşı sorumluluklarımızdandır.</w:t>
      </w:r>
    </w:p>
    <w:p w:rsidR="00843BFE" w:rsidRDefault="00843BFE" w:rsidP="00D64BEC">
      <w:pPr>
        <w:spacing w:after="60"/>
        <w:ind w:firstLine="708"/>
      </w:pPr>
      <w:r>
        <w:t>Hak ve özgürlüklerimiz kısıtlandığında üzülürüz.</w:t>
      </w:r>
    </w:p>
    <w:p w:rsidR="00843BFE" w:rsidRDefault="00843BFE" w:rsidP="00D64BEC">
      <w:pPr>
        <w:spacing w:after="60"/>
        <w:ind w:firstLine="708"/>
      </w:pPr>
      <w:r>
        <w:t>Sorunları çözerken uzlaşı içinde olmalı ve şiddetten kaçınmalıyız.</w:t>
      </w:r>
    </w:p>
    <w:p w:rsidR="00843BFE" w:rsidRDefault="00843BFE" w:rsidP="00D64BEC">
      <w:pPr>
        <w:spacing w:after="60"/>
        <w:ind w:firstLine="708"/>
      </w:pPr>
      <w:r>
        <w:t>insanların hangi haklara sahip olacağını bireysel farklılıklar belirler.</w:t>
      </w:r>
    </w:p>
    <w:p w:rsidR="00843BFE" w:rsidRDefault="00843BFE" w:rsidP="00D64BEC">
      <w:pPr>
        <w:spacing w:after="60"/>
        <w:ind w:firstLine="708"/>
      </w:pPr>
      <w:r>
        <w:t>Bütün insanlar özgürlük, onur ve haklar bakımından eşit doğarlar.</w:t>
      </w:r>
    </w:p>
    <w:p w:rsidR="00843BFE" w:rsidRDefault="00843BFE" w:rsidP="00D64BEC">
      <w:pPr>
        <w:spacing w:after="60"/>
        <w:ind w:firstLine="708"/>
      </w:pPr>
      <w:r>
        <w:t>Çevremizdeki adaletsizlikleri engellemek için çabalamalıyız.</w:t>
      </w:r>
    </w:p>
    <w:p w:rsidR="00843BFE" w:rsidRDefault="00843BFE" w:rsidP="00D64BEC">
      <w:pPr>
        <w:spacing w:after="60"/>
        <w:ind w:firstLine="708"/>
      </w:pPr>
      <w:r>
        <w:t>Kişilerin adaletsizliği yalnızca kendilerini ilgilendirir.</w:t>
      </w:r>
    </w:p>
    <w:p w:rsidR="00843BFE" w:rsidRDefault="00843BFE" w:rsidP="00D64BEC">
      <w:pPr>
        <w:spacing w:after="60"/>
        <w:ind w:firstLine="708"/>
      </w:pPr>
      <w:r>
        <w:t>Farklı görüş, düşünce, inanç, anlayış ve kültürel değerler toplumsal yaşamı zenginleştirir.</w:t>
      </w:r>
    </w:p>
    <w:p w:rsidR="00843BFE" w:rsidRDefault="00843BFE" w:rsidP="00D64BEC"/>
    <w:p w:rsidR="00843BFE" w:rsidRPr="002B02DA" w:rsidRDefault="00843BFE" w:rsidP="00D64BEC">
      <w:pPr>
        <w:rPr>
          <w:u w:val="single"/>
        </w:rPr>
      </w:pPr>
      <w:r w:rsidRPr="002B02DA">
        <w:rPr>
          <w:u w:val="single"/>
        </w:rPr>
        <w:t xml:space="preserve">Aşağıdaki çoktan seçmeli sorular </w:t>
      </w:r>
      <w:r w:rsidRPr="002B02DA">
        <w:rPr>
          <w:b/>
          <w:u w:val="single"/>
        </w:rPr>
        <w:t>5’er</w:t>
      </w:r>
      <w:r w:rsidRPr="002B02DA">
        <w:rPr>
          <w:u w:val="single"/>
        </w:rPr>
        <w:t xml:space="preserve"> puandır.</w:t>
      </w:r>
    </w:p>
    <w:p w:rsidR="00843BFE" w:rsidRPr="002B02DA" w:rsidRDefault="00843BFE" w:rsidP="00D64BEC">
      <w:pPr>
        <w:rPr>
          <w:b/>
        </w:rPr>
      </w:pPr>
      <w:r>
        <w:rPr>
          <w:b/>
        </w:rPr>
        <w:t>1.</w:t>
      </w:r>
      <w:r w:rsidRPr="002B02DA">
        <w:rPr>
          <w:b/>
        </w:rPr>
        <w:t>Hak ve özgürlüklerin kullanımı ile ilgili aşağıda verilenlerden hangisi yanlıştır ?</w:t>
      </w:r>
    </w:p>
    <w:p w:rsidR="00843BFE" w:rsidRDefault="00843BFE" w:rsidP="00D64BEC">
      <w:pPr>
        <w:pStyle w:val="ListParagraph"/>
        <w:numPr>
          <w:ilvl w:val="0"/>
          <w:numId w:val="2"/>
        </w:numPr>
      </w:pPr>
      <w:r>
        <w:t xml:space="preserve">Hak ve özgürlükler, sorumluluk çerçevesinde kullanılmalıdır. </w:t>
      </w:r>
    </w:p>
    <w:p w:rsidR="00843BFE" w:rsidRDefault="00843BFE" w:rsidP="00D64BEC">
      <w:pPr>
        <w:pStyle w:val="ListParagraph"/>
        <w:numPr>
          <w:ilvl w:val="0"/>
          <w:numId w:val="2"/>
        </w:numPr>
      </w:pPr>
      <w:r>
        <w:t>Başkalarının haklarını çiğnemek özgürlük değildir.</w:t>
      </w:r>
    </w:p>
    <w:p w:rsidR="00843BFE" w:rsidRDefault="00843BFE" w:rsidP="00D64BEC">
      <w:pPr>
        <w:pStyle w:val="ListParagraph"/>
        <w:numPr>
          <w:ilvl w:val="0"/>
          <w:numId w:val="2"/>
        </w:numPr>
      </w:pPr>
      <w:r>
        <w:t>Bir kişinin hak ve özgürlüklerine zarar verilirse, o kişi yasal yollara başvurmalıdır.</w:t>
      </w:r>
    </w:p>
    <w:p w:rsidR="00843BFE" w:rsidRDefault="00843BFE" w:rsidP="00D64BEC">
      <w:pPr>
        <w:pStyle w:val="ListParagraph"/>
        <w:numPr>
          <w:ilvl w:val="0"/>
          <w:numId w:val="2"/>
        </w:numPr>
      </w:pPr>
      <w:r>
        <w:t>Haklıysak hakkımızı almak için her şeyi yapabiliriz.</w:t>
      </w:r>
    </w:p>
    <w:p w:rsidR="00843BFE" w:rsidRPr="002B02DA" w:rsidRDefault="00843BFE" w:rsidP="00D64BEC">
      <w:pPr>
        <w:pStyle w:val="ListParagraph"/>
        <w:numPr>
          <w:ilvl w:val="0"/>
          <w:numId w:val="5"/>
        </w:numPr>
        <w:rPr>
          <w:b/>
        </w:rPr>
      </w:pPr>
      <w:r w:rsidRPr="002B02DA">
        <w:rPr>
          <w:b/>
        </w:rPr>
        <w:t>Yasalarla sahip olunan hakların, herkes tarafından kullanılmasının sağlanmasına ……………………</w:t>
      </w:r>
    </w:p>
    <w:p w:rsidR="00843BFE" w:rsidRDefault="00843BFE" w:rsidP="00D64BEC">
      <w:pPr>
        <w:pStyle w:val="ListParagraph"/>
      </w:pPr>
      <w:r w:rsidRPr="002B02DA">
        <w:rPr>
          <w:b/>
        </w:rPr>
        <w:t>Denilmektedir.</w:t>
      </w:r>
      <w:r>
        <w:t xml:space="preserve">    Verilen bilgide boş bırakılan yere, aşağıdakilerden hangisi yazılırsa cümle doğru olur ?</w:t>
      </w:r>
    </w:p>
    <w:p w:rsidR="00843BFE" w:rsidRDefault="00843BFE" w:rsidP="00D64BEC">
      <w:pPr>
        <w:pStyle w:val="ListParagraph"/>
        <w:numPr>
          <w:ilvl w:val="0"/>
          <w:numId w:val="3"/>
        </w:numPr>
      </w:pPr>
      <w:r>
        <w:t xml:space="preserve"> Özgürlük </w:t>
      </w:r>
      <w:r>
        <w:tab/>
      </w:r>
      <w:r>
        <w:tab/>
        <w:t>C) Uzlaşı</w:t>
      </w:r>
    </w:p>
    <w:p w:rsidR="00843BFE" w:rsidRDefault="00843BFE" w:rsidP="00D64BEC">
      <w:pPr>
        <w:pStyle w:val="ListParagraph"/>
        <w:numPr>
          <w:ilvl w:val="0"/>
          <w:numId w:val="3"/>
        </w:numPr>
      </w:pPr>
      <w:r>
        <w:t>Adalet</w:t>
      </w:r>
      <w:r>
        <w:tab/>
      </w:r>
      <w:r>
        <w:tab/>
        <w:t>D) Sorumluluk</w:t>
      </w:r>
    </w:p>
    <w:p w:rsidR="00843BFE" w:rsidRPr="002B02DA" w:rsidRDefault="00843BFE" w:rsidP="00D64BEC">
      <w:pPr>
        <w:rPr>
          <w:b/>
        </w:rPr>
      </w:pPr>
      <w:r w:rsidRPr="002B02DA">
        <w:rPr>
          <w:b/>
        </w:rPr>
        <w:t xml:space="preserve">3.  İnsanı insan yapan ayırt edici özellik aşağıdakilerden hangisidir? </w:t>
      </w:r>
      <w:r w:rsidRPr="002B02DA">
        <w:t xml:space="preserve">                                            </w:t>
      </w:r>
    </w:p>
    <w:p w:rsidR="00843BFE" w:rsidRPr="002B02DA" w:rsidRDefault="00843BFE" w:rsidP="00D64BEC">
      <w:pPr>
        <w:pStyle w:val="ListParagraph"/>
      </w:pPr>
      <w:r>
        <w:t>A)Fiziksel özellikleri</w:t>
      </w:r>
      <w:r>
        <w:tab/>
        <w:t xml:space="preserve"> </w:t>
      </w:r>
      <w:r w:rsidRPr="002B02DA">
        <w:t xml:space="preserve"> B) Milleti</w:t>
      </w:r>
    </w:p>
    <w:p w:rsidR="00843BFE" w:rsidRPr="002B02DA" w:rsidRDefault="00843BFE" w:rsidP="00D64BEC">
      <w:pPr>
        <w:pStyle w:val="ListParagraph"/>
      </w:pPr>
      <w:r>
        <w:t>C)Düşünmesi</w:t>
      </w:r>
      <w:r>
        <w:tab/>
        <w:t xml:space="preserve"> </w:t>
      </w:r>
      <w:r>
        <w:tab/>
      </w:r>
      <w:r w:rsidRPr="002B02DA">
        <w:t xml:space="preserve"> D)Yaşadığı yer</w:t>
      </w:r>
    </w:p>
    <w:p w:rsidR="00843BFE" w:rsidRPr="002B02DA" w:rsidRDefault="00843BFE" w:rsidP="00D64BEC">
      <w:pPr>
        <w:rPr>
          <w:b/>
        </w:rPr>
      </w:pPr>
      <w:r w:rsidRPr="002B02DA">
        <w:rPr>
          <w:b/>
        </w:rPr>
        <w:t xml:space="preserve">4.  İnsanları diğer canlılardan ayıran en temel özelliklerden biride vicdan (acıma) duygusuna sahip olmaktır.” Buna göre ;akıllı olan ama </w:t>
      </w:r>
      <w:r w:rsidRPr="002B02DA">
        <w:rPr>
          <w:b/>
          <w:u w:val="single"/>
        </w:rPr>
        <w:t>vicdanı (acıması) olmayan</w:t>
      </w:r>
      <w:r w:rsidRPr="002B02DA">
        <w:rPr>
          <w:b/>
        </w:rPr>
        <w:t xml:space="preserve"> bir kişi (birey) hangisini daha çok yapar? </w:t>
      </w:r>
      <w:r w:rsidRPr="002B02DA">
        <w:t xml:space="preserve">                                             </w:t>
      </w:r>
    </w:p>
    <w:p w:rsidR="00843BFE" w:rsidRDefault="00843BFE" w:rsidP="00D64BEC">
      <w:pPr>
        <w:pStyle w:val="ListParagraph"/>
      </w:pPr>
      <w:r w:rsidRPr="002B02DA">
        <w:t>A)</w:t>
      </w:r>
      <w:r>
        <w:t xml:space="preserve">  İnsanların yararına çalışır</w:t>
      </w:r>
      <w:r>
        <w:tab/>
        <w:t>.</w:t>
      </w:r>
    </w:p>
    <w:p w:rsidR="00843BFE" w:rsidRDefault="00843BFE" w:rsidP="00D64BEC">
      <w:pPr>
        <w:pStyle w:val="ListParagraph"/>
      </w:pPr>
      <w:r w:rsidRPr="002B02DA">
        <w:t>B) Yaşlılara ve engellilere yardım eder.</w:t>
      </w:r>
    </w:p>
    <w:p w:rsidR="00843BFE" w:rsidRDefault="00843BFE" w:rsidP="00D64BEC">
      <w:pPr>
        <w:pStyle w:val="ListParagraph"/>
      </w:pPr>
      <w:r w:rsidRPr="002B02DA">
        <w:t>C) Fakir ve kimse</w:t>
      </w:r>
      <w:r>
        <w:t>sizlere yardım eder.</w:t>
      </w:r>
    </w:p>
    <w:p w:rsidR="00843BFE" w:rsidRPr="002B02DA" w:rsidRDefault="00843BFE" w:rsidP="00D64BEC">
      <w:pPr>
        <w:pStyle w:val="ListParagraph"/>
      </w:pPr>
      <w:r w:rsidRPr="002B02DA">
        <w:t>D) Çıkarı için yalan söyler.</w:t>
      </w:r>
    </w:p>
    <w:p w:rsidR="00843BFE" w:rsidRPr="002B02DA" w:rsidRDefault="00843BFE" w:rsidP="00D64BEC">
      <w:pPr>
        <w:pStyle w:val="ListParagraph"/>
        <w:rPr>
          <w:bCs/>
        </w:rPr>
      </w:pPr>
    </w:p>
    <w:p w:rsidR="00843BFE" w:rsidRPr="002B02DA" w:rsidRDefault="00843BFE" w:rsidP="00D64BEC">
      <w:pPr>
        <w:rPr>
          <w:b/>
        </w:rPr>
      </w:pPr>
      <w:r>
        <w:rPr>
          <w:b/>
        </w:rPr>
        <w:t>5.</w:t>
      </w:r>
      <w:r w:rsidRPr="002B02DA">
        <w:rPr>
          <w:b/>
        </w:rPr>
        <w:t>Aşağıdakilerden hangisi 4.sınıfa giden bir çocuğa verilebilecek bir sorumluluktur?</w:t>
      </w:r>
      <w:r w:rsidRPr="002B02DA">
        <w:t xml:space="preserve">                                               </w:t>
      </w:r>
    </w:p>
    <w:p w:rsidR="00843BFE" w:rsidRDefault="00843BFE" w:rsidP="00D64BEC">
      <w:pPr>
        <w:pStyle w:val="ListParagraph"/>
      </w:pPr>
      <w:r w:rsidRPr="002B02DA">
        <w:t xml:space="preserve">A) Market alış-verişi sırasında  yardım etmek       </w:t>
      </w:r>
    </w:p>
    <w:p w:rsidR="00843BFE" w:rsidRPr="002B02DA" w:rsidRDefault="00843BFE" w:rsidP="00D64BEC">
      <w:pPr>
        <w:pStyle w:val="ListParagraph"/>
      </w:pPr>
      <w:r w:rsidRPr="002B02DA">
        <w:t>B) Eve gelen faturaları  ödemek</w:t>
      </w:r>
    </w:p>
    <w:p w:rsidR="00843BFE" w:rsidRDefault="00843BFE" w:rsidP="00D64BEC">
      <w:pPr>
        <w:pStyle w:val="ListParagraph"/>
      </w:pPr>
      <w:r w:rsidRPr="002B02DA">
        <w:t xml:space="preserve">C) Kardeşlerinin ihtiyaçlarını belirlemek             </w:t>
      </w:r>
    </w:p>
    <w:p w:rsidR="00843BFE" w:rsidRDefault="00843BFE" w:rsidP="00D64BEC">
      <w:pPr>
        <w:pStyle w:val="ListParagraph"/>
      </w:pPr>
      <w:r w:rsidRPr="002B02DA">
        <w:t xml:space="preserve"> D) Bankamatikten evin ihtiyacı kadar para çekmek</w:t>
      </w:r>
    </w:p>
    <w:p w:rsidR="00843BFE" w:rsidRPr="002B02DA" w:rsidRDefault="00843BFE" w:rsidP="00D64BEC">
      <w:r>
        <w:rPr>
          <w:b/>
        </w:rPr>
        <w:t xml:space="preserve">      </w:t>
      </w:r>
      <w:r w:rsidRPr="002B02DA">
        <w:rPr>
          <w:b/>
        </w:rPr>
        <w:t xml:space="preserve"> 6.  Hak, özgürlük ve sorumluluk bilinciyle </w:t>
      </w:r>
      <w:r>
        <w:rPr>
          <w:b/>
        </w:rPr>
        <w:t xml:space="preserve">        </w:t>
      </w:r>
      <w:r w:rsidRPr="002B02DA">
        <w:rPr>
          <w:b/>
        </w:rPr>
        <w:t xml:space="preserve">hareket eden insanlardan oluşan bir </w:t>
      </w:r>
      <w:r>
        <w:rPr>
          <w:b/>
        </w:rPr>
        <w:t xml:space="preserve">   </w:t>
      </w:r>
      <w:r w:rsidRPr="002B02DA">
        <w:rPr>
          <w:b/>
        </w:rPr>
        <w:t>toplumda, aşağıdakilerden hangisinin varlığından söz edilemez?</w:t>
      </w:r>
      <w:r w:rsidRPr="002B02DA">
        <w:t xml:space="preserve">                                              </w:t>
      </w:r>
    </w:p>
    <w:p w:rsidR="00843BFE" w:rsidRPr="002B02DA" w:rsidRDefault="00843BFE" w:rsidP="00D64BEC">
      <w:r>
        <w:t xml:space="preserve">A. Düzen    B. Huzur  </w:t>
      </w:r>
      <w:r>
        <w:tab/>
        <w:t xml:space="preserve">C. Güven   </w:t>
      </w:r>
      <w:r w:rsidRPr="002B02DA">
        <w:t>D. Şiddet</w:t>
      </w:r>
    </w:p>
    <w:p w:rsidR="00843BFE" w:rsidRPr="002B02DA" w:rsidRDefault="00843BFE" w:rsidP="00D64BEC">
      <w:pPr>
        <w:rPr>
          <w:b/>
          <w:bCs/>
        </w:rPr>
      </w:pPr>
      <w:r w:rsidRPr="002B02DA">
        <w:rPr>
          <w:b/>
        </w:rPr>
        <w:t>7- Aşağıdakilerden hangisi çocuk hakları arasında yer almaz?</w:t>
      </w:r>
      <w:r w:rsidRPr="002B02DA">
        <w:t xml:space="preserve">                                               </w:t>
      </w:r>
    </w:p>
    <w:p w:rsidR="00843BFE" w:rsidRPr="002B02DA" w:rsidRDefault="00843BFE" w:rsidP="00D64BEC">
      <w:pPr>
        <w:pStyle w:val="ListParagraph"/>
      </w:pPr>
      <w:r w:rsidRPr="002B02DA">
        <w:rPr>
          <w:bCs/>
        </w:rPr>
        <w:t>A)</w:t>
      </w:r>
      <w:r w:rsidRPr="002B02DA">
        <w:t xml:space="preserve"> Her çocuğun eğitim hakkı vardır.</w:t>
      </w:r>
    </w:p>
    <w:p w:rsidR="00843BFE" w:rsidRPr="002B02DA" w:rsidRDefault="00843BFE" w:rsidP="00D64BEC">
      <w:pPr>
        <w:pStyle w:val="ListParagraph"/>
      </w:pPr>
      <w:r w:rsidRPr="002B02DA">
        <w:rPr>
          <w:bCs/>
        </w:rPr>
        <w:t>B)</w:t>
      </w:r>
      <w:r w:rsidRPr="002B02DA">
        <w:t xml:space="preserve"> Çocuklar dinlenme boş zamanlarını değerlendirme oyun oynama ve eğlenme hakkına sahiptir.</w:t>
      </w:r>
    </w:p>
    <w:p w:rsidR="00843BFE" w:rsidRPr="002B02DA" w:rsidRDefault="00843BFE" w:rsidP="00D64BEC">
      <w:pPr>
        <w:pStyle w:val="ListParagraph"/>
      </w:pPr>
      <w:r w:rsidRPr="002B02DA">
        <w:rPr>
          <w:bCs/>
        </w:rPr>
        <w:t>C)</w:t>
      </w:r>
      <w:r w:rsidRPr="002B02DA">
        <w:t xml:space="preserve"> Her çocuk onu yormayacak işlerde zorla çalıştırılabilir.</w:t>
      </w:r>
    </w:p>
    <w:p w:rsidR="00843BFE" w:rsidRPr="002B02DA" w:rsidRDefault="00843BFE" w:rsidP="00D64BEC">
      <w:pPr>
        <w:pStyle w:val="ListParagraph"/>
      </w:pPr>
      <w:r w:rsidRPr="002B02DA">
        <w:rPr>
          <w:bCs/>
        </w:rPr>
        <w:t>D</w:t>
      </w:r>
      <w:r w:rsidRPr="002B02DA">
        <w:rPr>
          <w:b/>
          <w:bCs/>
        </w:rPr>
        <w:t>)</w:t>
      </w:r>
      <w:r w:rsidRPr="002B02DA">
        <w:t xml:space="preserve"> Her çocuk isim alma ve vatandaşlık hakkına sahiptir.</w:t>
      </w:r>
    </w:p>
    <w:p w:rsidR="00843BFE" w:rsidRPr="002B02DA" w:rsidRDefault="00843BFE" w:rsidP="00D64BEC">
      <w:r>
        <w:rPr>
          <w:b/>
        </w:rPr>
        <w:t>8</w:t>
      </w:r>
      <w:r w:rsidRPr="002B02DA">
        <w:rPr>
          <w:b/>
        </w:rPr>
        <w:t xml:space="preserve">-Çocuk Haklarına Dair Sözleşmede aşağıdakilerden hangisi </w:t>
      </w:r>
      <w:r w:rsidRPr="002B02DA">
        <w:rPr>
          <w:b/>
          <w:u w:val="single"/>
        </w:rPr>
        <w:t>yer almaz?</w:t>
      </w:r>
      <w:r w:rsidRPr="002B02DA">
        <w:rPr>
          <w:b/>
        </w:rPr>
        <w:t xml:space="preserve"> </w:t>
      </w:r>
      <w:r w:rsidRPr="002B02DA">
        <w:t xml:space="preserve">                                            </w:t>
      </w:r>
    </w:p>
    <w:p w:rsidR="00843BFE" w:rsidRPr="002B02DA" w:rsidRDefault="00843BFE" w:rsidP="00D64BEC">
      <w:r w:rsidRPr="002B02DA">
        <w:t xml:space="preserve">A) Kız çocuklarının eğitimi önemli değildir </w:t>
      </w:r>
    </w:p>
    <w:p w:rsidR="00843BFE" w:rsidRPr="002B02DA" w:rsidRDefault="00843BFE" w:rsidP="00D64BEC">
      <w:pPr>
        <w:spacing w:after="0"/>
        <w:ind w:left="360"/>
      </w:pPr>
      <w:r w:rsidRPr="002B02DA">
        <w:t>B) Çocuk, zulüm ve ayrımın her türlüsüne karşı korunacaktır.</w:t>
      </w:r>
    </w:p>
    <w:p w:rsidR="00843BFE" w:rsidRPr="002B02DA" w:rsidRDefault="00843BFE" w:rsidP="00D64BEC">
      <w:pPr>
        <w:spacing w:after="0"/>
        <w:ind w:left="360"/>
      </w:pPr>
      <w:r w:rsidRPr="002B02DA">
        <w:t xml:space="preserve">C) Çocuk, yeterli beslenme ve barınma hakkına sahiptir.                                                              </w:t>
      </w:r>
    </w:p>
    <w:p w:rsidR="00843BFE" w:rsidRDefault="00843BFE" w:rsidP="00D64BEC">
      <w:pPr>
        <w:spacing w:after="0"/>
        <w:ind w:left="360"/>
      </w:pPr>
      <w:r w:rsidRPr="002B02DA">
        <w:t xml:space="preserve">D) Çocuk anlayış, hoşgörü ve barış ruhu içinde yetiştirilecektir.   </w:t>
      </w:r>
    </w:p>
    <w:p w:rsidR="00843BFE" w:rsidRDefault="00843BFE" w:rsidP="00D64BEC">
      <w:pPr>
        <w:spacing w:after="0"/>
        <w:ind w:left="360"/>
      </w:pPr>
    </w:p>
    <w:p w:rsidR="00843BFE" w:rsidRPr="007D11FF" w:rsidRDefault="00843BFE" w:rsidP="00D64BEC">
      <w:pPr>
        <w:spacing w:after="0"/>
        <w:ind w:left="360"/>
        <w:rPr>
          <w:b/>
        </w:rPr>
      </w:pPr>
      <w:r>
        <w:rPr>
          <w:b/>
        </w:rPr>
        <w:t>9</w:t>
      </w:r>
      <w:r w:rsidRPr="007D11FF">
        <w:rPr>
          <w:b/>
        </w:rPr>
        <w:t xml:space="preserve">-Atalarımız Kurtuluş Savaşı’nda </w:t>
      </w:r>
    </w:p>
    <w:p w:rsidR="00843BFE" w:rsidRPr="007D11FF" w:rsidRDefault="00843BFE" w:rsidP="00D64BEC">
      <w:pPr>
        <w:spacing w:after="0"/>
        <w:ind w:left="360"/>
        <w:rPr>
          <w:b/>
        </w:rPr>
      </w:pPr>
      <w:r w:rsidRPr="007D11FF">
        <w:rPr>
          <w:b/>
        </w:rPr>
        <w:t xml:space="preserve"> düşmanlarla neden savaştı?</w:t>
      </w:r>
      <w:r w:rsidRPr="007D11FF">
        <w:t xml:space="preserve">                                              </w:t>
      </w:r>
    </w:p>
    <w:p w:rsidR="00843BFE" w:rsidRPr="007D11FF" w:rsidRDefault="00843BFE" w:rsidP="00D64BEC">
      <w:pPr>
        <w:spacing w:after="0"/>
        <w:ind w:left="360"/>
      </w:pPr>
      <w:r w:rsidRPr="007D11FF">
        <w:t xml:space="preserve">A)Para için                    B)Dinlenmek için </w:t>
      </w:r>
    </w:p>
    <w:p w:rsidR="00843BFE" w:rsidRPr="007D11FF" w:rsidRDefault="00843BFE" w:rsidP="00D64BEC">
      <w:pPr>
        <w:spacing w:after="0"/>
        <w:ind w:left="360"/>
      </w:pPr>
      <w:r w:rsidRPr="007D11FF">
        <w:t>C)Özgürlük hakkı için   D)Haberleşme Hakkı için</w:t>
      </w:r>
    </w:p>
    <w:p w:rsidR="00843BFE" w:rsidRPr="007D11FF" w:rsidRDefault="00843BFE" w:rsidP="00D64BEC">
      <w:pPr>
        <w:spacing w:after="0"/>
        <w:ind w:left="360"/>
      </w:pPr>
    </w:p>
    <w:p w:rsidR="00843BFE" w:rsidRPr="007D11FF" w:rsidRDefault="00843BFE" w:rsidP="00D64BEC">
      <w:pPr>
        <w:spacing w:after="0"/>
        <w:ind w:left="360"/>
        <w:rPr>
          <w:b/>
        </w:rPr>
      </w:pPr>
      <w:r>
        <w:rPr>
          <w:b/>
        </w:rPr>
        <w:t>10</w:t>
      </w:r>
      <w:r w:rsidRPr="007D11FF">
        <w:rPr>
          <w:b/>
        </w:rPr>
        <w:t>-Aşağıdakilerden hangisi yanlıştır?</w:t>
      </w:r>
      <w:r w:rsidRPr="007D11FF">
        <w:t xml:space="preserve">                                            </w:t>
      </w:r>
    </w:p>
    <w:p w:rsidR="00843BFE" w:rsidRPr="007D11FF" w:rsidRDefault="00843BFE" w:rsidP="00D64BEC">
      <w:pPr>
        <w:spacing w:after="0"/>
        <w:ind w:left="360"/>
      </w:pPr>
      <w:r w:rsidRPr="007D11FF">
        <w:t>A) İnsan, düşünme özelliği olan akıllı bir varlıktır.</w:t>
      </w:r>
    </w:p>
    <w:p w:rsidR="00843BFE" w:rsidRPr="007D11FF" w:rsidRDefault="00843BFE" w:rsidP="00D64BEC">
      <w:pPr>
        <w:spacing w:after="0"/>
        <w:ind w:left="360"/>
      </w:pPr>
      <w:r w:rsidRPr="007D11FF">
        <w:t>B) İnsan, tarihi olan ve geçmişini bilen bir varlıktır.</w:t>
      </w:r>
    </w:p>
    <w:p w:rsidR="00843BFE" w:rsidRPr="007D11FF" w:rsidRDefault="00843BFE" w:rsidP="00D64BEC">
      <w:pPr>
        <w:spacing w:after="0"/>
        <w:ind w:left="360"/>
      </w:pPr>
      <w:r w:rsidRPr="007D11FF">
        <w:t xml:space="preserve">C) İnsan, değerleri (vatan, bayrak vb.) olan bir varlıktır.  </w:t>
      </w:r>
    </w:p>
    <w:p w:rsidR="00843BFE" w:rsidRDefault="00843BFE" w:rsidP="00D64BEC">
      <w:pPr>
        <w:spacing w:after="0"/>
        <w:ind w:left="360"/>
      </w:pPr>
      <w:r w:rsidRPr="007D11FF">
        <w:t>D) İnsan, yalnız yaşayan, diğer insanlara ihtiyaç duymayan bir varlıktır.</w:t>
      </w:r>
    </w:p>
    <w:p w:rsidR="00843BFE" w:rsidRDefault="00843BFE" w:rsidP="00D64BEC">
      <w:pPr>
        <w:spacing w:after="0"/>
        <w:ind w:left="360"/>
      </w:pPr>
    </w:p>
    <w:p w:rsidR="00843BFE" w:rsidRPr="006157C9" w:rsidRDefault="00843BFE" w:rsidP="00D64BEC">
      <w:pPr>
        <w:spacing w:after="0"/>
        <w:ind w:left="360"/>
        <w:rPr>
          <w:b/>
        </w:rPr>
      </w:pPr>
      <w:r>
        <w:rPr>
          <w:b/>
        </w:rPr>
        <w:t xml:space="preserve">11. </w:t>
      </w:r>
      <w:r w:rsidRPr="006157C9">
        <w:rPr>
          <w:b/>
        </w:rPr>
        <w:t>Aşağıdaki kelimeleri uygun olan boşluklara yerleştiriniz.</w:t>
      </w:r>
      <w:r>
        <w:rPr>
          <w:b/>
        </w:rPr>
        <w:t xml:space="preserve"> (16 puan)</w:t>
      </w:r>
    </w:p>
    <w:tbl>
      <w:tblPr>
        <w:tblW w:w="575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50"/>
      </w:tblGrid>
      <w:tr w:rsidR="00843BFE" w:rsidRPr="00C11590" w:rsidTr="00E81F7C">
        <w:trPr>
          <w:trHeight w:val="639"/>
        </w:trPr>
        <w:tc>
          <w:tcPr>
            <w:tcW w:w="5750" w:type="dxa"/>
          </w:tcPr>
          <w:p w:rsidR="00843BFE" w:rsidRPr="00C11590" w:rsidRDefault="00843BFE" w:rsidP="00D64BEC">
            <w:pPr>
              <w:spacing w:after="0"/>
              <w:ind w:left="360"/>
              <w:rPr>
                <w:b/>
              </w:rPr>
            </w:pPr>
            <w:r w:rsidRPr="00C11590">
              <w:rPr>
                <w:b/>
              </w:rPr>
              <w:t>Özgürlüklerine-Değersiz- Hak-Şiddete</w:t>
            </w:r>
          </w:p>
          <w:p w:rsidR="00843BFE" w:rsidRPr="00C11590" w:rsidRDefault="00843BFE" w:rsidP="00D64BEC">
            <w:pPr>
              <w:spacing w:after="0"/>
              <w:rPr>
                <w:b/>
              </w:rPr>
            </w:pPr>
            <w:r w:rsidRPr="00C11590">
              <w:rPr>
                <w:b/>
              </w:rPr>
              <w:t>Duyarlı-10 Aralık 1948-Hoşgörülü-Savaş hali-</w:t>
            </w:r>
          </w:p>
        </w:tc>
      </w:tr>
    </w:tbl>
    <w:p w:rsidR="00843BFE" w:rsidRPr="006157C9" w:rsidRDefault="00843BFE" w:rsidP="00D64BEC">
      <w:pPr>
        <w:spacing w:after="0"/>
        <w:ind w:left="360"/>
      </w:pPr>
      <w:r w:rsidRPr="006157C9">
        <w:t>-. Hak ve özgürlüklerine değer vermez, onları küçümser ya da kısıtlamaya kalkarsak insanlar kendilerini ………………… hissederler.</w:t>
      </w:r>
    </w:p>
    <w:p w:rsidR="00843BFE" w:rsidRPr="006157C9" w:rsidRDefault="00843BFE" w:rsidP="00D64BEC">
      <w:pPr>
        <w:spacing w:after="0"/>
        <w:ind w:left="360"/>
      </w:pPr>
      <w:r w:rsidRPr="006157C9">
        <w:t>-Kendi hak ve özgürlüklerimize gösterilmesini beklediğimiz saygıyı biz de başka insanların ………ve ………………………..göstermeliyiz.</w:t>
      </w:r>
    </w:p>
    <w:p w:rsidR="00843BFE" w:rsidRPr="006157C9" w:rsidRDefault="00843BFE" w:rsidP="00D64BEC">
      <w:pPr>
        <w:spacing w:after="0"/>
        <w:ind w:left="360"/>
        <w:rPr>
          <w:b/>
        </w:rPr>
      </w:pPr>
      <w:r w:rsidRPr="006157C9">
        <w:t>- Sorunların çözümünde uzlaşı gözetmek, sorunları ………………….başvurmadan çözmek gerekir.</w:t>
      </w:r>
    </w:p>
    <w:p w:rsidR="00843BFE" w:rsidRPr="006157C9" w:rsidRDefault="00843BFE" w:rsidP="00D64BEC">
      <w:pPr>
        <w:spacing w:after="0"/>
        <w:ind w:left="360"/>
        <w:rPr>
          <w:b/>
        </w:rPr>
      </w:pPr>
      <w:r w:rsidRPr="006157C9">
        <w:rPr>
          <w:b/>
        </w:rPr>
        <w:t>-</w:t>
      </w:r>
      <w:r w:rsidRPr="006157C9">
        <w:t xml:space="preserve"> Kendimizden farklı olan, farklı düşünen insanların da görüş ve düşüncelerine karşı ………………….olmamız gerekir.</w:t>
      </w:r>
    </w:p>
    <w:p w:rsidR="00843BFE" w:rsidRPr="006157C9" w:rsidRDefault="00843BFE" w:rsidP="00D64BEC">
      <w:pPr>
        <w:spacing w:after="0"/>
        <w:ind w:left="360"/>
      </w:pPr>
      <w:r w:rsidRPr="006157C9">
        <w:rPr>
          <w:b/>
        </w:rPr>
        <w:t>-</w:t>
      </w:r>
      <w:r w:rsidRPr="006157C9">
        <w:t xml:space="preserve"> İnsan Hakları Evrensel Bildirgesi   ……………………….. yayımlanmıştır.</w:t>
      </w:r>
    </w:p>
    <w:p w:rsidR="00843BFE" w:rsidRPr="006157C9" w:rsidRDefault="00843BFE" w:rsidP="00D64BEC">
      <w:pPr>
        <w:spacing w:after="0"/>
        <w:ind w:left="360"/>
      </w:pPr>
      <w:r w:rsidRPr="006157C9">
        <w:t>-Başkalarının davranışlarına anlayış gösteren duyguya………………………..denir.</w:t>
      </w:r>
    </w:p>
    <w:p w:rsidR="00843BFE" w:rsidRPr="006157C9" w:rsidRDefault="00843BFE" w:rsidP="00D64BEC">
      <w:pPr>
        <w:spacing w:after="0"/>
        <w:ind w:left="360"/>
      </w:pPr>
      <w:r w:rsidRPr="006157C9">
        <w:t>- Hak ve hürriyetlerin bazı durumlarda durdurulabileceği veya kısıtlanabileceği durumlardan biri de ……………………………dir.</w:t>
      </w:r>
      <w:r>
        <w:tab/>
      </w:r>
      <w:r>
        <w:tab/>
      </w:r>
    </w:p>
    <w:p w:rsidR="00843BFE" w:rsidRPr="00F950CA" w:rsidRDefault="00843BFE" w:rsidP="00D64BEC">
      <w:pPr>
        <w:spacing w:after="0"/>
        <w:ind w:left="360"/>
        <w:rPr>
          <w:b/>
        </w:rPr>
      </w:pPr>
      <w:r w:rsidRPr="00F950CA">
        <w:rPr>
          <w:b/>
        </w:rPr>
        <w:t>12. Aşağıda verilen kavram ve tanımları doğru bir şekilde eşleştiriniz.   (</w:t>
      </w:r>
      <w:r>
        <w:rPr>
          <w:b/>
        </w:rPr>
        <w:t>12</w:t>
      </w:r>
      <w:r w:rsidRPr="00F950CA">
        <w:rPr>
          <w:b/>
        </w:rPr>
        <w:t xml:space="preserve"> puan)</w:t>
      </w:r>
    </w:p>
    <w:p w:rsidR="00843BFE" w:rsidRPr="00F950CA" w:rsidRDefault="00843BFE" w:rsidP="00D64BEC">
      <w:pPr>
        <w:pStyle w:val="ListParagraph"/>
        <w:numPr>
          <w:ilvl w:val="0"/>
          <w:numId w:val="6"/>
        </w:numPr>
        <w:spacing w:after="0"/>
        <w:rPr>
          <w:b/>
        </w:rPr>
      </w:pPr>
      <w:r w:rsidRPr="00F950CA">
        <w:rPr>
          <w:b/>
        </w:rPr>
        <w:t>Hak</w:t>
      </w:r>
    </w:p>
    <w:p w:rsidR="00843BFE" w:rsidRPr="00F950CA" w:rsidRDefault="00843BFE" w:rsidP="00D64BEC">
      <w:pPr>
        <w:pStyle w:val="ListParagraph"/>
        <w:numPr>
          <w:ilvl w:val="0"/>
          <w:numId w:val="6"/>
        </w:numPr>
        <w:spacing w:after="0"/>
        <w:rPr>
          <w:b/>
        </w:rPr>
      </w:pPr>
      <w:r w:rsidRPr="00F950CA">
        <w:rPr>
          <w:b/>
        </w:rPr>
        <w:t>Özgürlük</w:t>
      </w:r>
    </w:p>
    <w:p w:rsidR="00843BFE" w:rsidRPr="00F950CA" w:rsidRDefault="00843BFE" w:rsidP="00D64BEC">
      <w:pPr>
        <w:pStyle w:val="ListParagraph"/>
        <w:numPr>
          <w:ilvl w:val="0"/>
          <w:numId w:val="6"/>
        </w:numPr>
        <w:spacing w:after="0"/>
        <w:rPr>
          <w:b/>
        </w:rPr>
      </w:pPr>
      <w:r w:rsidRPr="00F950CA">
        <w:rPr>
          <w:b/>
        </w:rPr>
        <w:t>Sorumluluk</w:t>
      </w:r>
    </w:p>
    <w:p w:rsidR="00843BFE" w:rsidRPr="00F950CA" w:rsidRDefault="00843BFE" w:rsidP="00D64BEC">
      <w:pPr>
        <w:pStyle w:val="ListParagraph"/>
        <w:numPr>
          <w:ilvl w:val="0"/>
          <w:numId w:val="6"/>
        </w:numPr>
        <w:spacing w:after="0"/>
        <w:rPr>
          <w:b/>
        </w:rPr>
      </w:pPr>
      <w:r w:rsidRPr="00F950CA">
        <w:rPr>
          <w:b/>
        </w:rPr>
        <w:t>İhlal</w:t>
      </w:r>
    </w:p>
    <w:p w:rsidR="00843BFE" w:rsidRPr="007D11FF" w:rsidRDefault="00843BFE" w:rsidP="00D64BEC">
      <w:pPr>
        <w:pStyle w:val="ListParagraph"/>
        <w:numPr>
          <w:ilvl w:val="0"/>
          <w:numId w:val="6"/>
        </w:numPr>
        <w:spacing w:after="0"/>
      </w:pPr>
      <w:r w:rsidRPr="00F950CA">
        <w:rPr>
          <w:b/>
        </w:rPr>
        <w:t>Kısıtlama</w: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12.35pt;margin-top:16.7pt;width:28.5pt;height:21.7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" strokeweight=".5pt">
            <v:textbox>
              <w:txbxContent>
                <w:p w:rsidR="00843BFE" w:rsidRDefault="00843BFE"/>
              </w:txbxContent>
            </v:textbox>
          </v:shape>
        </w:pict>
      </w:r>
    </w:p>
    <w:p w:rsidR="00843BFE" w:rsidRPr="006157C9" w:rsidRDefault="00843BFE" w:rsidP="00D64BEC">
      <w:pPr>
        <w:ind w:left="360"/>
      </w:pPr>
      <w:r w:rsidRPr="006157C9">
        <w:rPr>
          <w:i/>
        </w:rPr>
        <w:t>Kişinin kendine ve başkalarına karşı yerine getirmesi gereken görevlerdir.</w:t>
      </w:r>
    </w:p>
    <w:p w:rsidR="00843BFE" w:rsidRPr="006157C9" w:rsidRDefault="00843BFE" w:rsidP="00D64BEC">
      <w:pPr>
        <w:ind w:left="360"/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-14.6pt;margin-top:4.25pt;width:29.25pt;height:2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" strokeweight=".5pt">
            <v:textbox>
              <w:txbxContent>
                <w:p w:rsidR="00843BFE" w:rsidRDefault="00843BFE"/>
              </w:txbxContent>
            </v:textbox>
          </v:shape>
        </w:pict>
      </w:r>
      <w:r w:rsidRPr="006157C9">
        <w:rPr>
          <w:i/>
        </w:rPr>
        <w:t>Bir özgürlüğün sağlanması için kişiye anayasa ve kanunlar ile tanınmış yetkilerdir</w:t>
      </w:r>
    </w:p>
    <w:p w:rsidR="00843BFE" w:rsidRPr="006157C9" w:rsidRDefault="00843BFE" w:rsidP="00D64BEC">
      <w:pPr>
        <w:ind w:left="360"/>
        <w:rPr>
          <w:i/>
        </w:rPr>
      </w:pPr>
      <w:r>
        <w:rPr>
          <w:noProof/>
          <w:lang w:eastAsia="tr-TR"/>
        </w:rPr>
        <w:pict>
          <v:shape id="Metin Kutusu 4" o:spid="_x0000_s1028" type="#_x0000_t202" style="position:absolute;left:0;text-align:left;margin-left:-12.35pt;margin-top:.75pt;width:29.25pt;height:15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" strokeweight=".5pt">
            <v:textbox>
              <w:txbxContent>
                <w:p w:rsidR="00843BFE" w:rsidRDefault="00843BFE"/>
              </w:txbxContent>
            </v:textbox>
          </v:shape>
        </w:pict>
      </w:r>
      <w:r w:rsidRPr="006157C9">
        <w:rPr>
          <w:i/>
        </w:rPr>
        <w:t>Yasa ve düzene uymama durumudur</w:t>
      </w:r>
    </w:p>
    <w:p w:rsidR="00843BFE" w:rsidRDefault="00843BFE" w:rsidP="00D64BEC">
      <w:pPr>
        <w:ind w:left="360"/>
        <w:rPr>
          <w:i/>
        </w:rPr>
      </w:pPr>
      <w:r>
        <w:rPr>
          <w:noProof/>
          <w:lang w:eastAsia="tr-TR"/>
        </w:rPr>
        <w:pict>
          <v:shape id="Metin Kutusu 5" o:spid="_x0000_s1029" type="#_x0000_t202" style="position:absolute;left:0;text-align:left;margin-left:-15.35pt;margin-top:6.05pt;width:32.25pt;height:23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" strokeweight=".5pt">
            <v:textbox>
              <w:txbxContent>
                <w:p w:rsidR="00843BFE" w:rsidRDefault="00843BFE"/>
              </w:txbxContent>
            </v:textbox>
          </v:shape>
        </w:pict>
      </w:r>
      <w:r w:rsidRPr="002B02DA">
        <w:t xml:space="preserve"> </w:t>
      </w:r>
      <w:r w:rsidRPr="006157C9">
        <w:rPr>
          <w:i/>
        </w:rPr>
        <w:t>Başkalarına zarar vermeden istediğini yapabilmektir</w:t>
      </w:r>
      <w:r>
        <w:rPr>
          <w:i/>
        </w:rPr>
        <w:t>.</w:t>
      </w:r>
    </w:p>
    <w:p w:rsidR="00843BFE" w:rsidRDefault="00843BFE" w:rsidP="00D64BEC">
      <w:pPr>
        <w:ind w:left="360"/>
        <w:rPr>
          <w:i/>
        </w:rPr>
      </w:pPr>
      <w:r>
        <w:rPr>
          <w:noProof/>
          <w:lang w:eastAsia="tr-TR"/>
        </w:rPr>
        <w:pict>
          <v:shape id="Metin Kutusu 6" o:spid="_x0000_s1030" type="#_x0000_t202" style="position:absolute;left:0;text-align:left;margin-left:-9.35pt;margin-top:6.55pt;width:24.75pt;height:23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" strokeweight=".5pt">
            <v:textbox>
              <w:txbxContent>
                <w:p w:rsidR="00843BFE" w:rsidRDefault="00843BFE"/>
              </w:txbxContent>
            </v:textbox>
          </v:shape>
        </w:pict>
      </w:r>
      <w:r w:rsidRPr="006157C9">
        <w:rPr>
          <w:i/>
        </w:rPr>
        <w:t>Önceden verilmiş hak ve hürriyetleri sınırlamaktır.</w:t>
      </w:r>
    </w:p>
    <w:p w:rsidR="00843BFE" w:rsidRDefault="00843BFE" w:rsidP="00D64BEC">
      <w:pPr>
        <w:ind w:left="360"/>
        <w:rPr>
          <w:i/>
        </w:rPr>
      </w:pPr>
    </w:p>
    <w:p w:rsidR="00843BFE" w:rsidRDefault="00843BFE" w:rsidP="00D64BEC">
      <w:pPr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 xml:space="preserve">13. </w:t>
      </w:r>
      <w:r w:rsidRPr="00F950CA">
        <w:rPr>
          <w:b/>
          <w:bCs/>
          <w:i/>
          <w:iCs/>
        </w:rPr>
        <w:t>Aşağıda verilen kavram ve açıklamaları eşleştiriniz.</w:t>
      </w:r>
      <w:r>
        <w:rPr>
          <w:b/>
          <w:bCs/>
          <w:i/>
          <w:iCs/>
        </w:rPr>
        <w:t>(12 puan)</w:t>
      </w:r>
    </w:p>
    <w:p w:rsidR="00843BFE" w:rsidRDefault="00843BFE" w:rsidP="00D64BEC">
      <w:pPr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1. Hoşgörü</w:t>
      </w:r>
    </w:p>
    <w:p w:rsidR="00843BFE" w:rsidRDefault="00843BFE" w:rsidP="00D64BEC">
      <w:pPr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2.  Sevgi</w:t>
      </w:r>
    </w:p>
    <w:p w:rsidR="00843BFE" w:rsidRDefault="00843BFE" w:rsidP="00D64BEC">
      <w:pPr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3. Saygı</w:t>
      </w:r>
    </w:p>
    <w:p w:rsidR="00843BFE" w:rsidRDefault="00843BFE" w:rsidP="00D64BEC">
      <w:pPr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4.Şiddet</w:t>
      </w:r>
    </w:p>
    <w:p w:rsidR="00843BFE" w:rsidRDefault="00843BFE" w:rsidP="00D64BEC">
      <w:pPr>
        <w:spacing w:after="0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5. Sorun</w:t>
      </w:r>
    </w:p>
    <w:p w:rsidR="00843BFE" w:rsidRDefault="00843BFE" w:rsidP="00D64BEC">
      <w:pPr>
        <w:spacing w:after="0"/>
        <w:ind w:left="360"/>
        <w:rPr>
          <w:i/>
        </w:rPr>
      </w:pPr>
      <w:r>
        <w:rPr>
          <w:noProof/>
          <w:lang w:eastAsia="tr-TR"/>
        </w:rPr>
        <w:pict>
          <v:shape id="Metin Kutusu 7" o:spid="_x0000_s1031" type="#_x0000_t202" style="position:absolute;left:0;text-align:left;margin-left:-10.1pt;margin-top:17.65pt;width:25.5pt;height:27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" strokeweight=".5pt">
            <v:textbox>
              <w:txbxContent>
                <w:p w:rsidR="00843BFE" w:rsidRDefault="00843BFE"/>
              </w:txbxContent>
            </v:textbox>
          </v:shape>
        </w:pict>
      </w:r>
    </w:p>
    <w:p w:rsidR="00843BFE" w:rsidRPr="00F950CA" w:rsidRDefault="00843BFE" w:rsidP="00D64BEC">
      <w:pPr>
        <w:spacing w:after="0"/>
        <w:ind w:left="360"/>
        <w:rPr>
          <w:i/>
        </w:rPr>
      </w:pPr>
      <w:r w:rsidRPr="00F950CA">
        <w:rPr>
          <w:i/>
        </w:rPr>
        <w:t>İnsanın doğasında olan kişiler arasında yakınlık hissi uyandıran duyguyum.</w:t>
      </w:r>
    </w:p>
    <w:p w:rsidR="00843BFE" w:rsidRDefault="00843BFE" w:rsidP="00D64BEC">
      <w:pPr>
        <w:spacing w:after="0"/>
        <w:ind w:left="360"/>
        <w:rPr>
          <w:i/>
        </w:rPr>
      </w:pPr>
      <w:r>
        <w:rPr>
          <w:noProof/>
          <w:lang w:eastAsia="tr-TR"/>
        </w:rPr>
        <w:pict>
          <v:shape id="Metin Kutusu 8" o:spid="_x0000_s1032" type="#_x0000_t202" style="position:absolute;left:0;text-align:left;margin-left:-14.6pt;margin-top:17.65pt;width:25.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" fillcolor="window" strokeweight=".5pt">
            <v:textbox>
              <w:txbxContent>
                <w:p w:rsidR="00843BFE" w:rsidRDefault="00843BFE" w:rsidP="00F950CA"/>
              </w:txbxContent>
            </v:textbox>
          </v:shape>
        </w:pict>
      </w:r>
    </w:p>
    <w:p w:rsidR="00843BFE" w:rsidRPr="00F950CA" w:rsidRDefault="00843BFE" w:rsidP="00D64BEC">
      <w:pPr>
        <w:spacing w:after="0"/>
        <w:ind w:left="360"/>
        <w:rPr>
          <w:i/>
        </w:rPr>
      </w:pPr>
      <w:r w:rsidRPr="00F950CA">
        <w:rPr>
          <w:i/>
        </w:rPr>
        <w:t>Bir kimseye karşı dikkatli, ölçülü davranmaya neden olan duyguyum</w:t>
      </w:r>
    </w:p>
    <w:p w:rsidR="00843BFE" w:rsidRDefault="00843BFE" w:rsidP="00D64BEC">
      <w:pPr>
        <w:spacing w:after="0"/>
        <w:ind w:left="360"/>
        <w:rPr>
          <w:i/>
        </w:rPr>
      </w:pPr>
      <w:r>
        <w:rPr>
          <w:noProof/>
          <w:lang w:eastAsia="tr-TR"/>
        </w:rPr>
        <w:pict>
          <v:shape id="Metin Kutusu 9" o:spid="_x0000_s1033" type="#_x0000_t202" style="position:absolute;left:0;text-align:left;margin-left:-12.75pt;margin-top:15.45pt;width:25.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" fillcolor="window" strokeweight=".5pt">
            <v:textbox>
              <w:txbxContent>
                <w:p w:rsidR="00843BFE" w:rsidRDefault="00843BFE" w:rsidP="00F950CA"/>
              </w:txbxContent>
            </v:textbox>
          </v:shape>
        </w:pict>
      </w:r>
    </w:p>
    <w:p w:rsidR="00843BFE" w:rsidRPr="00F950CA" w:rsidRDefault="00843BFE" w:rsidP="00D64BEC">
      <w:pPr>
        <w:spacing w:after="0"/>
        <w:ind w:left="360"/>
        <w:rPr>
          <w:i/>
        </w:rPr>
      </w:pPr>
      <w:r w:rsidRPr="00F950CA">
        <w:rPr>
          <w:i/>
        </w:rPr>
        <w:t>Başkalarının davranışlarına anlayış gösteren duyguyum</w:t>
      </w:r>
    </w:p>
    <w:p w:rsidR="00843BFE" w:rsidRDefault="00843BFE" w:rsidP="00D64BEC">
      <w:pPr>
        <w:spacing w:after="0"/>
        <w:ind w:left="360"/>
        <w:rPr>
          <w:i/>
        </w:rPr>
      </w:pPr>
      <w:r>
        <w:rPr>
          <w:noProof/>
          <w:lang w:eastAsia="tr-TR"/>
        </w:rPr>
        <w:pict>
          <v:shape id="Metin Kutusu 10" o:spid="_x0000_s1034" type="#_x0000_t202" style="position:absolute;left:0;text-align:left;margin-left:-10.1pt;margin-top:14.7pt;width:25.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" fillcolor="window" strokeweight=".5pt">
            <v:textbox>
              <w:txbxContent>
                <w:p w:rsidR="00843BFE" w:rsidRDefault="00843BFE" w:rsidP="00F950CA"/>
              </w:txbxContent>
            </v:textbox>
          </v:shape>
        </w:pict>
      </w:r>
    </w:p>
    <w:p w:rsidR="00843BFE" w:rsidRPr="00F950CA" w:rsidRDefault="00843BFE" w:rsidP="00D64BEC">
      <w:pPr>
        <w:spacing w:after="0"/>
        <w:ind w:left="360"/>
        <w:rPr>
          <w:i/>
        </w:rPr>
      </w:pPr>
      <w:r w:rsidRPr="00F950CA">
        <w:rPr>
          <w:i/>
        </w:rPr>
        <w:t>Problem yaratan, kargaşaya neden olan duyguyum</w:t>
      </w:r>
    </w:p>
    <w:p w:rsidR="00843BFE" w:rsidRDefault="00843BFE" w:rsidP="00D64BEC">
      <w:pPr>
        <w:spacing w:after="0"/>
        <w:ind w:left="360"/>
        <w:rPr>
          <w:i/>
        </w:rPr>
      </w:pPr>
    </w:p>
    <w:p w:rsidR="00843BFE" w:rsidRPr="00F950CA" w:rsidRDefault="00843BFE" w:rsidP="00D64BEC">
      <w:pPr>
        <w:spacing w:after="0"/>
        <w:ind w:left="360"/>
        <w:rPr>
          <w:i/>
        </w:rPr>
      </w:pPr>
      <w:r>
        <w:rPr>
          <w:noProof/>
          <w:lang w:eastAsia="tr-TR"/>
        </w:rPr>
        <w:pict>
          <v:shape id="Metin Kutusu 11" o:spid="_x0000_s1035" type="#_x0000_t202" style="position:absolute;left:0;text-align:left;margin-left:-10.85pt;margin-top:4pt;width:25.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" fillcolor="window" strokeweight=".5pt">
            <v:textbox>
              <w:txbxContent>
                <w:p w:rsidR="00843BFE" w:rsidRDefault="00843BFE" w:rsidP="00F950CA"/>
              </w:txbxContent>
            </v:textbox>
          </v:shape>
        </w:pict>
      </w:r>
      <w:r w:rsidRPr="00F950CA">
        <w:rPr>
          <w:i/>
        </w:rPr>
        <w:t>Olumsuz bir durum karşısında gösterilen fiziksel tepkinin adıyım</w:t>
      </w:r>
    </w:p>
    <w:p w:rsidR="00843BFE" w:rsidRPr="006157C9" w:rsidRDefault="00843BFE" w:rsidP="00D64BEC">
      <w:pPr>
        <w:spacing w:after="0"/>
        <w:ind w:left="360"/>
        <w:rPr>
          <w:i/>
        </w:rPr>
      </w:pPr>
    </w:p>
    <w:p w:rsidR="00843BFE" w:rsidRPr="00134010" w:rsidRDefault="00843BFE" w:rsidP="00D64BEC">
      <w:pPr>
        <w:ind w:left="360"/>
        <w:rPr>
          <w:sz w:val="28"/>
          <w:szCs w:val="28"/>
        </w:rPr>
      </w:pPr>
      <w:r w:rsidRPr="00134010">
        <w:rPr>
          <w:sz w:val="28"/>
          <w:szCs w:val="28"/>
        </w:rPr>
        <w:t xml:space="preserve">                    </w:t>
      </w:r>
      <w:r w:rsidRPr="00134010">
        <w:rPr>
          <w:sz w:val="28"/>
          <w:szCs w:val="28"/>
        </w:rPr>
        <w:sym w:font="Wingdings" w:char="F04A"/>
      </w:r>
      <w:r w:rsidRPr="00134010">
        <w:rPr>
          <w:sz w:val="28"/>
          <w:szCs w:val="28"/>
        </w:rPr>
        <w:t xml:space="preserve">  …BAŞARILAR  …  </w:t>
      </w:r>
      <w:r w:rsidRPr="00134010">
        <w:rPr>
          <w:sz w:val="28"/>
          <w:szCs w:val="28"/>
        </w:rPr>
        <w:sym w:font="Wingdings" w:char="F04A"/>
      </w:r>
      <w:r w:rsidRPr="00134010">
        <w:rPr>
          <w:sz w:val="28"/>
          <w:szCs w:val="28"/>
        </w:rPr>
        <w:t xml:space="preserve">                            </w:t>
      </w:r>
      <w:bookmarkStart w:id="0" w:name="_GoBack"/>
      <w:bookmarkEnd w:id="0"/>
    </w:p>
    <w:sectPr w:rsidR="00843BFE" w:rsidRPr="00134010" w:rsidSect="0058420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B02"/>
    <w:multiLevelType w:val="hybridMultilevel"/>
    <w:tmpl w:val="56CAE44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D5C04"/>
    <w:multiLevelType w:val="hybridMultilevel"/>
    <w:tmpl w:val="137CD2DC"/>
    <w:lvl w:ilvl="0" w:tplc="38C89D0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F44019F"/>
    <w:multiLevelType w:val="hybridMultilevel"/>
    <w:tmpl w:val="0876E7E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1F56C5"/>
    <w:multiLevelType w:val="hybridMultilevel"/>
    <w:tmpl w:val="7C762866"/>
    <w:lvl w:ilvl="0" w:tplc="27B6CAB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B43716B"/>
    <w:multiLevelType w:val="hybridMultilevel"/>
    <w:tmpl w:val="DF8A2F3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09C"/>
    <w:rsid w:val="00134010"/>
    <w:rsid w:val="00157142"/>
    <w:rsid w:val="00252620"/>
    <w:rsid w:val="002B02DA"/>
    <w:rsid w:val="0058420F"/>
    <w:rsid w:val="006157C9"/>
    <w:rsid w:val="007D11FF"/>
    <w:rsid w:val="00825264"/>
    <w:rsid w:val="00843BFE"/>
    <w:rsid w:val="00867782"/>
    <w:rsid w:val="00B42CB2"/>
    <w:rsid w:val="00BD009C"/>
    <w:rsid w:val="00C11590"/>
    <w:rsid w:val="00D64BEC"/>
    <w:rsid w:val="00E81F7C"/>
    <w:rsid w:val="00E8309A"/>
    <w:rsid w:val="00F00B68"/>
    <w:rsid w:val="00F95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6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42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837</Words>
  <Characters>4777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arzu gider</dc:creator>
  <cp:keywords/>
  <dc:description/>
  <cp:lastModifiedBy>BİRSEN</cp:lastModifiedBy>
  <cp:revision>8</cp:revision>
  <dcterms:created xsi:type="dcterms:W3CDTF">2015-12-28T16:59:00Z</dcterms:created>
  <dcterms:modified xsi:type="dcterms:W3CDTF">2016-01-02T12:00:00Z</dcterms:modified>
</cp:coreProperties>
</file>