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14" w:rsidRDefault="00082F14" w:rsidP="00C83FFD">
      <w:r>
        <w:rPr>
          <w:noProof/>
          <w:lang w:eastAsia="tr-TR"/>
        </w:rPr>
        <w:pict>
          <v:roundrect id="Yuvarlatılmış Dikdörtgen 72" o:spid="_x0000_s1026" style="position:absolute;margin-left:0;margin-top:.3pt;width:532.65pt;height:94.95pt;z-index:251656704;visibility:visible;mso-position-horizontal:left;mso-position-horizontal-relative:margin;v-text-anchor:middle" arcsize="10923f" filled="f" strokecolor="#365f91" strokeweight="3pt">
            <v:textbox>
              <w:txbxContent>
                <w:p w:rsidR="00082F14" w:rsidRPr="00ED3CFA" w:rsidRDefault="00082F14" w:rsidP="00BA6883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D3CFA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2017-2018 EĞİTİM ÖĞRETİM YILI YAYLACIK İLKOKULU </w:t>
                  </w:r>
                </w:p>
                <w:p w:rsidR="00082F14" w:rsidRPr="00ED3CFA" w:rsidRDefault="00082F14" w:rsidP="00151EC6">
                  <w:pPr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D3CFA">
                    <w:rPr>
                      <w:b/>
                      <w:bCs/>
                      <w:color w:val="000000"/>
                      <w:sz w:val="24"/>
                      <w:szCs w:val="24"/>
                    </w:rPr>
                    <w:t>İNSAN HAKLARI YURTTAŞLIK VE DEMOKRASİ DERSİ 4-F SINIFI I. DÖNEM II. YAZILISI</w:t>
                  </w:r>
                </w:p>
                <w:p w:rsidR="00082F14" w:rsidRPr="00ED3CFA" w:rsidRDefault="00082F14" w:rsidP="00BA6883">
                  <w:pPr>
                    <w:spacing w:line="240" w:lineRule="auto"/>
                    <w:rPr>
                      <w:color w:val="000000"/>
                    </w:rPr>
                  </w:pPr>
                  <w:r w:rsidRPr="00ED3CFA">
                    <w:rPr>
                      <w:b/>
                      <w:bCs/>
                      <w:color w:val="000000"/>
                    </w:rPr>
                    <w:t xml:space="preserve"> ADI SOYADI:</w:t>
                  </w:r>
                  <w:r w:rsidRPr="00ED3CFA">
                    <w:rPr>
                      <w:color w:val="000000"/>
                    </w:rPr>
                    <w:t xml:space="preserve"> ……………………….....................</w:t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b/>
                      <w:bCs/>
                      <w:color w:val="000000"/>
                    </w:rPr>
                    <w:t>TARİH :</w:t>
                  </w:r>
                  <w:r w:rsidRPr="00ED3CFA">
                    <w:rPr>
                      <w:color w:val="000000"/>
                    </w:rPr>
                    <w:t xml:space="preserve"> 26/12/2017</w:t>
                  </w:r>
                </w:p>
                <w:p w:rsidR="00082F14" w:rsidRPr="00ED3CFA" w:rsidRDefault="00082F14" w:rsidP="00BA6883">
                  <w:pPr>
                    <w:rPr>
                      <w:color w:val="000000"/>
                    </w:rPr>
                  </w:pPr>
                  <w:r w:rsidRPr="00ED3CFA">
                    <w:rPr>
                      <w:b/>
                      <w:bCs/>
                      <w:color w:val="000000"/>
                    </w:rPr>
                    <w:t xml:space="preserve">  NO</w:t>
                  </w:r>
                  <w:r w:rsidRPr="00ED3CFA">
                    <w:rPr>
                      <w:color w:val="000000"/>
                    </w:rPr>
                    <w:t xml:space="preserve">               : ……………</w:t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</w:r>
                  <w:r w:rsidRPr="00ED3CFA">
                    <w:rPr>
                      <w:color w:val="000000"/>
                    </w:rPr>
                    <w:tab/>
                    <w:t xml:space="preserve">              </w:t>
                  </w:r>
                  <w:r w:rsidRPr="00ED3CFA">
                    <w:rPr>
                      <w:b/>
                      <w:bCs/>
                      <w:color w:val="000000"/>
                    </w:rPr>
                    <w:t>PUAN :</w:t>
                  </w:r>
                  <w:r w:rsidRPr="00ED3CFA">
                    <w:rPr>
                      <w:color w:val="000000"/>
                    </w:rPr>
                    <w:t xml:space="preserve"> ……………….</w:t>
                  </w:r>
                </w:p>
              </w:txbxContent>
            </v:textbox>
            <w10:wrap anchorx="margin"/>
          </v:roundrect>
        </w:pict>
      </w:r>
      <w:r w:rsidRPr="00C83FFD">
        <w:t xml:space="preserve"> </w:t>
      </w:r>
      <w:r>
        <w:t xml:space="preserve">                                                                                                                                                    </w:t>
      </w:r>
    </w:p>
    <w:p w:rsidR="00082F14" w:rsidRPr="009842B0" w:rsidRDefault="00082F14" w:rsidP="009842B0"/>
    <w:p w:rsidR="00082F14" w:rsidRDefault="00082F14" w:rsidP="009842B0"/>
    <w:p w:rsidR="00082F14" w:rsidRDefault="00082F14" w:rsidP="001E65FA">
      <w:pPr>
        <w:spacing w:line="240" w:lineRule="auto"/>
        <w:rPr>
          <w:color w:val="231F20"/>
        </w:rPr>
      </w:pPr>
    </w:p>
    <w:p w:rsidR="00082F14" w:rsidRPr="006758DE" w:rsidRDefault="00082F14" w:rsidP="00B819F7">
      <w:pPr>
        <w:spacing w:after="0" w:line="240" w:lineRule="auto"/>
        <w:jc w:val="both"/>
        <w:rPr>
          <w:rFonts w:ascii="Kayra Aydin" w:hAnsi="Kayra Aydin" w:cs="Kayra Aydin"/>
          <w:b/>
          <w:bCs/>
          <w:i/>
          <w:iCs/>
          <w:sz w:val="16"/>
          <w:szCs w:val="16"/>
        </w:rPr>
      </w:pPr>
    </w:p>
    <w:p w:rsidR="00082F14" w:rsidRPr="006758DE" w:rsidRDefault="00082F14" w:rsidP="006758DE">
      <w:pPr>
        <w:pStyle w:val="ListParagraph"/>
        <w:numPr>
          <w:ilvl w:val="0"/>
          <w:numId w:val="11"/>
        </w:numPr>
        <w:jc w:val="both"/>
        <w:rPr>
          <w:rFonts w:ascii="Kayra Aydin" w:hAnsi="Kayra Aydin" w:cs="Kayra Aydin"/>
          <w:i/>
          <w:iCs/>
          <w:color w:val="FF0000"/>
        </w:rPr>
      </w:pPr>
      <w:r w:rsidRPr="006758DE">
        <w:rPr>
          <w:rFonts w:ascii="Kayra Aydin" w:hAnsi="Kayra Aydin" w:cs="Kayra Aydin"/>
          <w:b/>
          <w:bCs/>
          <w:i/>
          <w:iCs/>
        </w:rPr>
        <w:t xml:space="preserve">Aşağıdaki ifadelerden doğru olanların başına “D”, yanlış olanların başına “Y” yazınız. </w:t>
      </w:r>
      <w:r w:rsidRPr="006758DE">
        <w:rPr>
          <w:rFonts w:ascii="Kayra Aydin" w:hAnsi="Kayra Aydin" w:cs="Kayra Aydin"/>
          <w:i/>
          <w:iCs/>
          <w:color w:val="FF0000"/>
        </w:rPr>
        <w:t>(10 puan)</w:t>
      </w:r>
    </w:p>
    <w:p w:rsidR="00082F14" w:rsidRPr="006758DE" w:rsidRDefault="00082F14" w:rsidP="00B819F7">
      <w:pPr>
        <w:spacing w:after="0" w:line="240" w:lineRule="auto"/>
        <w:jc w:val="both"/>
        <w:rPr>
          <w:rFonts w:ascii="Kayra Aydin" w:hAnsi="Kayra Aydin" w:cs="Kayra Aydin"/>
          <w:i/>
          <w:iCs/>
          <w:sz w:val="16"/>
          <w:szCs w:val="16"/>
          <w:lang w:eastAsia="tr-TR"/>
        </w:rPr>
      </w:pPr>
    </w:p>
    <w:p w:rsidR="00082F14" w:rsidRPr="009D1526" w:rsidRDefault="00082F14" w:rsidP="00B819F7">
      <w:pPr>
        <w:spacing w:after="0" w:line="240" w:lineRule="auto"/>
        <w:rPr>
          <w:sz w:val="24"/>
          <w:szCs w:val="24"/>
        </w:rPr>
      </w:pPr>
      <w:r w:rsidRPr="009D1526">
        <w:rPr>
          <w:color w:val="231F20"/>
          <w:sz w:val="24"/>
          <w:szCs w:val="24"/>
        </w:rPr>
        <w:t xml:space="preserve">1. </w:t>
      </w:r>
      <w:r w:rsidRPr="00E50D34">
        <w:rPr>
          <w:color w:val="231F20"/>
          <w:sz w:val="24"/>
          <w:szCs w:val="24"/>
        </w:rPr>
        <w:t>(</w:t>
      </w:r>
      <w:r>
        <w:rPr>
          <w:color w:val="231F20"/>
          <w:sz w:val="24"/>
          <w:szCs w:val="24"/>
        </w:rPr>
        <w:t xml:space="preserve"> </w:t>
      </w:r>
      <w:r w:rsidRPr="00E50D34">
        <w:rPr>
          <w:b/>
          <w:bCs/>
          <w:color w:val="231F20"/>
          <w:sz w:val="24"/>
          <w:szCs w:val="24"/>
        </w:rPr>
        <w:t>D</w:t>
      </w:r>
      <w:r w:rsidRPr="00E50D34">
        <w:rPr>
          <w:color w:val="231F20"/>
          <w:sz w:val="24"/>
          <w:szCs w:val="24"/>
        </w:rPr>
        <w:t xml:space="preserve"> )</w:t>
      </w:r>
      <w:r w:rsidRPr="009D1526">
        <w:rPr>
          <w:color w:val="231F20"/>
          <w:sz w:val="24"/>
          <w:szCs w:val="24"/>
        </w:rPr>
        <w:t xml:space="preserve"> </w:t>
      </w:r>
      <w:r w:rsidRPr="009D1526">
        <w:rPr>
          <w:sz w:val="24"/>
          <w:szCs w:val="24"/>
        </w:rPr>
        <w:t>Günlük yaşamımızda zaman zaman hak ve özgürlüklerimizin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ihlâ</w:t>
      </w:r>
      <w:r w:rsidRPr="000631B3">
        <w:rPr>
          <w:b/>
          <w:bCs/>
          <w:sz w:val="24"/>
          <w:szCs w:val="24"/>
        </w:rPr>
        <w:t>l edilebilir</w:t>
      </w:r>
      <w:r>
        <w:rPr>
          <w:sz w:val="24"/>
          <w:szCs w:val="24"/>
        </w:rPr>
        <w:t>.</w:t>
      </w:r>
      <w:r w:rsidRPr="009D1526">
        <w:rPr>
          <w:sz w:val="24"/>
          <w:szCs w:val="24"/>
        </w:rPr>
        <w:t xml:space="preserve">  </w:t>
      </w:r>
      <w:r>
        <w:rPr>
          <w:sz w:val="24"/>
          <w:szCs w:val="24"/>
        </w:rPr>
        <w:t>Örneğin hastanede, yanlış tutum ve davranışları zarar görmemize, zaman kaybına ya da tedavimizin uzamasına yol açabilir.</w:t>
      </w:r>
    </w:p>
    <w:p w:rsidR="00082F14" w:rsidRPr="009D1526" w:rsidRDefault="00082F14" w:rsidP="00B819F7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9D1526">
        <w:rPr>
          <w:sz w:val="24"/>
          <w:szCs w:val="24"/>
        </w:rPr>
        <w:t xml:space="preserve">2.  ( </w:t>
      </w:r>
      <w:r w:rsidRPr="00E50D34">
        <w:rPr>
          <w:b/>
          <w:bCs/>
          <w:sz w:val="24"/>
          <w:szCs w:val="24"/>
        </w:rPr>
        <w:t>Y</w:t>
      </w:r>
      <w:r w:rsidRPr="009D1526">
        <w:rPr>
          <w:sz w:val="24"/>
          <w:szCs w:val="24"/>
        </w:rPr>
        <w:t xml:space="preserve"> ) Kendimize yapılmasını istemediğimi</w:t>
      </w:r>
      <w:r>
        <w:rPr>
          <w:sz w:val="24"/>
          <w:szCs w:val="24"/>
        </w:rPr>
        <w:t xml:space="preserve">z bir davranışı başkalarına </w:t>
      </w:r>
      <w:r w:rsidRPr="002E639F">
        <w:rPr>
          <w:b/>
          <w:bCs/>
          <w:sz w:val="24"/>
          <w:szCs w:val="24"/>
        </w:rPr>
        <w:t>yapabiliriz</w:t>
      </w:r>
      <w:r>
        <w:rPr>
          <w:sz w:val="24"/>
          <w:szCs w:val="24"/>
        </w:rPr>
        <w:t>.</w:t>
      </w:r>
    </w:p>
    <w:p w:rsidR="00082F14" w:rsidRPr="009D1526" w:rsidRDefault="00082F14" w:rsidP="00B819F7">
      <w:pPr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9D1526">
        <w:rPr>
          <w:sz w:val="24"/>
          <w:szCs w:val="24"/>
        </w:rPr>
        <w:t>3.</w:t>
      </w:r>
      <w:r w:rsidRPr="009D1526">
        <w:rPr>
          <w:color w:val="000000"/>
          <w:sz w:val="24"/>
          <w:szCs w:val="24"/>
        </w:rPr>
        <w:t xml:space="preserve"> </w:t>
      </w:r>
      <w:r w:rsidRPr="009D1526">
        <w:rPr>
          <w:sz w:val="24"/>
          <w:szCs w:val="24"/>
        </w:rPr>
        <w:t xml:space="preserve"> ( </w:t>
      </w:r>
      <w:r w:rsidRPr="00E50D34">
        <w:rPr>
          <w:b/>
          <w:bCs/>
          <w:sz w:val="24"/>
          <w:szCs w:val="24"/>
        </w:rPr>
        <w:t>D</w:t>
      </w:r>
      <w:r w:rsidRPr="009D1526">
        <w:rPr>
          <w:sz w:val="24"/>
          <w:szCs w:val="24"/>
        </w:rPr>
        <w:t xml:space="preserve">) </w:t>
      </w:r>
      <w:r>
        <w:rPr>
          <w:color w:val="000000"/>
          <w:sz w:val="24"/>
          <w:szCs w:val="24"/>
        </w:rPr>
        <w:t xml:space="preserve">Her birey daha anne karnındayken </w:t>
      </w:r>
      <w:r w:rsidRPr="000631B3">
        <w:rPr>
          <w:b/>
          <w:bCs/>
          <w:color w:val="000000"/>
          <w:sz w:val="24"/>
          <w:szCs w:val="24"/>
        </w:rPr>
        <w:t>yaşama h</w:t>
      </w:r>
      <w:r>
        <w:rPr>
          <w:b/>
          <w:bCs/>
          <w:color w:val="000000"/>
          <w:sz w:val="24"/>
          <w:szCs w:val="24"/>
        </w:rPr>
        <w:t>akkını elde eder</w:t>
      </w:r>
      <w:r>
        <w:rPr>
          <w:color w:val="000000"/>
          <w:sz w:val="24"/>
          <w:szCs w:val="24"/>
        </w:rPr>
        <w:t>.</w:t>
      </w:r>
    </w:p>
    <w:p w:rsidR="00082F14" w:rsidRPr="009D1526" w:rsidRDefault="00082F14" w:rsidP="00B819F7">
      <w:pPr>
        <w:spacing w:after="0"/>
        <w:jc w:val="both"/>
        <w:rPr>
          <w:sz w:val="24"/>
          <w:szCs w:val="24"/>
        </w:rPr>
      </w:pPr>
      <w:r w:rsidRPr="009D1526">
        <w:rPr>
          <w:sz w:val="24"/>
          <w:szCs w:val="24"/>
        </w:rPr>
        <w:t>4.  (</w:t>
      </w:r>
      <w:r>
        <w:rPr>
          <w:sz w:val="24"/>
          <w:szCs w:val="24"/>
        </w:rPr>
        <w:t xml:space="preserve"> </w:t>
      </w:r>
      <w:r w:rsidRPr="00E50D34">
        <w:rPr>
          <w:b/>
          <w:bCs/>
          <w:sz w:val="24"/>
          <w:szCs w:val="24"/>
        </w:rPr>
        <w:t xml:space="preserve">Y </w:t>
      </w:r>
      <w:r w:rsidRPr="009D1526">
        <w:rPr>
          <w:sz w:val="24"/>
          <w:szCs w:val="24"/>
        </w:rPr>
        <w:t xml:space="preserve">) Kendi mutluluğumuz için bir başkasının hak ve özgürlüklerini </w:t>
      </w:r>
      <w:r w:rsidRPr="000631B3">
        <w:rPr>
          <w:b/>
          <w:bCs/>
          <w:sz w:val="24"/>
          <w:szCs w:val="24"/>
        </w:rPr>
        <w:t>ihlal edebiliriz.</w:t>
      </w:r>
    </w:p>
    <w:p w:rsidR="00082F14" w:rsidRPr="000631B3" w:rsidRDefault="00082F14" w:rsidP="00B819F7">
      <w:pPr>
        <w:spacing w:after="0"/>
        <w:jc w:val="both"/>
        <w:rPr>
          <w:b/>
          <w:bCs/>
          <w:sz w:val="24"/>
          <w:szCs w:val="24"/>
        </w:rPr>
      </w:pPr>
      <w:r w:rsidRPr="009D1526">
        <w:rPr>
          <w:sz w:val="24"/>
          <w:szCs w:val="24"/>
        </w:rPr>
        <w:t>5.  (</w:t>
      </w:r>
      <w:r>
        <w:rPr>
          <w:sz w:val="24"/>
          <w:szCs w:val="24"/>
        </w:rPr>
        <w:t xml:space="preserve"> </w:t>
      </w:r>
      <w:r w:rsidRPr="00E50D34">
        <w:rPr>
          <w:b/>
          <w:bCs/>
          <w:sz w:val="24"/>
          <w:szCs w:val="24"/>
        </w:rPr>
        <w:t>D</w:t>
      </w:r>
      <w:r>
        <w:rPr>
          <w:b/>
          <w:bCs/>
          <w:sz w:val="24"/>
          <w:szCs w:val="24"/>
        </w:rPr>
        <w:t xml:space="preserve"> </w:t>
      </w:r>
      <w:r w:rsidRPr="009D1526">
        <w:rPr>
          <w:sz w:val="24"/>
          <w:szCs w:val="24"/>
        </w:rPr>
        <w:t xml:space="preserve">) Dili, dini, ırkı ne olursa olsun her çocuk, sadece çocuk olduğu için </w:t>
      </w:r>
      <w:r w:rsidRPr="000631B3">
        <w:rPr>
          <w:b/>
          <w:bCs/>
          <w:sz w:val="24"/>
          <w:szCs w:val="24"/>
        </w:rPr>
        <w:t xml:space="preserve">hak ve özgürlüklere sahiptir. </w:t>
      </w:r>
    </w:p>
    <w:p w:rsidR="00082F14" w:rsidRPr="009D1526" w:rsidRDefault="00082F14" w:rsidP="00B819F7">
      <w:pPr>
        <w:spacing w:after="0"/>
        <w:jc w:val="both"/>
        <w:rPr>
          <w:color w:val="000000"/>
          <w:sz w:val="24"/>
          <w:szCs w:val="24"/>
        </w:rPr>
      </w:pPr>
      <w:r w:rsidRPr="009D1526">
        <w:rPr>
          <w:sz w:val="24"/>
          <w:szCs w:val="24"/>
        </w:rPr>
        <w:t xml:space="preserve">6.  ( </w:t>
      </w:r>
      <w:r w:rsidRPr="00E50D34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</w:t>
      </w:r>
      <w:r w:rsidRPr="009D1526">
        <w:rPr>
          <w:sz w:val="24"/>
          <w:szCs w:val="24"/>
        </w:rPr>
        <w:t xml:space="preserve">) </w:t>
      </w:r>
      <w:r w:rsidRPr="009D1526">
        <w:rPr>
          <w:color w:val="000000"/>
          <w:sz w:val="24"/>
          <w:szCs w:val="24"/>
        </w:rPr>
        <w:t xml:space="preserve">Hak ve özgürlüklerimiz </w:t>
      </w:r>
      <w:r>
        <w:rPr>
          <w:color w:val="000000"/>
          <w:sz w:val="24"/>
          <w:szCs w:val="24"/>
        </w:rPr>
        <w:t xml:space="preserve">anne ve babamızın </w:t>
      </w:r>
      <w:r w:rsidRPr="000631B3">
        <w:rPr>
          <w:b/>
          <w:bCs/>
          <w:color w:val="000000"/>
          <w:sz w:val="24"/>
          <w:szCs w:val="24"/>
        </w:rPr>
        <w:t>görüş ve iznine bağlıdır</w:t>
      </w:r>
      <w:r>
        <w:rPr>
          <w:color w:val="000000"/>
          <w:sz w:val="24"/>
          <w:szCs w:val="24"/>
        </w:rPr>
        <w:t>.</w:t>
      </w:r>
    </w:p>
    <w:p w:rsidR="00082F14" w:rsidRPr="009D1526" w:rsidRDefault="00082F14" w:rsidP="00B819F7">
      <w:pPr>
        <w:spacing w:after="0"/>
        <w:jc w:val="both"/>
        <w:rPr>
          <w:sz w:val="24"/>
          <w:szCs w:val="24"/>
        </w:rPr>
      </w:pPr>
      <w:r w:rsidRPr="009D1526">
        <w:rPr>
          <w:color w:val="000000"/>
          <w:sz w:val="24"/>
          <w:szCs w:val="24"/>
        </w:rPr>
        <w:t>7</w:t>
      </w:r>
      <w:r w:rsidRPr="009D1526">
        <w:rPr>
          <w:sz w:val="24"/>
          <w:szCs w:val="24"/>
        </w:rPr>
        <w:t>.  (</w:t>
      </w:r>
      <w:r>
        <w:rPr>
          <w:sz w:val="24"/>
          <w:szCs w:val="24"/>
        </w:rPr>
        <w:t xml:space="preserve"> </w:t>
      </w:r>
      <w:r w:rsidRPr="00E50D34">
        <w:rPr>
          <w:b/>
          <w:bCs/>
          <w:sz w:val="24"/>
          <w:szCs w:val="24"/>
        </w:rPr>
        <w:t>Y</w:t>
      </w:r>
      <w:r>
        <w:rPr>
          <w:sz w:val="24"/>
          <w:szCs w:val="24"/>
        </w:rPr>
        <w:t xml:space="preserve"> </w:t>
      </w:r>
      <w:r w:rsidRPr="009D1526">
        <w:rPr>
          <w:sz w:val="24"/>
          <w:szCs w:val="24"/>
        </w:rPr>
        <w:t>) İnsanlar</w:t>
      </w:r>
      <w:r>
        <w:rPr>
          <w:sz w:val="24"/>
          <w:szCs w:val="24"/>
        </w:rPr>
        <w:t>,</w:t>
      </w:r>
      <w:r w:rsidRPr="009D1526">
        <w:rPr>
          <w:sz w:val="24"/>
          <w:szCs w:val="24"/>
        </w:rPr>
        <w:t xml:space="preserve"> haklarını başkalarına </w:t>
      </w:r>
      <w:r>
        <w:rPr>
          <w:b/>
          <w:bCs/>
          <w:sz w:val="24"/>
          <w:szCs w:val="24"/>
        </w:rPr>
        <w:t>devredile</w:t>
      </w:r>
      <w:r w:rsidRPr="000631B3">
        <w:rPr>
          <w:b/>
          <w:bCs/>
          <w:sz w:val="24"/>
          <w:szCs w:val="24"/>
        </w:rPr>
        <w:t>bilir</w:t>
      </w:r>
      <w:r w:rsidRPr="009D1526">
        <w:rPr>
          <w:sz w:val="24"/>
          <w:szCs w:val="24"/>
        </w:rPr>
        <w:t>.</w:t>
      </w:r>
    </w:p>
    <w:p w:rsidR="00082F14" w:rsidRPr="009D1526" w:rsidRDefault="00082F14" w:rsidP="00B819F7">
      <w:pPr>
        <w:spacing w:after="0"/>
        <w:jc w:val="both"/>
        <w:rPr>
          <w:color w:val="000000"/>
          <w:sz w:val="24"/>
          <w:szCs w:val="24"/>
        </w:rPr>
      </w:pPr>
      <w:r w:rsidRPr="009D1526">
        <w:rPr>
          <w:sz w:val="24"/>
          <w:szCs w:val="24"/>
        </w:rPr>
        <w:t>8.  (</w:t>
      </w:r>
      <w:r>
        <w:rPr>
          <w:sz w:val="24"/>
          <w:szCs w:val="24"/>
        </w:rPr>
        <w:t xml:space="preserve"> </w:t>
      </w:r>
      <w:r w:rsidRPr="00E50D34">
        <w:rPr>
          <w:b/>
          <w:bCs/>
          <w:sz w:val="24"/>
          <w:szCs w:val="24"/>
        </w:rPr>
        <w:t>Y</w:t>
      </w:r>
      <w:r w:rsidRPr="009D1526">
        <w:rPr>
          <w:sz w:val="24"/>
          <w:szCs w:val="24"/>
        </w:rPr>
        <w:t xml:space="preserve"> ) </w:t>
      </w:r>
      <w:r w:rsidRPr="009D1526">
        <w:rPr>
          <w:color w:val="000000"/>
          <w:sz w:val="24"/>
          <w:szCs w:val="24"/>
        </w:rPr>
        <w:t xml:space="preserve">Hak ve özgürlüklerimiz </w:t>
      </w:r>
      <w:r w:rsidRPr="000631B3">
        <w:rPr>
          <w:b/>
          <w:bCs/>
          <w:color w:val="000000"/>
          <w:sz w:val="24"/>
          <w:szCs w:val="24"/>
        </w:rPr>
        <w:t>sınırsızdır</w:t>
      </w:r>
      <w:r w:rsidRPr="009D1526">
        <w:rPr>
          <w:color w:val="000000"/>
          <w:sz w:val="24"/>
          <w:szCs w:val="24"/>
        </w:rPr>
        <w:t>.</w:t>
      </w:r>
    </w:p>
    <w:p w:rsidR="00082F14" w:rsidRPr="009D1526" w:rsidRDefault="00082F14" w:rsidP="0013564F">
      <w:pPr>
        <w:spacing w:after="0"/>
        <w:jc w:val="both"/>
        <w:rPr>
          <w:color w:val="000000"/>
          <w:sz w:val="24"/>
          <w:szCs w:val="24"/>
        </w:rPr>
      </w:pPr>
      <w:r w:rsidRPr="009D1526">
        <w:rPr>
          <w:color w:val="000000"/>
          <w:sz w:val="24"/>
          <w:szCs w:val="24"/>
        </w:rPr>
        <w:t>9. (</w:t>
      </w:r>
      <w:r w:rsidRPr="00E50D34">
        <w:rPr>
          <w:b/>
          <w:bCs/>
          <w:color w:val="000000"/>
          <w:sz w:val="24"/>
          <w:szCs w:val="24"/>
        </w:rPr>
        <w:t>D</w:t>
      </w:r>
      <w:r>
        <w:rPr>
          <w:b/>
          <w:bCs/>
          <w:color w:val="000000"/>
          <w:sz w:val="24"/>
          <w:szCs w:val="24"/>
        </w:rPr>
        <w:t xml:space="preserve"> </w:t>
      </w:r>
      <w:r w:rsidRPr="009D1526">
        <w:rPr>
          <w:color w:val="000000"/>
          <w:sz w:val="24"/>
          <w:szCs w:val="24"/>
        </w:rPr>
        <w:t xml:space="preserve">) </w:t>
      </w:r>
      <w:r w:rsidRPr="006758DE">
        <w:rPr>
          <w:b/>
          <w:bCs/>
          <w:color w:val="000000"/>
          <w:sz w:val="24"/>
          <w:szCs w:val="24"/>
        </w:rPr>
        <w:t>Çocuk hakları</w:t>
      </w:r>
      <w:r w:rsidRPr="009D1526">
        <w:rPr>
          <w:color w:val="000000"/>
          <w:sz w:val="24"/>
          <w:szCs w:val="24"/>
        </w:rPr>
        <w:t xml:space="preserve">, kanunen ve ahlaki olarak dünya üzerindeki tüm çocukların </w:t>
      </w:r>
      <w:r w:rsidRPr="006758DE">
        <w:rPr>
          <w:b/>
          <w:bCs/>
          <w:color w:val="000000"/>
          <w:sz w:val="24"/>
          <w:szCs w:val="24"/>
        </w:rPr>
        <w:t>doğuştan sahip olduğu haklardır.</w:t>
      </w:r>
    </w:p>
    <w:p w:rsidR="00082F14" w:rsidRPr="009D1526" w:rsidRDefault="00082F14" w:rsidP="0013564F">
      <w:pPr>
        <w:spacing w:after="0"/>
        <w:jc w:val="both"/>
        <w:rPr>
          <w:color w:val="000000"/>
          <w:sz w:val="24"/>
          <w:szCs w:val="24"/>
        </w:rPr>
      </w:pPr>
      <w:r w:rsidRPr="009D1526">
        <w:rPr>
          <w:color w:val="000000"/>
          <w:sz w:val="24"/>
          <w:szCs w:val="24"/>
        </w:rPr>
        <w:t xml:space="preserve">10.( </w:t>
      </w:r>
      <w:r w:rsidRPr="00E50D34">
        <w:rPr>
          <w:b/>
          <w:bCs/>
          <w:color w:val="000000"/>
          <w:sz w:val="24"/>
          <w:szCs w:val="24"/>
        </w:rPr>
        <w:t>D</w:t>
      </w:r>
      <w:r w:rsidRPr="009D1526">
        <w:rPr>
          <w:color w:val="000000"/>
          <w:sz w:val="24"/>
          <w:szCs w:val="24"/>
        </w:rPr>
        <w:t xml:space="preserve">)Her birey, 18 yaşına kadar çocuktur. Hak ihlallerine karşı </w:t>
      </w:r>
      <w:r w:rsidRPr="006758DE">
        <w:rPr>
          <w:b/>
          <w:bCs/>
          <w:color w:val="000000"/>
          <w:sz w:val="24"/>
          <w:szCs w:val="24"/>
        </w:rPr>
        <w:t>devlet güvencesi altındadır.</w:t>
      </w:r>
    </w:p>
    <w:p w:rsidR="00082F14" w:rsidRPr="009D1526" w:rsidRDefault="00082F14" w:rsidP="0013564F">
      <w:pPr>
        <w:spacing w:after="0"/>
        <w:jc w:val="both"/>
        <w:rPr>
          <w:color w:val="000000"/>
          <w:sz w:val="16"/>
          <w:szCs w:val="16"/>
        </w:rPr>
      </w:pPr>
    </w:p>
    <w:p w:rsidR="00082F14" w:rsidRPr="009D1526" w:rsidRDefault="00082F14" w:rsidP="00142E4F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i/>
          <w:iCs/>
          <w:color w:val="FF0000"/>
        </w:rPr>
      </w:pPr>
      <w:r w:rsidRPr="009D1526">
        <w:rPr>
          <w:b/>
          <w:bCs/>
          <w:i/>
          <w:iCs/>
        </w:rPr>
        <w:t xml:space="preserve">B. Aşağıdaki cümlelerde boş bırakılan yerlere ilgili kelimeleri yazınız. </w:t>
      </w:r>
      <w:r w:rsidRPr="009D1526">
        <w:rPr>
          <w:i/>
          <w:iCs/>
          <w:color w:val="FF0000"/>
        </w:rPr>
        <w:t>(10 puan)</w:t>
      </w:r>
    </w:p>
    <w:p w:rsidR="00082F14" w:rsidRPr="006A15AA" w:rsidRDefault="00082F14" w:rsidP="00142E4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Kayra Aydin"/>
        </w:rPr>
      </w:pPr>
      <w:r>
        <w:rPr>
          <w:noProof/>
          <w:lang w:eastAsia="tr-TR"/>
        </w:rPr>
        <w:pict>
          <v:roundrect id="Rounded Rectangle 6" o:spid="_x0000_s1027" style="position:absolute;left:0;text-align:left;margin-left:0;margin-top:5.55pt;width:524.4pt;height:41.4pt;z-index:-251660800;visibility:visible;mso-position-horizontal:left;mso-position-horizontal-relative:margin;v-text-anchor:middle" arcsize="10923f" strokecolor="red" strokeweight="2pt">
            <w10:wrap anchorx="margin"/>
          </v:roundrect>
        </w:pict>
      </w:r>
    </w:p>
    <w:p w:rsidR="00082F14" w:rsidRDefault="00082F14" w:rsidP="00142E4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Kayra Aydin"/>
          <w:b/>
          <w:bCs/>
          <w:sz w:val="24"/>
          <w:szCs w:val="24"/>
        </w:rPr>
      </w:pPr>
      <w:r w:rsidRPr="006A15AA">
        <w:rPr>
          <w:rFonts w:ascii="Kayra Aydin" w:hAnsi="Kayra Aydin" w:cs="Kayra Aydin"/>
        </w:rPr>
        <w:t xml:space="preserve">        </w:t>
      </w:r>
      <w:r w:rsidRPr="006A15AA">
        <w:rPr>
          <w:rFonts w:ascii="Kayra Aydin" w:hAnsi="Kayra Aydin" w:cs="Kayra Aydin"/>
          <w:b/>
          <w:bCs/>
        </w:rPr>
        <w:t xml:space="preserve"> </w:t>
      </w:r>
      <w:r>
        <w:rPr>
          <w:rFonts w:ascii="Kayra Aydin" w:hAnsi="Kayra Aydin" w:cs="Kayra Aydin"/>
          <w:b/>
          <w:bCs/>
          <w:sz w:val="24"/>
          <w:szCs w:val="24"/>
        </w:rPr>
        <w:t>sağlık hakkı</w:t>
      </w:r>
      <w:r w:rsidRPr="00283889">
        <w:rPr>
          <w:rFonts w:ascii="Kayra Aydin" w:hAnsi="Kayra Aydin" w:cs="Kayra Aydin"/>
          <w:b/>
          <w:bCs/>
          <w:sz w:val="24"/>
          <w:szCs w:val="24"/>
        </w:rPr>
        <w:t xml:space="preserve"> -  sosyal   - </w:t>
      </w:r>
      <w:r>
        <w:rPr>
          <w:rFonts w:ascii="Kayra Aydin" w:hAnsi="Kayra Aydin" w:cs="Kayra Aydin"/>
          <w:b/>
          <w:bCs/>
          <w:sz w:val="24"/>
          <w:szCs w:val="24"/>
        </w:rPr>
        <w:t xml:space="preserve"> yaşama hakkı -</w:t>
      </w:r>
      <w:r w:rsidRPr="00283889">
        <w:rPr>
          <w:rFonts w:ascii="Kayra Aydin" w:hAnsi="Kayra Aydin" w:cs="Kayra Aydin"/>
          <w:b/>
          <w:bCs/>
          <w:sz w:val="24"/>
          <w:szCs w:val="24"/>
        </w:rPr>
        <w:t xml:space="preserve">   </w:t>
      </w:r>
      <w:r>
        <w:rPr>
          <w:rFonts w:ascii="Kayra Aydin" w:hAnsi="Kayra Aydin" w:cs="Kayra Aydin"/>
          <w:b/>
          <w:bCs/>
          <w:sz w:val="24"/>
          <w:szCs w:val="24"/>
        </w:rPr>
        <w:t xml:space="preserve">ailesiyle birlikte yaşama </w:t>
      </w:r>
      <w:r w:rsidRPr="00283889">
        <w:rPr>
          <w:rFonts w:ascii="Kayra Aydin" w:hAnsi="Kayra Aydin" w:cs="Kayra Aydin"/>
          <w:b/>
          <w:bCs/>
          <w:sz w:val="24"/>
          <w:szCs w:val="24"/>
        </w:rPr>
        <w:t xml:space="preserve">-    </w:t>
      </w:r>
      <w:r>
        <w:rPr>
          <w:rFonts w:ascii="Kayra Aydin" w:hAnsi="Kayra Aydin" w:cs="Kayra Aydin"/>
          <w:b/>
          <w:bCs/>
          <w:sz w:val="24"/>
          <w:szCs w:val="24"/>
        </w:rPr>
        <w:t>oyun hakkı –</w:t>
      </w:r>
      <w:r w:rsidRPr="00283889">
        <w:rPr>
          <w:rFonts w:ascii="Kayra Aydin" w:hAnsi="Kayra Aydin" w:cs="Kayra Aydin"/>
          <w:b/>
          <w:bCs/>
          <w:sz w:val="24"/>
          <w:szCs w:val="24"/>
        </w:rPr>
        <w:t xml:space="preserve"> </w:t>
      </w:r>
      <w:r>
        <w:rPr>
          <w:rFonts w:ascii="Kayra Aydin" w:hAnsi="Kayra Aydin" w:cs="Kayra Aydin"/>
          <w:b/>
          <w:bCs/>
          <w:sz w:val="24"/>
          <w:szCs w:val="24"/>
        </w:rPr>
        <w:t xml:space="preserve">çocuk hakları- </w:t>
      </w:r>
    </w:p>
    <w:p w:rsidR="00082F14" w:rsidRPr="00283889" w:rsidRDefault="00082F14" w:rsidP="00142E4F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Kayra Aydin"/>
          <w:b/>
          <w:bCs/>
          <w:sz w:val="24"/>
          <w:szCs w:val="24"/>
        </w:rPr>
      </w:pPr>
      <w:r>
        <w:rPr>
          <w:rFonts w:ascii="Kayra Aydin" w:hAnsi="Kayra Aydin" w:cs="Kayra Aydin"/>
          <w:b/>
          <w:bCs/>
          <w:sz w:val="24"/>
          <w:szCs w:val="24"/>
        </w:rPr>
        <w:t xml:space="preserve">        sorumluluk – yetişkin bireyler – hayvanlar- Kamu Denetçiliği Kurumu – Spor kulübü</w:t>
      </w:r>
    </w:p>
    <w:p w:rsidR="00082F14" w:rsidRPr="006758DE" w:rsidRDefault="00082F14" w:rsidP="006758DE">
      <w:pPr>
        <w:autoSpaceDE w:val="0"/>
        <w:autoSpaceDN w:val="0"/>
        <w:adjustRightInd w:val="0"/>
        <w:spacing w:after="0" w:line="240" w:lineRule="auto"/>
        <w:jc w:val="both"/>
        <w:rPr>
          <w:rFonts w:ascii="Kayra Aydin" w:hAnsi="Kayra Aydin" w:cs="Kayra Aydin"/>
          <w:b/>
          <w:bCs/>
          <w:sz w:val="24"/>
          <w:szCs w:val="24"/>
        </w:rPr>
      </w:pPr>
      <w:r>
        <w:rPr>
          <w:rFonts w:ascii="Kayra Aydin" w:hAnsi="Kayra Aydin" w:cs="Kayra Aydin"/>
          <w:b/>
          <w:bCs/>
          <w:sz w:val="24"/>
          <w:szCs w:val="24"/>
        </w:rPr>
        <w:t xml:space="preserve">        </w:t>
      </w:r>
    </w:p>
    <w:p w:rsidR="00082F14" w:rsidRPr="009D1526" w:rsidRDefault="00082F14" w:rsidP="00406F3F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Hastane ve diğer sağlık kurumlarından sağlık hizmeti alarak </w:t>
      </w:r>
      <w:r w:rsidRPr="00E50D34">
        <w:rPr>
          <w:rFonts w:ascii="Kayra Aydin" w:hAnsi="Kayra Aydin" w:cs="Kayra Aydin"/>
          <w:b/>
          <w:bCs/>
          <w:color w:val="FF0000"/>
        </w:rPr>
        <w:t>sağlık hakkını</w:t>
      </w:r>
      <w:r w:rsidRPr="00E50D34">
        <w:rPr>
          <w:rFonts w:ascii="Calibri" w:hAnsi="Calibri" w:cs="Calibri"/>
          <w:b/>
          <w:bCs/>
          <w:color w:val="FF0000"/>
        </w:rPr>
        <w:t xml:space="preserve"> </w:t>
      </w:r>
      <w:r w:rsidRPr="00406F3F">
        <w:rPr>
          <w:rFonts w:ascii="Calibri" w:hAnsi="Calibri" w:cs="Calibri"/>
          <w:b/>
          <w:bCs/>
          <w:color w:val="000000"/>
        </w:rPr>
        <w:t>kullanabiliriz.</w:t>
      </w:r>
    </w:p>
    <w:p w:rsidR="00082F14" w:rsidRPr="009D1526" w:rsidRDefault="00082F14" w:rsidP="00142E4F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 w:rsidRPr="009D1526">
        <w:rPr>
          <w:rFonts w:ascii="Calibri" w:hAnsi="Calibri" w:cs="Calibri"/>
          <w:color w:val="000000"/>
        </w:rPr>
        <w:t xml:space="preserve">İnsan, çevresiyle iletişim kuran ve kültürel değerler üreten </w:t>
      </w:r>
      <w:r w:rsidRPr="00E50D34">
        <w:rPr>
          <w:rFonts w:ascii="Kayra Aydin" w:hAnsi="Kayra Aydin" w:cs="Kayra Aydin"/>
          <w:b/>
          <w:bCs/>
          <w:color w:val="FF0000"/>
        </w:rPr>
        <w:t>sosyal</w:t>
      </w:r>
      <w:r w:rsidRPr="00E50D34">
        <w:rPr>
          <w:rFonts w:ascii="Calibri" w:hAnsi="Calibri" w:cs="Calibri"/>
          <w:color w:val="FF0000"/>
        </w:rPr>
        <w:t xml:space="preserve"> </w:t>
      </w:r>
      <w:r w:rsidRPr="00904E4F">
        <w:rPr>
          <w:rFonts w:ascii="Calibri" w:hAnsi="Calibri" w:cs="Calibri"/>
          <w:b/>
          <w:bCs/>
          <w:color w:val="000000"/>
        </w:rPr>
        <w:t>bir canlıdır.</w:t>
      </w:r>
    </w:p>
    <w:p w:rsidR="00082F14" w:rsidRPr="003C6BE7" w:rsidRDefault="00082F14" w:rsidP="009D1526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Her insanın hayatı kutsaldır. Her birey,  doğuştan </w:t>
      </w:r>
      <w:r w:rsidRPr="00E50D34">
        <w:rPr>
          <w:rFonts w:ascii="Kayra Aydin" w:hAnsi="Kayra Aydin" w:cs="Kayra Aydin"/>
          <w:b/>
          <w:bCs/>
          <w:color w:val="FF0000"/>
        </w:rPr>
        <w:t>yaşama hakkına</w:t>
      </w:r>
      <w:r w:rsidRPr="00E50D34">
        <w:rPr>
          <w:rFonts w:ascii="Calibri" w:hAnsi="Calibri" w:cs="Calibri"/>
          <w:color w:val="FF0000"/>
        </w:rPr>
        <w:t xml:space="preserve"> </w:t>
      </w:r>
      <w:r w:rsidRPr="00904E4F">
        <w:rPr>
          <w:rFonts w:ascii="Calibri" w:hAnsi="Calibri" w:cs="Calibri"/>
          <w:b/>
          <w:bCs/>
          <w:color w:val="000000"/>
        </w:rPr>
        <w:t>sahiptir.</w:t>
      </w:r>
      <w:r>
        <w:rPr>
          <w:rFonts w:ascii="Calibri" w:hAnsi="Calibri" w:cs="Calibri"/>
          <w:color w:val="000000"/>
        </w:rPr>
        <w:t xml:space="preserve"> </w:t>
      </w:r>
    </w:p>
    <w:p w:rsidR="00082F14" w:rsidRPr="009D1526" w:rsidRDefault="00082F14" w:rsidP="00E50D34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Her çocuğun anne ve babasını bilme, insan onuruna yakışır bir isim alma ve en önemlisi </w:t>
      </w:r>
      <w:r w:rsidRPr="00E50D34">
        <w:rPr>
          <w:rFonts w:ascii="Kayra Aydin" w:hAnsi="Kayra Aydin" w:cs="Kayra Aydin"/>
          <w:b/>
          <w:bCs/>
          <w:color w:val="FF0000"/>
        </w:rPr>
        <w:t>ailesiyle birlikte yaşama</w:t>
      </w:r>
      <w:r>
        <w:rPr>
          <w:rFonts w:ascii="Kayra Aydin" w:hAnsi="Kayra Aydin" w:cs="Kayra Aydin"/>
          <w:b/>
          <w:bCs/>
        </w:rPr>
        <w:t xml:space="preserve"> </w:t>
      </w:r>
      <w:r w:rsidRPr="00904E4F">
        <w:rPr>
          <w:rFonts w:ascii="Calibri" w:hAnsi="Calibri" w:cs="Calibri"/>
          <w:b/>
          <w:bCs/>
          <w:color w:val="000000"/>
        </w:rPr>
        <w:t>hakkına sahiptir.</w:t>
      </w:r>
    </w:p>
    <w:p w:rsidR="00082F14" w:rsidRDefault="00082F14" w:rsidP="00904E4F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Tüm çocuklar, sosyal gelişimleri ve kişilik gelişimleri açısından oyun parkları, çocuk bahçesi ve uygun yerlerde  </w:t>
      </w:r>
      <w:r w:rsidRPr="00E50D34">
        <w:rPr>
          <w:rFonts w:ascii="Kayra Aydin" w:hAnsi="Kayra Aydin" w:cs="Kayra Aydin"/>
          <w:b/>
          <w:bCs/>
          <w:color w:val="FF0000"/>
        </w:rPr>
        <w:t>oyun hakkına</w:t>
      </w:r>
      <w:r w:rsidRPr="00E50D34">
        <w:rPr>
          <w:rFonts w:ascii="Calibri" w:hAnsi="Calibri" w:cs="Calibri"/>
          <w:color w:val="FF0000"/>
        </w:rPr>
        <w:t xml:space="preserve">  </w:t>
      </w:r>
      <w:r w:rsidRPr="00904E4F">
        <w:rPr>
          <w:rFonts w:ascii="Calibri" w:hAnsi="Calibri" w:cs="Calibri"/>
          <w:b/>
          <w:bCs/>
          <w:color w:val="000000"/>
        </w:rPr>
        <w:t>sahiptir.</w:t>
      </w:r>
    </w:p>
    <w:p w:rsidR="00082F14" w:rsidRPr="009D1526" w:rsidRDefault="00082F14" w:rsidP="00904E4F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Dünyada değişik ülkelerde yaşı küçük olmasına rağmen ağır işlerde çocuklar çalıştırılmaktadır. Bu durum </w:t>
      </w:r>
      <w:r w:rsidRPr="00904E4F">
        <w:rPr>
          <w:rFonts w:ascii="Calibri" w:hAnsi="Calibri" w:cs="Calibri"/>
          <w:b/>
          <w:bCs/>
          <w:color w:val="000000"/>
        </w:rPr>
        <w:t>suçtur ve</w:t>
      </w:r>
      <w:r>
        <w:rPr>
          <w:rFonts w:ascii="Calibri" w:hAnsi="Calibri" w:cs="Calibri"/>
          <w:color w:val="000000"/>
        </w:rPr>
        <w:t xml:space="preserve"> </w:t>
      </w:r>
      <w:r w:rsidRPr="00E50D34">
        <w:rPr>
          <w:rFonts w:ascii="Kayra Aydin" w:hAnsi="Kayra Aydin" w:cs="Kayra Aydin"/>
          <w:b/>
          <w:bCs/>
          <w:color w:val="FF0000"/>
        </w:rPr>
        <w:t>çocuk haklarına</w:t>
      </w:r>
      <w:r w:rsidRPr="00E50D34">
        <w:rPr>
          <w:rFonts w:ascii="Calibri" w:hAnsi="Calibri" w:cs="Calibri"/>
          <w:color w:val="FF0000"/>
        </w:rPr>
        <w:t xml:space="preserve">  </w:t>
      </w:r>
      <w:r w:rsidRPr="00904E4F">
        <w:rPr>
          <w:rFonts w:ascii="Calibri" w:hAnsi="Calibri" w:cs="Calibri"/>
          <w:b/>
          <w:bCs/>
          <w:color w:val="000000"/>
        </w:rPr>
        <w:t>aykırıdır</w:t>
      </w:r>
    </w:p>
    <w:p w:rsidR="00082F14" w:rsidRPr="009D1526" w:rsidRDefault="00082F14" w:rsidP="00904E4F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</w:rPr>
      </w:pPr>
      <w:r w:rsidRPr="00904E4F">
        <w:rPr>
          <w:rFonts w:ascii="Calibri" w:hAnsi="Calibri" w:cs="Calibri"/>
          <w:color w:val="000000"/>
        </w:rPr>
        <w:t xml:space="preserve"> Dünyadaki kültür   varlıkları ve doğal güzellikleri  korumak</w:t>
      </w:r>
      <w:r>
        <w:rPr>
          <w:rFonts w:ascii="Calibri" w:hAnsi="Calibri" w:cs="Calibri"/>
          <w:color w:val="000000"/>
        </w:rPr>
        <w:t xml:space="preserve">, her bireyin  </w:t>
      </w:r>
      <w:r w:rsidRPr="00904E4F">
        <w:rPr>
          <w:rFonts w:ascii="Calibri" w:hAnsi="Calibri" w:cs="Calibri"/>
          <w:b/>
          <w:bCs/>
          <w:color w:val="000000"/>
        </w:rPr>
        <w:t>insanlığın ortak mirasına karşı</w:t>
      </w:r>
      <w:r>
        <w:rPr>
          <w:rFonts w:ascii="Calibri" w:hAnsi="Calibri" w:cs="Calibri"/>
          <w:color w:val="000000"/>
        </w:rPr>
        <w:t xml:space="preserve"> </w:t>
      </w:r>
      <w:r w:rsidRPr="00E50D34">
        <w:rPr>
          <w:rFonts w:ascii="Kayra Aydin" w:hAnsi="Kayra Aydin" w:cs="Kayra Aydin"/>
          <w:b/>
          <w:bCs/>
          <w:color w:val="FF0000"/>
        </w:rPr>
        <w:t>sorumluluklarımızdandır</w:t>
      </w:r>
      <w:r>
        <w:rPr>
          <w:rFonts w:ascii="Kayra Aydin" w:hAnsi="Kayra Aydin" w:cs="Kayra Aydin"/>
          <w:b/>
          <w:bCs/>
        </w:rPr>
        <w:t>.</w:t>
      </w:r>
    </w:p>
    <w:p w:rsidR="00082F14" w:rsidRPr="009D1526" w:rsidRDefault="00082F14" w:rsidP="0032202A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 w:rsidRPr="00E50D34">
        <w:rPr>
          <w:rFonts w:ascii="Kayra Aydin" w:hAnsi="Kayra Aydin" w:cs="Kayra Aydin"/>
          <w:b/>
          <w:bCs/>
          <w:color w:val="FF0000"/>
        </w:rPr>
        <w:t>Yetişkin bireyler</w:t>
      </w:r>
      <w:r>
        <w:rPr>
          <w:rFonts w:ascii="Calibri" w:hAnsi="Calibri" w:cs="Calibri"/>
          <w:color w:val="000000"/>
        </w:rPr>
        <w:t>,</w:t>
      </w:r>
      <w:r w:rsidRPr="00E50D34">
        <w:rPr>
          <w:rFonts w:ascii="Calibri" w:hAnsi="Calibri" w:cs="Calibri"/>
          <w:color w:val="000000"/>
        </w:rPr>
        <w:t xml:space="preserve"> </w:t>
      </w:r>
      <w:r w:rsidRPr="009D1526">
        <w:rPr>
          <w:rFonts w:ascii="Calibri" w:hAnsi="Calibri" w:cs="Calibri"/>
          <w:color w:val="000000"/>
        </w:rPr>
        <w:t xml:space="preserve">ev ortamını düzenli tutmak, ailenin maddi ihtiyaçlarını karşılamak gibi </w:t>
      </w:r>
      <w:r w:rsidRPr="00904E4F">
        <w:rPr>
          <w:rFonts w:ascii="Calibri" w:hAnsi="Calibri" w:cs="Calibri"/>
          <w:b/>
          <w:bCs/>
          <w:color w:val="000000"/>
        </w:rPr>
        <w:t>temel sorumlulukları vardır.</w:t>
      </w:r>
    </w:p>
    <w:p w:rsidR="00082F14" w:rsidRPr="009D1526" w:rsidRDefault="00082F14" w:rsidP="0032202A">
      <w:pPr>
        <w:pStyle w:val="ListParagraph"/>
        <w:numPr>
          <w:ilvl w:val="0"/>
          <w:numId w:val="4"/>
        </w:numPr>
        <w:jc w:val="both"/>
        <w:rPr>
          <w:rFonts w:ascii="Calibri" w:hAnsi="Calibri" w:cs="Calibri"/>
          <w:color w:val="000000"/>
        </w:rPr>
      </w:pPr>
      <w:r w:rsidRPr="009D1526">
        <w:rPr>
          <w:rFonts w:ascii="Calibri" w:hAnsi="Calibri" w:cs="Calibri"/>
          <w:color w:val="000000"/>
        </w:rPr>
        <w:t xml:space="preserve">Sokakta gördüğümüz savunmasız bir hayvanı korumak </w:t>
      </w:r>
      <w:r w:rsidRPr="00E50D34">
        <w:rPr>
          <w:rFonts w:ascii="Kayra Aydin" w:hAnsi="Kayra Aydin" w:cs="Kayra Aydin"/>
          <w:b/>
          <w:bCs/>
          <w:color w:val="FF0000"/>
        </w:rPr>
        <w:t>hayvanlara</w:t>
      </w:r>
      <w:r w:rsidRPr="009D1526">
        <w:rPr>
          <w:rFonts w:ascii="Calibri" w:hAnsi="Calibri" w:cs="Calibri"/>
          <w:color w:val="000000"/>
        </w:rPr>
        <w:t xml:space="preserve"> </w:t>
      </w:r>
      <w:r w:rsidRPr="00904E4F">
        <w:rPr>
          <w:rFonts w:ascii="Calibri" w:hAnsi="Calibri" w:cs="Calibri"/>
          <w:b/>
          <w:bCs/>
          <w:color w:val="000000"/>
        </w:rPr>
        <w:t>karşı sorumluluğumuzdur.</w:t>
      </w:r>
    </w:p>
    <w:p w:rsidR="00082F14" w:rsidRPr="002972C7" w:rsidRDefault="00082F14" w:rsidP="00A85735">
      <w:pPr>
        <w:pStyle w:val="ListParagraph"/>
        <w:numPr>
          <w:ilvl w:val="0"/>
          <w:numId w:val="4"/>
        </w:numPr>
        <w:jc w:val="both"/>
        <w:rPr>
          <w:rFonts w:ascii="Kayra Aydin" w:hAnsi="Kayra Aydin" w:cs="Kayra Aydin"/>
          <w:color w:val="000000"/>
        </w:rPr>
      </w:pPr>
      <w:r>
        <w:rPr>
          <w:rFonts w:ascii="Calibri" w:hAnsi="Calibri" w:cs="Calibri"/>
          <w:color w:val="000000"/>
        </w:rPr>
        <w:t>Eğitim, sağlık, ulaşım gibi hizmetlerde hak ihlalleri yaşadığımızda</w:t>
      </w:r>
      <w:r w:rsidRPr="009D1526">
        <w:rPr>
          <w:rFonts w:ascii="Calibri" w:hAnsi="Calibri" w:cs="Calibri"/>
          <w:color w:val="000000"/>
        </w:rPr>
        <w:t xml:space="preserve"> </w:t>
      </w:r>
      <w:r w:rsidRPr="00E50D34">
        <w:rPr>
          <w:rFonts w:ascii="Kayra Aydin" w:hAnsi="Kayra Aydin" w:cs="Kayra Aydin"/>
          <w:b/>
          <w:bCs/>
          <w:color w:val="FF0000"/>
        </w:rPr>
        <w:t>Kamu Denetçiliği Kurumuna</w:t>
      </w:r>
      <w:r w:rsidRPr="00E50D34">
        <w:rPr>
          <w:rFonts w:ascii="Calibri" w:hAnsi="Calibri" w:cs="Calibri"/>
          <w:color w:val="FF0000"/>
        </w:rPr>
        <w:t xml:space="preserve"> </w:t>
      </w:r>
      <w:r w:rsidRPr="00904E4F">
        <w:rPr>
          <w:rFonts w:ascii="Calibri" w:hAnsi="Calibri" w:cs="Calibri"/>
          <w:b/>
          <w:bCs/>
          <w:color w:val="000000"/>
        </w:rPr>
        <w:t>başvurabiliriz.</w:t>
      </w:r>
      <w:r w:rsidRPr="00904E4F">
        <w:rPr>
          <w:rFonts w:ascii="Kayra Aydin" w:hAnsi="Kayra Aydin" w:cs="Kayra Aydin"/>
          <w:b/>
          <w:bCs/>
          <w:color w:val="000000"/>
        </w:rPr>
        <w:t xml:space="preserve"> </w:t>
      </w:r>
    </w:p>
    <w:p w:rsidR="00082F14" w:rsidRPr="002972C7" w:rsidRDefault="00082F14" w:rsidP="002972C7">
      <w:pPr>
        <w:spacing w:after="0" w:line="240" w:lineRule="auto"/>
        <w:jc w:val="both"/>
        <w:rPr>
          <w:rFonts w:ascii="Kayra Aydin" w:hAnsi="Kayra Aydin" w:cs="Kayra Aydin"/>
          <w:b/>
          <w:bCs/>
          <w:i/>
          <w:iCs/>
          <w:sz w:val="16"/>
          <w:szCs w:val="16"/>
        </w:rPr>
      </w:pPr>
    </w:p>
    <w:p w:rsidR="00082F14" w:rsidRPr="009D1526" w:rsidRDefault="00082F14" w:rsidP="009D1526">
      <w:pPr>
        <w:spacing w:after="0" w:line="360" w:lineRule="auto"/>
        <w:jc w:val="both"/>
        <w:rPr>
          <w:b/>
          <w:bCs/>
          <w:i/>
          <w:iCs/>
          <w:sz w:val="24"/>
          <w:szCs w:val="24"/>
        </w:rPr>
      </w:pPr>
      <w:r w:rsidRPr="009D1526">
        <w:rPr>
          <w:b/>
          <w:bCs/>
          <w:i/>
          <w:iCs/>
          <w:sz w:val="24"/>
          <w:szCs w:val="24"/>
        </w:rPr>
        <w:t>C. Aşağıdaki soruların doğru cevabını işaretleyiniz</w:t>
      </w:r>
      <w:r w:rsidRPr="009D1526">
        <w:rPr>
          <w:i/>
          <w:iCs/>
          <w:sz w:val="24"/>
          <w:szCs w:val="24"/>
        </w:rPr>
        <w:t xml:space="preserve">. </w:t>
      </w:r>
      <w:r w:rsidRPr="009D1526">
        <w:rPr>
          <w:i/>
          <w:iCs/>
          <w:color w:val="FF0000"/>
          <w:sz w:val="24"/>
          <w:szCs w:val="24"/>
        </w:rPr>
        <w:t>(60 puan)</w:t>
      </w: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 w:rsidRPr="009D1526">
        <w:rPr>
          <w:rFonts w:ascii="Calibri" w:hAnsi="Calibri" w:cs="Calibri"/>
          <w:b/>
          <w:bCs/>
        </w:rPr>
        <w:t>Okulda yaşadığım</w:t>
      </w:r>
      <w:r>
        <w:rPr>
          <w:rFonts w:ascii="Calibri" w:hAnsi="Calibri" w:cs="Calibri"/>
          <w:b/>
          <w:bCs/>
        </w:rPr>
        <w:t>ız bir hak ihlalinde ne yap</w:t>
      </w:r>
      <w:r w:rsidRPr="009D1526">
        <w:rPr>
          <w:rFonts w:ascii="Calibri" w:hAnsi="Calibri" w:cs="Calibri"/>
          <w:b/>
          <w:bCs/>
        </w:rPr>
        <w:t xml:space="preserve">malıyız? </w:t>
      </w:r>
    </w:p>
    <w:p w:rsidR="00082F14" w:rsidRPr="009D1526" w:rsidRDefault="00082F14" w:rsidP="009C2EB9">
      <w:pPr>
        <w:spacing w:after="0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A)</w:t>
      </w:r>
      <w:r w:rsidRPr="009D1526">
        <w:rPr>
          <w:sz w:val="24"/>
          <w:szCs w:val="24"/>
        </w:rPr>
        <w:t xml:space="preserve"> </w:t>
      </w:r>
      <w:r>
        <w:rPr>
          <w:sz w:val="24"/>
          <w:szCs w:val="24"/>
        </w:rPr>
        <w:t>Sessiz kalmalı, hiçbir şey söylememeliyiz.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Pr="00E50D34">
        <w:rPr>
          <w:b/>
          <w:bCs/>
          <w:sz w:val="24"/>
          <w:szCs w:val="24"/>
          <w:highlight w:val="yellow"/>
        </w:rPr>
        <w:t>B)</w:t>
      </w:r>
      <w:r w:rsidRPr="009D1526">
        <w:rPr>
          <w:sz w:val="24"/>
          <w:szCs w:val="24"/>
        </w:rPr>
        <w:t xml:space="preserve"> Okulda yetkili bir kişiye durumu açıklamalıyız.</w:t>
      </w:r>
    </w:p>
    <w:p w:rsidR="00082F14" w:rsidRPr="009D1526" w:rsidRDefault="00082F14" w:rsidP="002972C7">
      <w:pPr>
        <w:spacing w:after="0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C)</w:t>
      </w:r>
      <w:r w:rsidRPr="009D1526">
        <w:rPr>
          <w:sz w:val="24"/>
          <w:szCs w:val="24"/>
        </w:rPr>
        <w:t xml:space="preserve"> </w:t>
      </w:r>
      <w:r>
        <w:rPr>
          <w:sz w:val="24"/>
          <w:szCs w:val="24"/>
        </w:rPr>
        <w:t>Bütün aile bireylerini okula çağırmalıyız.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9D1526">
        <w:rPr>
          <w:b/>
          <w:bCs/>
          <w:sz w:val="24"/>
          <w:szCs w:val="24"/>
        </w:rPr>
        <w:t>D)</w:t>
      </w:r>
      <w:r w:rsidRPr="009D1526">
        <w:rPr>
          <w:sz w:val="24"/>
          <w:szCs w:val="24"/>
        </w:rPr>
        <w:t xml:space="preserve"> Bağırıp çağırmalı ve gerekirse kavga etmeliyiz.</w:t>
      </w:r>
    </w:p>
    <w:p w:rsidR="00082F14" w:rsidRPr="009D1526" w:rsidRDefault="00082F14" w:rsidP="002972C7">
      <w:pPr>
        <w:spacing w:after="0"/>
        <w:jc w:val="both"/>
        <w:rPr>
          <w:sz w:val="16"/>
          <w:szCs w:val="16"/>
        </w:rPr>
      </w:pP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Hangisi temel </w:t>
      </w:r>
      <w:r w:rsidRPr="009D1526">
        <w:rPr>
          <w:rFonts w:ascii="Calibri" w:hAnsi="Calibri" w:cs="Calibri"/>
          <w:b/>
          <w:bCs/>
        </w:rPr>
        <w:t xml:space="preserve">hak ve özgürlüklerin özelliklerinden değildir? </w:t>
      </w:r>
    </w:p>
    <w:p w:rsidR="00082F14" w:rsidRPr="009D1526" w:rsidRDefault="00082F14" w:rsidP="002972C7">
      <w:pPr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A)</w:t>
      </w:r>
      <w:r w:rsidRPr="009D1526">
        <w:rPr>
          <w:sz w:val="24"/>
          <w:szCs w:val="24"/>
        </w:rPr>
        <w:t xml:space="preserve"> Haklarımız anayasa ile güvence altına alınmıştır.</w:t>
      </w:r>
      <w:r w:rsidRPr="009D1526">
        <w:rPr>
          <w:sz w:val="24"/>
          <w:szCs w:val="24"/>
        </w:rPr>
        <w:tab/>
        <w:t xml:space="preserve">        </w:t>
      </w:r>
      <w:r w:rsidRPr="009D152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>B)</w:t>
      </w:r>
      <w:r w:rsidRPr="009D1526">
        <w:rPr>
          <w:sz w:val="24"/>
          <w:szCs w:val="24"/>
        </w:rPr>
        <w:t xml:space="preserve"> Haklarımız doğuştan gelir.</w:t>
      </w:r>
    </w:p>
    <w:p w:rsidR="00082F14" w:rsidRDefault="00082F14" w:rsidP="002972C7">
      <w:pPr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C)</w:t>
      </w:r>
      <w:r>
        <w:rPr>
          <w:sz w:val="24"/>
          <w:szCs w:val="24"/>
        </w:rPr>
        <w:t xml:space="preserve"> Savaş, salgın ve afetler gibi durumlarda kısıtlanabilir.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E50D34">
        <w:rPr>
          <w:b/>
          <w:bCs/>
          <w:sz w:val="24"/>
          <w:szCs w:val="24"/>
          <w:highlight w:val="yellow"/>
        </w:rPr>
        <w:t>D)</w:t>
      </w:r>
      <w:r w:rsidRPr="009D1526">
        <w:rPr>
          <w:sz w:val="24"/>
          <w:szCs w:val="24"/>
        </w:rPr>
        <w:t xml:space="preserve"> Haklarımız başkasına satılabilir.</w:t>
      </w:r>
    </w:p>
    <w:p w:rsidR="00082F14" w:rsidRDefault="00082F14" w:rsidP="002972C7">
      <w:pPr>
        <w:spacing w:after="0" w:line="240" w:lineRule="auto"/>
        <w:jc w:val="both"/>
        <w:rPr>
          <w:sz w:val="24"/>
          <w:szCs w:val="24"/>
        </w:rPr>
      </w:pPr>
    </w:p>
    <w:p w:rsidR="00082F14" w:rsidRDefault="00082F14" w:rsidP="002972C7">
      <w:pPr>
        <w:spacing w:after="0" w:line="240" w:lineRule="auto"/>
        <w:jc w:val="both"/>
        <w:rPr>
          <w:sz w:val="24"/>
          <w:szCs w:val="24"/>
        </w:rPr>
      </w:pPr>
    </w:p>
    <w:p w:rsidR="00082F14" w:rsidRPr="009D1526" w:rsidRDefault="00082F14" w:rsidP="002972C7">
      <w:pPr>
        <w:spacing w:after="0" w:line="240" w:lineRule="auto"/>
        <w:jc w:val="both"/>
        <w:rPr>
          <w:sz w:val="24"/>
          <w:szCs w:val="24"/>
        </w:rPr>
      </w:pPr>
    </w:p>
    <w:p w:rsidR="00082F14" w:rsidRPr="006758DE" w:rsidRDefault="00082F14" w:rsidP="006758DE">
      <w:pPr>
        <w:spacing w:after="0" w:line="240" w:lineRule="auto"/>
        <w:jc w:val="both"/>
        <w:rPr>
          <w:sz w:val="16"/>
          <w:szCs w:val="16"/>
        </w:rPr>
      </w:pPr>
      <w:r w:rsidRPr="009D1526">
        <w:rPr>
          <w:sz w:val="24"/>
          <w:szCs w:val="24"/>
        </w:rPr>
        <w:tab/>
      </w: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Aşağıdakilerden hangisi bir çocuk hakkı değildir</w:t>
      </w:r>
      <w:r w:rsidRPr="009D1526">
        <w:rPr>
          <w:rFonts w:ascii="Calibri" w:hAnsi="Calibri" w:cs="Calibri"/>
          <w:b/>
          <w:bCs/>
        </w:rPr>
        <w:t>?</w:t>
      </w:r>
    </w:p>
    <w:p w:rsidR="00082F14" w:rsidRPr="009D1526" w:rsidRDefault="00082F14" w:rsidP="00283889">
      <w:pPr>
        <w:shd w:val="clear" w:color="auto" w:fill="FFFFFF"/>
        <w:spacing w:after="0" w:line="240" w:lineRule="auto"/>
        <w:jc w:val="both"/>
        <w:rPr>
          <w:b/>
          <w:bCs/>
          <w:sz w:val="24"/>
          <w:szCs w:val="24"/>
        </w:rPr>
      </w:pPr>
      <w:r w:rsidRPr="009D1526">
        <w:rPr>
          <w:b/>
          <w:bCs/>
          <w:sz w:val="24"/>
          <w:szCs w:val="24"/>
        </w:rPr>
        <w:t xml:space="preserve">A) </w:t>
      </w:r>
      <w:r>
        <w:rPr>
          <w:sz w:val="24"/>
          <w:szCs w:val="24"/>
        </w:rPr>
        <w:t>Eğitim hakkı</w:t>
      </w:r>
      <w:r w:rsidRPr="009D1526">
        <w:rPr>
          <w:b/>
          <w:bCs/>
          <w:sz w:val="24"/>
          <w:szCs w:val="24"/>
        </w:rPr>
        <w:t xml:space="preserve"> </w:t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E50D34">
        <w:rPr>
          <w:b/>
          <w:bCs/>
          <w:sz w:val="24"/>
          <w:szCs w:val="24"/>
          <w:highlight w:val="yellow"/>
        </w:rPr>
        <w:t>B)</w:t>
      </w:r>
      <w:r w:rsidRPr="009D1526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Seçme ve seçilme hakkı</w:t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  <w:t xml:space="preserve">C) </w:t>
      </w:r>
      <w:r>
        <w:rPr>
          <w:sz w:val="24"/>
          <w:szCs w:val="24"/>
        </w:rPr>
        <w:t>Oyun hakkı</w:t>
      </w:r>
      <w:r w:rsidRPr="009D1526">
        <w:rPr>
          <w:b/>
          <w:bCs/>
          <w:sz w:val="24"/>
          <w:szCs w:val="24"/>
        </w:rPr>
        <w:tab/>
        <w:t xml:space="preserve">    D) </w:t>
      </w:r>
      <w:r>
        <w:rPr>
          <w:sz w:val="24"/>
          <w:szCs w:val="24"/>
        </w:rPr>
        <w:t>Sağlık hakkı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b/>
          <w:bCs/>
          <w:sz w:val="16"/>
          <w:szCs w:val="16"/>
        </w:rPr>
      </w:pP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 w:rsidRPr="009D1526">
        <w:rPr>
          <w:rFonts w:ascii="Calibri" w:hAnsi="Calibri" w:cs="Calibri"/>
          <w:b/>
          <w:bCs/>
        </w:rPr>
        <w:t xml:space="preserve">Günlüğümüzün, mektuplarımızın ve özel eşyalarımızın </w:t>
      </w:r>
      <w:r>
        <w:rPr>
          <w:rFonts w:ascii="Calibri" w:hAnsi="Calibri" w:cs="Calibri"/>
          <w:b/>
          <w:bCs/>
        </w:rPr>
        <w:t>karıştırılması hangi hakkın ihlâ</w:t>
      </w:r>
      <w:r w:rsidRPr="009D1526">
        <w:rPr>
          <w:rFonts w:ascii="Calibri" w:hAnsi="Calibri" w:cs="Calibri"/>
          <w:b/>
          <w:bCs/>
        </w:rPr>
        <w:t>line örnektir?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 xml:space="preserve">A) </w:t>
      </w:r>
      <w:r w:rsidRPr="009D1526">
        <w:rPr>
          <w:sz w:val="24"/>
          <w:szCs w:val="24"/>
        </w:rPr>
        <w:t>Kişi dokunulmazlığı</w:t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E50D34">
        <w:rPr>
          <w:b/>
          <w:bCs/>
          <w:sz w:val="24"/>
          <w:szCs w:val="24"/>
          <w:highlight w:val="yellow"/>
        </w:rPr>
        <w:t>B)</w:t>
      </w:r>
      <w:r w:rsidRPr="009D1526">
        <w:rPr>
          <w:b/>
          <w:bCs/>
          <w:sz w:val="24"/>
          <w:szCs w:val="24"/>
        </w:rPr>
        <w:t xml:space="preserve"> </w:t>
      </w:r>
      <w:r w:rsidRPr="009D1526">
        <w:rPr>
          <w:sz w:val="24"/>
          <w:szCs w:val="24"/>
        </w:rPr>
        <w:t xml:space="preserve">Özel hayatın gizliliği </w:t>
      </w:r>
    </w:p>
    <w:p w:rsidR="00082F14" w:rsidRPr="009D1526" w:rsidRDefault="00082F14" w:rsidP="00283889">
      <w:p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 xml:space="preserve">C) </w:t>
      </w:r>
      <w:r w:rsidRPr="009D1526">
        <w:rPr>
          <w:sz w:val="24"/>
          <w:szCs w:val="24"/>
        </w:rPr>
        <w:t>Konut dokunulmazlığı</w:t>
      </w:r>
      <w:r w:rsidRPr="009D1526">
        <w:rPr>
          <w:b/>
          <w:bCs/>
          <w:sz w:val="24"/>
          <w:szCs w:val="24"/>
        </w:rPr>
        <w:t xml:space="preserve"> </w:t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 xml:space="preserve">D) </w:t>
      </w:r>
      <w:r w:rsidRPr="009D1526">
        <w:rPr>
          <w:sz w:val="24"/>
          <w:szCs w:val="24"/>
        </w:rPr>
        <w:t>Haberleşme özgürlüğü</w:t>
      </w: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  <w:b/>
          <w:bCs/>
        </w:rPr>
        <w:t>Aşağıdakilerden hangisi diğer insanların haklarına saygılı bir davranıştır?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E50D34">
        <w:rPr>
          <w:b/>
          <w:bCs/>
          <w:sz w:val="24"/>
          <w:szCs w:val="24"/>
          <w:highlight w:val="yellow"/>
        </w:rPr>
        <w:t>A)</w:t>
      </w:r>
      <w:r w:rsidRPr="009D1526">
        <w:rPr>
          <w:sz w:val="24"/>
          <w:szCs w:val="24"/>
        </w:rPr>
        <w:t xml:space="preserve"> Birlikte yaşadığımız yeri </w:t>
      </w:r>
      <w:r w:rsidRPr="006758DE">
        <w:rPr>
          <w:b/>
          <w:bCs/>
          <w:sz w:val="24"/>
          <w:szCs w:val="24"/>
        </w:rPr>
        <w:t>temiz tutmak</w:t>
      </w:r>
      <w:r w:rsidRPr="009D1526">
        <w:rPr>
          <w:sz w:val="24"/>
          <w:szCs w:val="24"/>
        </w:rPr>
        <w:t xml:space="preserve">     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B)</w:t>
      </w:r>
      <w:r w:rsidRPr="009D1526">
        <w:rPr>
          <w:sz w:val="24"/>
          <w:szCs w:val="24"/>
        </w:rPr>
        <w:t xml:space="preserve"> Birlikte yapılacak etkinlikte onların fikrini </w:t>
      </w:r>
      <w:r w:rsidRPr="006758DE">
        <w:rPr>
          <w:b/>
          <w:bCs/>
          <w:sz w:val="24"/>
          <w:szCs w:val="24"/>
        </w:rPr>
        <w:t>dikkate almamak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C)</w:t>
      </w:r>
      <w:r w:rsidRPr="009D1526">
        <w:rPr>
          <w:sz w:val="24"/>
          <w:szCs w:val="24"/>
        </w:rPr>
        <w:t xml:space="preserve"> </w:t>
      </w:r>
      <w:r w:rsidRPr="006758DE">
        <w:rPr>
          <w:sz w:val="24"/>
          <w:szCs w:val="24"/>
        </w:rPr>
        <w:t>B</w:t>
      </w:r>
      <w:r>
        <w:rPr>
          <w:sz w:val="24"/>
          <w:szCs w:val="24"/>
        </w:rPr>
        <w:t xml:space="preserve">aşkasının eşyasını </w:t>
      </w:r>
      <w:r w:rsidRPr="00213B30">
        <w:rPr>
          <w:b/>
          <w:bCs/>
          <w:sz w:val="24"/>
          <w:szCs w:val="24"/>
        </w:rPr>
        <w:t>izinsiz kullanmak</w:t>
      </w:r>
      <w:r w:rsidRPr="009D1526">
        <w:rPr>
          <w:sz w:val="24"/>
          <w:szCs w:val="24"/>
        </w:rPr>
        <w:t xml:space="preserve">   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D)</w:t>
      </w:r>
      <w:r w:rsidRPr="009D1526">
        <w:rPr>
          <w:sz w:val="24"/>
          <w:szCs w:val="24"/>
        </w:rPr>
        <w:t xml:space="preserve"> Düşüncemizi ifade ederken başkalarının </w:t>
      </w:r>
      <w:r w:rsidRPr="006758DE">
        <w:rPr>
          <w:b/>
          <w:bCs/>
          <w:sz w:val="24"/>
          <w:szCs w:val="24"/>
        </w:rPr>
        <w:t>onurunu kırmak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16"/>
          <w:szCs w:val="16"/>
        </w:rPr>
      </w:pPr>
    </w:p>
    <w:p w:rsidR="00082F14" w:rsidRPr="009D1526" w:rsidRDefault="00082F14" w:rsidP="002972C7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</w:t>
      </w:r>
      <w:r w:rsidRPr="009D1526">
        <w:rPr>
          <w:rFonts w:ascii="Calibri" w:hAnsi="Calibri" w:cs="Calibri"/>
          <w:b/>
          <w:bCs/>
        </w:rPr>
        <w:t xml:space="preserve">Birleşmiş Milletler Genel Kurulu’nda 20 Kasım 1989’da kabul edilen ve </w:t>
      </w:r>
      <w:r w:rsidRPr="00171F6E">
        <w:rPr>
          <w:rFonts w:ascii="Calibri" w:hAnsi="Calibri" w:cs="Calibri"/>
          <w:b/>
          <w:bCs/>
          <w:u w:val="single"/>
        </w:rPr>
        <w:t>çocuk haklarının</w:t>
      </w:r>
      <w:r w:rsidRPr="009D1526">
        <w:rPr>
          <w:rFonts w:ascii="Calibri" w:hAnsi="Calibri" w:cs="Calibri"/>
          <w:b/>
          <w:bCs/>
        </w:rPr>
        <w:t xml:space="preserve"> korunmasını</w:t>
      </w:r>
    </w:p>
    <w:p w:rsidR="00082F14" w:rsidRPr="009D1526" w:rsidRDefault="00082F14" w:rsidP="009D1526">
      <w:pPr>
        <w:spacing w:after="0"/>
        <w:jc w:val="both"/>
      </w:pPr>
      <w:r>
        <w:rPr>
          <w:b/>
          <w:bCs/>
        </w:rPr>
        <w:t xml:space="preserve">    </w:t>
      </w:r>
      <w:r w:rsidRPr="009D1526">
        <w:rPr>
          <w:b/>
          <w:bCs/>
        </w:rPr>
        <w:t xml:space="preserve">amaçlayan sözleşme hangisidir? </w:t>
      </w:r>
    </w:p>
    <w:p w:rsidR="00082F14" w:rsidRPr="009D1526" w:rsidRDefault="00082F14" w:rsidP="002972C7">
      <w:pPr>
        <w:spacing w:after="0" w:line="240" w:lineRule="auto"/>
        <w:jc w:val="both"/>
        <w:rPr>
          <w:sz w:val="24"/>
          <w:szCs w:val="24"/>
        </w:rPr>
      </w:pPr>
      <w:r w:rsidRPr="00E50D34">
        <w:rPr>
          <w:b/>
          <w:bCs/>
          <w:sz w:val="24"/>
          <w:szCs w:val="24"/>
          <w:highlight w:val="yellow"/>
        </w:rPr>
        <w:t>A)</w:t>
      </w:r>
      <w:r w:rsidRPr="009D1526">
        <w:rPr>
          <w:sz w:val="24"/>
          <w:szCs w:val="24"/>
        </w:rPr>
        <w:t xml:space="preserve"> Çocuk Hakları Sözleşmesi    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>B)</w:t>
      </w:r>
      <w:r w:rsidRPr="009D1526">
        <w:rPr>
          <w:sz w:val="24"/>
          <w:szCs w:val="24"/>
        </w:rPr>
        <w:t xml:space="preserve"> İnsan Hakları Evrensel Beyannamesi    </w:t>
      </w:r>
    </w:p>
    <w:p w:rsidR="00082F14" w:rsidRPr="009D1526" w:rsidRDefault="00082F14" w:rsidP="002972C7">
      <w:pPr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C)</w:t>
      </w:r>
      <w:r w:rsidRPr="009D1526">
        <w:rPr>
          <w:sz w:val="24"/>
          <w:szCs w:val="24"/>
        </w:rPr>
        <w:t xml:space="preserve"> Temel Haklar Sözleşmesi       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 xml:space="preserve">D) </w:t>
      </w:r>
      <w:r>
        <w:rPr>
          <w:sz w:val="24"/>
          <w:szCs w:val="24"/>
        </w:rPr>
        <w:t>Hoşgörüye Dair İlkeler Bildirgesi</w:t>
      </w:r>
    </w:p>
    <w:p w:rsidR="00082F14" w:rsidRPr="009D1526" w:rsidRDefault="00082F14" w:rsidP="002972C7">
      <w:pPr>
        <w:spacing w:after="0" w:line="240" w:lineRule="auto"/>
        <w:jc w:val="both"/>
        <w:rPr>
          <w:sz w:val="16"/>
          <w:szCs w:val="16"/>
        </w:rPr>
      </w:pPr>
    </w:p>
    <w:p w:rsidR="00082F14" w:rsidRPr="009D1526" w:rsidRDefault="00082F14" w:rsidP="002972C7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9D1526">
        <w:rPr>
          <w:rFonts w:ascii="Calibri" w:hAnsi="Calibri" w:cs="Calibri"/>
          <w:b/>
          <w:bCs/>
        </w:rPr>
        <w:t xml:space="preserve">‘‘Bir ülkede yaşayan tüm insanlar dil, din, ırk farkı gözetmeksizin aynı haklara sahiptir.’’ ifadesi ile hangi haktan </w:t>
      </w:r>
      <w:r w:rsidRPr="00EB0666">
        <w:rPr>
          <w:rFonts w:ascii="Calibri" w:hAnsi="Calibri" w:cs="Calibri"/>
          <w:b/>
          <w:bCs/>
        </w:rPr>
        <w:t>söz edilmektedir?</w:t>
      </w:r>
      <w:r w:rsidRPr="009D1526">
        <w:rPr>
          <w:b/>
          <w:bCs/>
        </w:rPr>
        <w:t xml:space="preserve"> </w:t>
      </w:r>
    </w:p>
    <w:p w:rsidR="00082F14" w:rsidRPr="009D1526" w:rsidRDefault="00082F14" w:rsidP="002972C7">
      <w:pPr>
        <w:spacing w:after="0" w:line="240" w:lineRule="auto"/>
        <w:jc w:val="both"/>
        <w:rPr>
          <w:rFonts w:ascii="Kayra Aydin" w:hAnsi="Kayra Aydin" w:cs="Kayra Aydin"/>
          <w:sz w:val="24"/>
          <w:szCs w:val="24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" o:spid="_x0000_s1028" type="#_x0000_t63" style="position:absolute;left:0;text-align:left;margin-left:507.05pt;margin-top:10.95pt;width:79.55pt;height:32.5pt;flip:x;z-index:251659776;visibility:visible;mso-position-horizontal-relative:page;v-text-anchor:middle" adj="6300,24300" strokecolor="#f79646" strokeweight="2pt">
            <v:textbox>
              <w:txbxContent>
                <w:p w:rsidR="00082F14" w:rsidRPr="007A452A" w:rsidRDefault="00082F14" w:rsidP="007A452A">
                  <w:pPr>
                    <w:rPr>
                      <w:sz w:val="12"/>
                      <w:szCs w:val="12"/>
                    </w:rPr>
                  </w:pPr>
                  <w:r w:rsidRPr="007A452A">
                    <w:rPr>
                      <w:sz w:val="12"/>
                      <w:szCs w:val="12"/>
                    </w:rPr>
                    <w:t>Hakkımızı nasıl aramalıyız?</w:t>
                  </w:r>
                </w:p>
              </w:txbxContent>
            </v:textbox>
            <w10:wrap anchorx="page"/>
          </v:shape>
        </w:pict>
      </w:r>
      <w:r w:rsidRPr="009D1526">
        <w:rPr>
          <w:rFonts w:ascii="Kayra Aydin" w:hAnsi="Kayra Aydin" w:cs="Kayra Aydin"/>
          <w:b/>
          <w:bCs/>
          <w:sz w:val="24"/>
          <w:szCs w:val="24"/>
        </w:rPr>
        <w:t xml:space="preserve">A) </w:t>
      </w:r>
      <w:r w:rsidRPr="009D1526">
        <w:rPr>
          <w:rFonts w:ascii="Kayra Aydin" w:hAnsi="Kayra Aydin" w:cs="Kayra Aydin"/>
          <w:sz w:val="24"/>
          <w:szCs w:val="24"/>
        </w:rPr>
        <w:t xml:space="preserve">Seçme ve seçilme hakkı  </w:t>
      </w:r>
      <w:r w:rsidRPr="009D1526">
        <w:rPr>
          <w:rFonts w:ascii="Kayra Aydin" w:hAnsi="Kayra Aydin" w:cs="Kayra Aydin"/>
          <w:sz w:val="24"/>
          <w:szCs w:val="24"/>
        </w:rPr>
        <w:tab/>
      </w:r>
      <w:r w:rsidRPr="009D1526">
        <w:rPr>
          <w:rFonts w:ascii="Kayra Aydin" w:hAnsi="Kayra Aydin" w:cs="Kayra Aydin"/>
          <w:b/>
          <w:bCs/>
          <w:sz w:val="24"/>
          <w:szCs w:val="24"/>
        </w:rPr>
        <w:t>B)</w:t>
      </w:r>
      <w:r w:rsidRPr="009D1526">
        <w:rPr>
          <w:rFonts w:ascii="Kayra Aydin" w:hAnsi="Kayra Aydin" w:cs="Kayra Aydin"/>
          <w:sz w:val="24"/>
          <w:szCs w:val="24"/>
        </w:rPr>
        <w:t xml:space="preserve"> </w:t>
      </w:r>
      <w:r>
        <w:rPr>
          <w:rFonts w:ascii="Kayra Aydin" w:hAnsi="Kayra Aydin" w:cs="Kayra Aydin"/>
          <w:sz w:val="24"/>
          <w:szCs w:val="24"/>
        </w:rPr>
        <w:t>Eğitim hakkı</w:t>
      </w:r>
      <w:r w:rsidRPr="009D1526">
        <w:rPr>
          <w:rFonts w:ascii="Kayra Aydin" w:hAnsi="Kayra Aydin" w:cs="Kayra Aydin"/>
          <w:sz w:val="24"/>
          <w:szCs w:val="24"/>
        </w:rPr>
        <w:t xml:space="preserve">    </w:t>
      </w:r>
      <w:r w:rsidRPr="00E50D34">
        <w:rPr>
          <w:rFonts w:ascii="Kayra Aydin" w:hAnsi="Kayra Aydin" w:cs="Kayra Aydin"/>
          <w:b/>
          <w:bCs/>
          <w:sz w:val="24"/>
          <w:szCs w:val="24"/>
          <w:highlight w:val="yellow"/>
        </w:rPr>
        <w:t>C)</w:t>
      </w:r>
      <w:r w:rsidRPr="009D1526">
        <w:rPr>
          <w:rFonts w:ascii="Kayra Aydin" w:hAnsi="Kayra Aydin" w:cs="Kayra Aydin"/>
          <w:sz w:val="24"/>
          <w:szCs w:val="24"/>
        </w:rPr>
        <w:t xml:space="preserve"> Vatandaşlık hakkı     </w:t>
      </w:r>
      <w:r w:rsidRPr="009D1526">
        <w:rPr>
          <w:rFonts w:ascii="Kayra Aydin" w:hAnsi="Kayra Aydin" w:cs="Kayra Aydin"/>
          <w:b/>
          <w:bCs/>
          <w:sz w:val="24"/>
          <w:szCs w:val="24"/>
        </w:rPr>
        <w:t>D)</w:t>
      </w:r>
      <w:r w:rsidRPr="009D1526">
        <w:rPr>
          <w:rFonts w:ascii="Kayra Aydin" w:hAnsi="Kayra Aydin" w:cs="Kayra Aydin"/>
          <w:sz w:val="24"/>
          <w:szCs w:val="24"/>
        </w:rPr>
        <w:t xml:space="preserve"> Özel yaşamın gizliliği hakkı</w:t>
      </w:r>
    </w:p>
    <w:p w:rsidR="00082F14" w:rsidRPr="009D1526" w:rsidRDefault="00082F14" w:rsidP="002972C7">
      <w:pPr>
        <w:spacing w:after="0" w:line="240" w:lineRule="auto"/>
        <w:jc w:val="both"/>
        <w:rPr>
          <w:rFonts w:ascii="Kayra Aydin" w:hAnsi="Kayra Aydin" w:cs="Kayra Aydin"/>
          <w:sz w:val="16"/>
          <w:szCs w:val="16"/>
        </w:rPr>
      </w:pP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9D1526">
        <w:rPr>
          <w:rFonts w:ascii="Calibri" w:hAnsi="Calibri" w:cs="Calibri"/>
          <w:b/>
          <w:bCs/>
        </w:rPr>
        <w:t xml:space="preserve">Hak ihlali yaşadığımızda hangi kurum ve kuruluşa </w:t>
      </w:r>
      <w:r w:rsidRPr="00EB0666">
        <w:rPr>
          <w:rFonts w:ascii="Calibri" w:hAnsi="Calibri" w:cs="Calibri"/>
          <w:b/>
          <w:bCs/>
          <w:u w:val="single"/>
        </w:rPr>
        <w:t>başvurmayız</w:t>
      </w:r>
      <w:r w:rsidRPr="009D1526">
        <w:rPr>
          <w:rFonts w:ascii="Calibri" w:hAnsi="Calibri" w:cs="Calibri"/>
          <w:b/>
          <w:bCs/>
        </w:rPr>
        <w:t xml:space="preserve">? </w:t>
      </w:r>
    </w:p>
    <w:p w:rsidR="00082F14" w:rsidRPr="009D1526" w:rsidRDefault="00082F14" w:rsidP="00283889">
      <w:pPr>
        <w:spacing w:line="240" w:lineRule="auto"/>
        <w:jc w:val="both"/>
        <w:rPr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9" type="#_x0000_t75" style="position:absolute;left:0;text-align:left;margin-left:518.65pt;margin-top:4.15pt;width:28.1pt;height:74.5pt;z-index:251658752;visibility:visible;mso-position-horizontal-relative:margin">
            <v:imagedata r:id="rId7" o:title="" cropright="44234f"/>
            <w10:wrap type="square" anchorx="margin"/>
          </v:shape>
        </w:pict>
      </w:r>
      <w:r w:rsidRPr="009D1526">
        <w:rPr>
          <w:b/>
          <w:bCs/>
          <w:sz w:val="24"/>
          <w:szCs w:val="24"/>
        </w:rPr>
        <w:t>A)</w:t>
      </w:r>
      <w:r w:rsidRPr="009D1526">
        <w:rPr>
          <w:sz w:val="24"/>
          <w:szCs w:val="24"/>
        </w:rPr>
        <w:t xml:space="preserve"> </w:t>
      </w:r>
      <w:r>
        <w:rPr>
          <w:sz w:val="24"/>
          <w:szCs w:val="24"/>
        </w:rPr>
        <w:t>İl ve İlçe İnsan Hakları Kurulları</w:t>
      </w:r>
      <w:r w:rsidRPr="009D1526">
        <w:rPr>
          <w:sz w:val="24"/>
          <w:szCs w:val="24"/>
        </w:rPr>
        <w:t xml:space="preserve">    </w:t>
      </w:r>
      <w:r w:rsidRPr="009D1526">
        <w:rPr>
          <w:b/>
          <w:bCs/>
          <w:sz w:val="24"/>
          <w:szCs w:val="24"/>
        </w:rPr>
        <w:t xml:space="preserve"> B)</w:t>
      </w:r>
      <w:r w:rsidRPr="009D1526">
        <w:rPr>
          <w:sz w:val="24"/>
          <w:szCs w:val="24"/>
        </w:rPr>
        <w:t xml:space="preserve"> Okul meclisleri      </w:t>
      </w:r>
      <w:r w:rsidRPr="00EB0666">
        <w:rPr>
          <w:b/>
          <w:bCs/>
          <w:sz w:val="24"/>
          <w:szCs w:val="24"/>
          <w:highlight w:val="yellow"/>
        </w:rPr>
        <w:t>C)</w:t>
      </w:r>
      <w:r w:rsidRPr="009D1526">
        <w:rPr>
          <w:sz w:val="24"/>
          <w:szCs w:val="24"/>
        </w:rPr>
        <w:t xml:space="preserve"> Sağlık Ocağı      </w:t>
      </w:r>
      <w:r w:rsidRPr="009D1526">
        <w:rPr>
          <w:b/>
          <w:bCs/>
          <w:sz w:val="24"/>
          <w:szCs w:val="24"/>
        </w:rPr>
        <w:t>D)</w:t>
      </w:r>
      <w:r w:rsidRPr="009D1526">
        <w:rPr>
          <w:sz w:val="24"/>
          <w:szCs w:val="24"/>
        </w:rPr>
        <w:t xml:space="preserve"> Kamu Denetçiliği Kurumu</w:t>
      </w: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</w:t>
      </w:r>
      <w:r w:rsidRPr="009D1526">
        <w:rPr>
          <w:rFonts w:ascii="Calibri" w:hAnsi="Calibri" w:cs="Calibri"/>
          <w:b/>
          <w:bCs/>
        </w:rPr>
        <w:t xml:space="preserve">Aşağıdakilerden hangisi çocukların sorumluluklarından birisi </w:t>
      </w:r>
      <w:r w:rsidRPr="00EB0666">
        <w:rPr>
          <w:rFonts w:ascii="Calibri" w:hAnsi="Calibri" w:cs="Calibri"/>
          <w:b/>
          <w:bCs/>
          <w:u w:val="single"/>
        </w:rPr>
        <w:t>değildir</w:t>
      </w:r>
      <w:r w:rsidRPr="009D1526">
        <w:rPr>
          <w:rFonts w:ascii="Calibri" w:hAnsi="Calibri" w:cs="Calibri"/>
          <w:b/>
          <w:bCs/>
        </w:rPr>
        <w:t>?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A)</w:t>
      </w:r>
      <w:r w:rsidRPr="009D1526">
        <w:rPr>
          <w:sz w:val="24"/>
          <w:szCs w:val="24"/>
        </w:rPr>
        <w:t xml:space="preserve"> Odasını düzenli tutmak       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  <w:t xml:space="preserve"> </w:t>
      </w:r>
      <w:r w:rsidRPr="009D1526">
        <w:rPr>
          <w:b/>
          <w:bCs/>
          <w:sz w:val="24"/>
          <w:szCs w:val="24"/>
        </w:rPr>
        <w:t>B)</w:t>
      </w:r>
      <w:r w:rsidRPr="009D1526">
        <w:rPr>
          <w:sz w:val="24"/>
          <w:szCs w:val="24"/>
        </w:rPr>
        <w:t xml:space="preserve"> Okula zamanında gitmek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EB0666">
        <w:rPr>
          <w:b/>
          <w:bCs/>
          <w:sz w:val="24"/>
          <w:szCs w:val="24"/>
          <w:highlight w:val="yellow"/>
        </w:rPr>
        <w:t>C)</w:t>
      </w:r>
      <w:r w:rsidRPr="009D1526">
        <w:rPr>
          <w:sz w:val="24"/>
          <w:szCs w:val="24"/>
        </w:rPr>
        <w:t xml:space="preserve"> Bir işte çalışmak</w:t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</w:r>
      <w:r w:rsidRPr="009D1526">
        <w:rPr>
          <w:sz w:val="24"/>
          <w:szCs w:val="24"/>
        </w:rPr>
        <w:tab/>
        <w:t xml:space="preserve">         </w:t>
      </w:r>
      <w:r w:rsidRPr="009D1526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9D1526">
        <w:rPr>
          <w:b/>
          <w:bCs/>
          <w:sz w:val="24"/>
          <w:szCs w:val="24"/>
        </w:rPr>
        <w:t>D)</w:t>
      </w:r>
      <w:r w:rsidRPr="009D1526">
        <w:rPr>
          <w:sz w:val="24"/>
          <w:szCs w:val="24"/>
        </w:rPr>
        <w:t xml:space="preserve"> Okul eşyalarını özenli kullanmak</w:t>
      </w:r>
    </w:p>
    <w:p w:rsidR="00082F14" w:rsidRPr="009D1526" w:rsidRDefault="00082F14" w:rsidP="002972C7">
      <w:pPr>
        <w:shd w:val="clear" w:color="auto" w:fill="FFFFFF"/>
        <w:spacing w:after="0" w:line="240" w:lineRule="auto"/>
        <w:jc w:val="both"/>
        <w:rPr>
          <w:sz w:val="16"/>
          <w:szCs w:val="16"/>
        </w:rPr>
      </w:pPr>
    </w:p>
    <w:p w:rsidR="00082F14" w:rsidRPr="009D1526" w:rsidRDefault="00082F14" w:rsidP="008642C5">
      <w:pPr>
        <w:pStyle w:val="ListParagraph"/>
        <w:numPr>
          <w:ilvl w:val="0"/>
          <w:numId w:val="7"/>
        </w:numPr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  <w:b/>
          <w:bCs/>
        </w:rPr>
        <w:t>Hak ve özgürlüklerimiz ihlal edildiğinde aşağıdakilerden hangisini hissederiz?</w:t>
      </w:r>
    </w:p>
    <w:p w:rsidR="00082F14" w:rsidRDefault="00082F14" w:rsidP="009D1526">
      <w:pPr>
        <w:spacing w:after="0" w:line="240" w:lineRule="auto"/>
        <w:jc w:val="both"/>
        <w:rPr>
          <w:sz w:val="24"/>
          <w:szCs w:val="24"/>
        </w:rPr>
      </w:pPr>
      <w:r w:rsidRPr="009D1526">
        <w:rPr>
          <w:b/>
          <w:bCs/>
          <w:sz w:val="24"/>
          <w:szCs w:val="24"/>
        </w:rPr>
        <w:t>A)</w:t>
      </w:r>
      <w:r w:rsidRPr="009D1526">
        <w:rPr>
          <w:sz w:val="24"/>
          <w:szCs w:val="24"/>
        </w:rPr>
        <w:t xml:space="preserve"> Güven</w:t>
      </w:r>
      <w:r w:rsidRPr="009D1526">
        <w:rPr>
          <w:sz w:val="24"/>
          <w:szCs w:val="24"/>
        </w:rPr>
        <w:tab/>
        <w:t xml:space="preserve">             </w:t>
      </w:r>
      <w:r w:rsidRPr="009D1526">
        <w:rPr>
          <w:b/>
          <w:bCs/>
          <w:sz w:val="24"/>
          <w:szCs w:val="24"/>
        </w:rPr>
        <w:t>B)</w:t>
      </w:r>
      <w:r w:rsidRPr="009D1526">
        <w:rPr>
          <w:sz w:val="24"/>
          <w:szCs w:val="24"/>
        </w:rPr>
        <w:t xml:space="preserve"> Mutluluk </w:t>
      </w:r>
      <w:r w:rsidRPr="009D1526">
        <w:rPr>
          <w:sz w:val="24"/>
          <w:szCs w:val="24"/>
        </w:rPr>
        <w:tab/>
        <w:t xml:space="preserve">       </w:t>
      </w:r>
      <w:r w:rsidRPr="00EB0666">
        <w:rPr>
          <w:b/>
          <w:bCs/>
          <w:sz w:val="24"/>
          <w:szCs w:val="24"/>
          <w:highlight w:val="yellow"/>
        </w:rPr>
        <w:t>C)</w:t>
      </w:r>
      <w:r w:rsidRPr="009D1526">
        <w:rPr>
          <w:sz w:val="24"/>
          <w:szCs w:val="24"/>
        </w:rPr>
        <w:t xml:space="preserve"> Değersizlik           </w:t>
      </w:r>
      <w:r w:rsidRPr="009D1526">
        <w:rPr>
          <w:b/>
          <w:bCs/>
          <w:sz w:val="24"/>
          <w:szCs w:val="24"/>
        </w:rPr>
        <w:t>D)</w:t>
      </w:r>
      <w:r w:rsidRPr="009D1526">
        <w:rPr>
          <w:sz w:val="24"/>
          <w:szCs w:val="24"/>
        </w:rPr>
        <w:t xml:space="preserve"> Sevinç</w:t>
      </w:r>
    </w:p>
    <w:p w:rsidR="00082F14" w:rsidRPr="009D1526" w:rsidRDefault="00082F14" w:rsidP="009D1526">
      <w:pPr>
        <w:spacing w:after="0" w:line="240" w:lineRule="auto"/>
        <w:jc w:val="both"/>
        <w:rPr>
          <w:sz w:val="16"/>
          <w:szCs w:val="16"/>
        </w:rPr>
      </w:pPr>
    </w:p>
    <w:p w:rsidR="00082F14" w:rsidRPr="00E71486" w:rsidRDefault="00082F14" w:rsidP="00E5524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  <w:b/>
          <w:bCs/>
        </w:rPr>
      </w:pPr>
      <w:r w:rsidRPr="009D1526">
        <w:rPr>
          <w:rFonts w:ascii="Calibri" w:hAnsi="Calibri" w:cs="Calibri"/>
        </w:rPr>
        <w:t xml:space="preserve"> </w:t>
      </w:r>
      <w:r w:rsidRPr="00E71486">
        <w:rPr>
          <w:rFonts w:ascii="Calibri" w:hAnsi="Calibri" w:cs="Calibri"/>
          <w:b/>
          <w:bCs/>
        </w:rPr>
        <w:t>Her Çocuk düşünce ve duygularını ifade etme hakkına sahiptir. Aşağıdakilerden hangisi buna örnek</w:t>
      </w:r>
      <w:r>
        <w:rPr>
          <w:rFonts w:ascii="Calibri" w:hAnsi="Calibri" w:cs="Calibri"/>
          <w:b/>
          <w:bCs/>
        </w:rPr>
        <w:t>tir</w:t>
      </w:r>
      <w:r w:rsidRPr="00E71486">
        <w:rPr>
          <w:rFonts w:ascii="Calibri" w:hAnsi="Calibri" w:cs="Calibri"/>
          <w:b/>
          <w:bCs/>
        </w:rPr>
        <w:t>?</w:t>
      </w:r>
    </w:p>
    <w:p w:rsidR="00082F14" w:rsidRPr="00EB0666" w:rsidRDefault="00082F14" w:rsidP="00EB0666">
      <w:pPr>
        <w:spacing w:after="0"/>
        <w:jc w:val="both"/>
      </w:pPr>
      <w:r w:rsidRPr="00EB0666">
        <w:rPr>
          <w:b/>
          <w:bCs/>
          <w:sz w:val="24"/>
          <w:szCs w:val="24"/>
          <w:highlight w:val="yellow"/>
        </w:rPr>
        <w:t>A</w:t>
      </w:r>
      <w:r w:rsidRPr="00EB0666">
        <w:rPr>
          <w:b/>
          <w:bCs/>
        </w:rPr>
        <w:t>)</w:t>
      </w:r>
      <w:r>
        <w:t xml:space="preserve"> </w:t>
      </w:r>
      <w:r w:rsidRPr="00EB0666">
        <w:rPr>
          <w:sz w:val="24"/>
          <w:szCs w:val="24"/>
        </w:rPr>
        <w:t xml:space="preserve">12 yaşındaki Esra’nın ailesinin onun </w:t>
      </w:r>
      <w:r w:rsidRPr="00EB0666">
        <w:rPr>
          <w:b/>
          <w:bCs/>
          <w:sz w:val="24"/>
          <w:szCs w:val="24"/>
        </w:rPr>
        <w:t>fikir ve duygularını önemsemesi ve değer vermesi</w:t>
      </w:r>
    </w:p>
    <w:p w:rsidR="00082F14" w:rsidRPr="009D1526" w:rsidRDefault="00082F14" w:rsidP="00EB0666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</w:rPr>
        <w:t xml:space="preserve">Elya’nın </w:t>
      </w:r>
      <w:r>
        <w:rPr>
          <w:rFonts w:ascii="Calibri" w:hAnsi="Calibri" w:cs="Calibri"/>
        </w:rPr>
        <w:t xml:space="preserve"> diğer çocuklar gibi okula giderek</w:t>
      </w:r>
      <w:r w:rsidRPr="009D1526">
        <w:rPr>
          <w:rFonts w:ascii="Calibri" w:hAnsi="Calibri" w:cs="Calibri"/>
        </w:rPr>
        <w:t xml:space="preserve"> </w:t>
      </w:r>
      <w:r w:rsidRPr="00463D30">
        <w:rPr>
          <w:rFonts w:ascii="Calibri" w:hAnsi="Calibri" w:cs="Calibri"/>
          <w:b/>
          <w:bCs/>
        </w:rPr>
        <w:t>eğitim alması</w:t>
      </w:r>
    </w:p>
    <w:p w:rsidR="00082F14" w:rsidRPr="009D1526" w:rsidRDefault="00082F14" w:rsidP="00EB0666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</w:rPr>
        <w:t xml:space="preserve">Dokuz yaşındaki Abdullah Said’in hasta olduğunda </w:t>
      </w:r>
      <w:r w:rsidRPr="00463D30">
        <w:rPr>
          <w:rFonts w:ascii="Calibri" w:hAnsi="Calibri" w:cs="Calibri"/>
          <w:b/>
          <w:bCs/>
        </w:rPr>
        <w:t>tedavisinin yapılması</w:t>
      </w:r>
    </w:p>
    <w:p w:rsidR="00082F14" w:rsidRPr="009D1526" w:rsidRDefault="00082F14" w:rsidP="00EB0666">
      <w:pPr>
        <w:pStyle w:val="ListParagraph"/>
        <w:numPr>
          <w:ilvl w:val="0"/>
          <w:numId w:val="12"/>
        </w:numPr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</w:rPr>
        <w:t xml:space="preserve">Savaştan kurtulan Suriyeli küçük Hüseyin’in </w:t>
      </w:r>
      <w:r w:rsidRPr="00463D30">
        <w:rPr>
          <w:rFonts w:ascii="Calibri" w:hAnsi="Calibri" w:cs="Calibri"/>
          <w:b/>
          <w:bCs/>
        </w:rPr>
        <w:t>ailesiyle birlikte yaşama isteği</w:t>
      </w:r>
    </w:p>
    <w:p w:rsidR="00082F14" w:rsidRPr="009D1526" w:rsidRDefault="00082F14" w:rsidP="00E55245">
      <w:pPr>
        <w:pStyle w:val="ListParagraph"/>
        <w:ind w:left="360"/>
        <w:jc w:val="both"/>
        <w:rPr>
          <w:rFonts w:ascii="Calibri" w:hAnsi="Calibri" w:cs="Calibri"/>
          <w:sz w:val="16"/>
          <w:szCs w:val="16"/>
        </w:rPr>
      </w:pPr>
    </w:p>
    <w:p w:rsidR="00082F14" w:rsidRPr="009D1526" w:rsidRDefault="00082F14" w:rsidP="00E5524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Calibri" w:hAnsi="Calibri" w:cs="Calibri"/>
        </w:rPr>
      </w:pPr>
      <w:r w:rsidRPr="009D1526">
        <w:rPr>
          <w:rFonts w:ascii="Calibri" w:hAnsi="Calibri" w:cs="Calibri"/>
        </w:rPr>
        <w:t xml:space="preserve"> Hangisi sorumluluklarımızdan biri değildir?</w:t>
      </w:r>
    </w:p>
    <w:p w:rsidR="00082F14" w:rsidRPr="00E71486" w:rsidRDefault="00082F14" w:rsidP="009D1526">
      <w:pPr>
        <w:pStyle w:val="ListParagraph"/>
        <w:numPr>
          <w:ilvl w:val="0"/>
          <w:numId w:val="9"/>
        </w:numPr>
        <w:jc w:val="both"/>
        <w:rPr>
          <w:rFonts w:ascii="Calibri" w:hAnsi="Calibri" w:cs="Calibri"/>
        </w:rPr>
      </w:pPr>
      <w:r w:rsidRPr="00E71486">
        <w:rPr>
          <w:rFonts w:ascii="Calibri" w:hAnsi="Calibri" w:cs="Calibri"/>
        </w:rPr>
        <w:t>Çevreye karşı sorumluluklarımız</w:t>
      </w:r>
      <w:r w:rsidRPr="00E71486">
        <w:rPr>
          <w:rFonts w:ascii="Calibri" w:hAnsi="Calibri" w:cs="Calibri"/>
        </w:rPr>
        <w:tab/>
      </w:r>
      <w:r w:rsidRPr="00E71486">
        <w:rPr>
          <w:rFonts w:ascii="Calibri" w:hAnsi="Calibri" w:cs="Calibri"/>
        </w:rPr>
        <w:tab/>
      </w:r>
      <w:r w:rsidRPr="00E71486">
        <w:rPr>
          <w:rFonts w:ascii="Calibri" w:hAnsi="Calibri" w:cs="Calibri"/>
        </w:rPr>
        <w:tab/>
      </w:r>
      <w:r w:rsidRPr="00E71486">
        <w:rPr>
          <w:rFonts w:ascii="Calibri" w:hAnsi="Calibri" w:cs="Calibri"/>
        </w:rPr>
        <w:tab/>
        <w:t>B) Hayvanlara karşı sorumluluklarımız</w:t>
      </w:r>
    </w:p>
    <w:p w:rsidR="00082F14" w:rsidRPr="00E71486" w:rsidRDefault="00082F14" w:rsidP="00E71486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Calibri" w:hAnsi="Calibri" w:cs="Calibri"/>
        </w:rPr>
      </w:pPr>
      <w:r w:rsidRPr="00E71486">
        <w:rPr>
          <w:rFonts w:ascii="Calibri" w:hAnsi="Calibri" w:cs="Calibri"/>
        </w:rPr>
        <w:t>İnsanlığın ortak mirasına karşı sorumluluklarımız</w:t>
      </w:r>
      <w:r w:rsidRPr="00E71486">
        <w:rPr>
          <w:rFonts w:ascii="Calibri" w:hAnsi="Calibri" w:cs="Calibri"/>
        </w:rPr>
        <w:tab/>
      </w:r>
      <w:r w:rsidRPr="00EB0666">
        <w:rPr>
          <w:rFonts w:ascii="Calibri" w:hAnsi="Calibri" w:cs="Calibri"/>
          <w:highlight w:val="yellow"/>
        </w:rPr>
        <w:t>D)</w:t>
      </w:r>
      <w:r w:rsidRPr="00E71486">
        <w:rPr>
          <w:rFonts w:ascii="Calibri" w:hAnsi="Calibri" w:cs="Calibri"/>
        </w:rPr>
        <w:t xml:space="preserve"> Takımımıza karşı sorumluluklarımız </w:t>
      </w:r>
    </w:p>
    <w:p w:rsidR="00082F14" w:rsidRPr="009D1526" w:rsidRDefault="00082F14" w:rsidP="00E55245">
      <w:pPr>
        <w:jc w:val="both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2" o:spid="_x0000_s1030" style="position:absolute;left:0;text-align:left;margin-left:401.9pt;margin-top:25.5pt;width:246.55pt;height:83.95pt;z-index:251654656;visibility:visible;mso-position-horizontal:right;mso-position-horizontal-relative:margin" arcsize="10923f" strokecolor="#f79646" strokeweight="2pt">
            <v:textbox>
              <w:txbxContent>
                <w:p w:rsidR="00082F14" w:rsidRDefault="00082F14" w:rsidP="00010223">
                  <w:pPr>
                    <w:spacing w:after="0"/>
                    <w:rPr>
                      <w:sz w:val="24"/>
                      <w:szCs w:val="24"/>
                    </w:rPr>
                  </w:pPr>
                  <w:r w:rsidRPr="00EB0666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-</w:t>
                  </w:r>
                  <w:r w:rsidRPr="00213B30">
                    <w:rPr>
                      <w:b/>
                      <w:bCs/>
                      <w:sz w:val="24"/>
                      <w:szCs w:val="24"/>
                    </w:rPr>
                    <w:t>A</w:t>
                  </w:r>
                  <w:r>
                    <w:rPr>
                      <w:sz w:val="24"/>
                      <w:szCs w:val="24"/>
                    </w:rPr>
                    <w:t xml:space="preserve">  Temizlik ve sağlığımıza</w:t>
                  </w:r>
                  <w:r w:rsidRPr="00010223">
                    <w:rPr>
                      <w:sz w:val="24"/>
                      <w:szCs w:val="24"/>
                    </w:rPr>
                    <w:t xml:space="preserve"> dikkat etmek</w:t>
                  </w:r>
                </w:p>
                <w:p w:rsidR="00082F14" w:rsidRDefault="00082F14" w:rsidP="00010223">
                  <w:pPr>
                    <w:spacing w:after="0"/>
                    <w:rPr>
                      <w:sz w:val="24"/>
                      <w:szCs w:val="24"/>
                    </w:rPr>
                  </w:pPr>
                  <w:r w:rsidRPr="00EB0666">
                    <w:rPr>
                      <w:b/>
                      <w:bCs/>
                      <w:sz w:val="24"/>
                      <w:szCs w:val="24"/>
                    </w:rPr>
                    <w:t>4</w:t>
                  </w:r>
                  <w:r w:rsidRPr="00010223">
                    <w:rPr>
                      <w:sz w:val="24"/>
                      <w:szCs w:val="24"/>
                    </w:rPr>
                    <w:t>-</w:t>
                  </w:r>
                  <w:r w:rsidRPr="00213B30">
                    <w:rPr>
                      <w:b/>
                      <w:bCs/>
                      <w:sz w:val="24"/>
                      <w:szCs w:val="24"/>
                    </w:rPr>
                    <w:t>B</w:t>
                  </w:r>
                  <w:r w:rsidRPr="00010223">
                    <w:rPr>
                      <w:sz w:val="24"/>
                      <w:szCs w:val="24"/>
                    </w:rPr>
                    <w:t xml:space="preserve">  Hayvanlara eziyet edilmesini önlemek</w:t>
                  </w:r>
                </w:p>
                <w:p w:rsidR="00082F14" w:rsidRDefault="00082F14" w:rsidP="00010223">
                  <w:pPr>
                    <w:tabs>
                      <w:tab w:val="left" w:pos="6091"/>
                    </w:tabs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EB0666"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Pr="00010223">
                    <w:rPr>
                      <w:sz w:val="24"/>
                      <w:szCs w:val="24"/>
                    </w:rPr>
                    <w:t>-</w:t>
                  </w:r>
                  <w:r w:rsidRPr="00213B30">
                    <w:rPr>
                      <w:b/>
                      <w:bCs/>
                      <w:sz w:val="24"/>
                      <w:szCs w:val="24"/>
                    </w:rPr>
                    <w:t>C</w:t>
                  </w:r>
                  <w:r w:rsidRPr="00010223">
                    <w:rPr>
                      <w:sz w:val="24"/>
                      <w:szCs w:val="24"/>
                    </w:rPr>
                    <w:t xml:space="preserve">  Otobüste yaşlı kadına yer vermek</w:t>
                  </w:r>
                </w:p>
                <w:p w:rsidR="00082F14" w:rsidRPr="00010223" w:rsidRDefault="00082F14" w:rsidP="00010223">
                  <w:pPr>
                    <w:tabs>
                      <w:tab w:val="left" w:pos="6091"/>
                    </w:tabs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EB0666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Pr="00010223">
                    <w:rPr>
                      <w:sz w:val="24"/>
                      <w:szCs w:val="24"/>
                    </w:rPr>
                    <w:t>-</w:t>
                  </w:r>
                  <w:r w:rsidRPr="00213B30">
                    <w:rPr>
                      <w:b/>
                      <w:bCs/>
                      <w:sz w:val="24"/>
                      <w:szCs w:val="24"/>
                    </w:rPr>
                    <w:t>D</w:t>
                  </w:r>
                  <w:r w:rsidRPr="00010223">
                    <w:rPr>
                      <w:sz w:val="24"/>
                      <w:szCs w:val="24"/>
                    </w:rPr>
                    <w:t xml:space="preserve"> Doğal kaynakları bilinçli kullanmak</w:t>
                  </w:r>
                </w:p>
                <w:p w:rsidR="00082F14" w:rsidRDefault="00082F14" w:rsidP="00010223">
                  <w:pPr>
                    <w:tabs>
                      <w:tab w:val="left" w:pos="6091"/>
                    </w:tabs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082F14" w:rsidRDefault="00082F14" w:rsidP="00010223">
                  <w:pPr>
                    <w:spacing w:after="0"/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1" o:spid="_x0000_s1031" style="position:absolute;left:0;text-align:left;margin-left:0;margin-top:24.8pt;width:290.55pt;height:82.15pt;z-index:251657728;visibility:visible;mso-position-horizontal:left;mso-position-horizontal-relative:margin;v-text-anchor:middle" arcsize="10923f" strokecolor="#f79646" strokeweight="2pt">
            <v:textbox>
              <w:txbxContent>
                <w:p w:rsidR="00082F14" w:rsidRPr="008B7CA1" w:rsidRDefault="00082F14" w:rsidP="008B7CA1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Pr="008B7CA1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Çevreye karşı sorumluluklarımız</w:t>
                  </w:r>
                </w:p>
                <w:p w:rsidR="00082F14" w:rsidRPr="008B7CA1" w:rsidRDefault="00082F14" w:rsidP="008B7CA1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282C4D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8B7CA1">
                    <w:rPr>
                      <w:sz w:val="24"/>
                      <w:szCs w:val="24"/>
                    </w:rPr>
                    <w:t>. Kendimize karşı sorumluluklarımız</w:t>
                  </w:r>
                </w:p>
                <w:p w:rsidR="00082F14" w:rsidRPr="008B7CA1" w:rsidRDefault="00082F14" w:rsidP="008B7CA1">
                  <w:pPr>
                    <w:spacing w:after="0"/>
                    <w:rPr>
                      <w:sz w:val="24"/>
                      <w:szCs w:val="24"/>
                    </w:rPr>
                  </w:pPr>
                  <w:r w:rsidRPr="00282C4D">
                    <w:rPr>
                      <w:b/>
                      <w:bCs/>
                      <w:sz w:val="24"/>
                      <w:szCs w:val="24"/>
                    </w:rPr>
                    <w:t>3.</w:t>
                  </w:r>
                  <w:r w:rsidRPr="008B7CA1">
                    <w:rPr>
                      <w:sz w:val="24"/>
                      <w:szCs w:val="24"/>
                    </w:rPr>
                    <w:t xml:space="preserve"> İnsanlara ve arkadaşlarım</w:t>
                  </w:r>
                  <w:r>
                    <w:rPr>
                      <w:sz w:val="24"/>
                      <w:szCs w:val="24"/>
                    </w:rPr>
                    <w:t>ız</w:t>
                  </w:r>
                  <w:r w:rsidRPr="008B7CA1">
                    <w:rPr>
                      <w:sz w:val="24"/>
                      <w:szCs w:val="24"/>
                    </w:rPr>
                    <w:t>a karşı sorumluluklarım</w:t>
                  </w:r>
                  <w:r>
                    <w:rPr>
                      <w:sz w:val="24"/>
                      <w:szCs w:val="24"/>
                    </w:rPr>
                    <w:t>ız</w:t>
                  </w:r>
                </w:p>
                <w:p w:rsidR="00082F14" w:rsidRPr="00EC506F" w:rsidRDefault="00082F14" w:rsidP="008B7CA1">
                  <w:pPr>
                    <w:spacing w:after="0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282C4D">
                    <w:rPr>
                      <w:b/>
                      <w:bCs/>
                      <w:sz w:val="24"/>
                      <w:szCs w:val="24"/>
                    </w:rPr>
                    <w:t>4.</w:t>
                  </w:r>
                  <w:r w:rsidRPr="008B7CA1">
                    <w:rPr>
                      <w:sz w:val="24"/>
                      <w:szCs w:val="24"/>
                    </w:rPr>
                    <w:t xml:space="preserve"> Hayvanlara karşı sorumluluklarım</w:t>
                  </w:r>
                  <w:r>
                    <w:rPr>
                      <w:sz w:val="24"/>
                      <w:szCs w:val="24"/>
                    </w:rPr>
                    <w:t>ız</w:t>
                  </w:r>
                </w:p>
                <w:p w:rsidR="00082F14" w:rsidRDefault="00082F14" w:rsidP="008B7CA1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Pr="009D1526">
        <w:rPr>
          <w:b/>
          <w:bCs/>
          <w:sz w:val="24"/>
          <w:szCs w:val="24"/>
        </w:rPr>
        <w:t>D. Aşağıda sıralanan sorumlukları uygun örneklerle eşleştiriniz. (10 puan)</w:t>
      </w:r>
    </w:p>
    <w:p w:rsidR="00082F14" w:rsidRPr="009D1526" w:rsidRDefault="00082F14" w:rsidP="00010223">
      <w:pPr>
        <w:tabs>
          <w:tab w:val="left" w:pos="6193"/>
          <w:tab w:val="left" w:pos="6270"/>
        </w:tabs>
        <w:jc w:val="both"/>
        <w:rPr>
          <w:b/>
          <w:bCs/>
          <w:sz w:val="24"/>
          <w:szCs w:val="24"/>
        </w:rPr>
      </w:pPr>
      <w:r w:rsidRPr="009D1526">
        <w:rPr>
          <w:b/>
          <w:bCs/>
          <w:sz w:val="24"/>
          <w:szCs w:val="24"/>
        </w:rPr>
        <w:tab/>
      </w:r>
      <w:r w:rsidRPr="009D1526">
        <w:rPr>
          <w:b/>
          <w:bCs/>
          <w:sz w:val="24"/>
          <w:szCs w:val="24"/>
        </w:rPr>
        <w:tab/>
      </w:r>
    </w:p>
    <w:p w:rsidR="00082F14" w:rsidRPr="009D1526" w:rsidRDefault="00082F14" w:rsidP="00010223">
      <w:pPr>
        <w:tabs>
          <w:tab w:val="left" w:pos="7175"/>
        </w:tabs>
        <w:spacing w:after="0" w:line="360" w:lineRule="auto"/>
        <w:ind w:firstLine="5664"/>
        <w:jc w:val="both"/>
        <w:rPr>
          <w:b/>
          <w:bCs/>
          <w:sz w:val="24"/>
          <w:szCs w:val="24"/>
        </w:rPr>
      </w:pPr>
    </w:p>
    <w:p w:rsidR="00082F14" w:rsidRPr="009D1526" w:rsidRDefault="00082F14" w:rsidP="00010223">
      <w:pPr>
        <w:tabs>
          <w:tab w:val="left" w:pos="7175"/>
        </w:tabs>
        <w:spacing w:after="0" w:line="360" w:lineRule="auto"/>
        <w:ind w:firstLine="5664"/>
        <w:jc w:val="both"/>
        <w:rPr>
          <w:b/>
          <w:bCs/>
          <w:sz w:val="24"/>
          <w:szCs w:val="24"/>
        </w:rPr>
      </w:pPr>
    </w:p>
    <w:p w:rsidR="00082F14" w:rsidRDefault="00082F14" w:rsidP="00010223">
      <w:pPr>
        <w:shd w:val="clear" w:color="auto" w:fill="FFFFFF"/>
        <w:spacing w:line="240" w:lineRule="auto"/>
        <w:jc w:val="both"/>
        <w:rPr>
          <w:b/>
          <w:bCs/>
          <w:i/>
          <w:iCs/>
          <w:sz w:val="24"/>
          <w:szCs w:val="24"/>
        </w:rPr>
      </w:pPr>
    </w:p>
    <w:p w:rsidR="00082F14" w:rsidRPr="009D1526" w:rsidRDefault="00082F14" w:rsidP="00010223">
      <w:pPr>
        <w:shd w:val="clear" w:color="auto" w:fill="FFFFFF"/>
        <w:spacing w:line="240" w:lineRule="auto"/>
        <w:jc w:val="both"/>
        <w:rPr>
          <w:b/>
          <w:bCs/>
          <w:i/>
          <w:iCs/>
          <w:sz w:val="24"/>
          <w:szCs w:val="24"/>
        </w:rPr>
      </w:pPr>
      <w:r w:rsidRPr="009D1526">
        <w:rPr>
          <w:b/>
          <w:bCs/>
          <w:i/>
          <w:iCs/>
          <w:sz w:val="24"/>
          <w:szCs w:val="24"/>
        </w:rPr>
        <w:t xml:space="preserve">E. </w:t>
      </w:r>
      <w:r w:rsidRPr="006758DE">
        <w:rPr>
          <w:b/>
          <w:bCs/>
          <w:i/>
          <w:iCs/>
          <w:sz w:val="24"/>
          <w:szCs w:val="24"/>
        </w:rPr>
        <w:t xml:space="preserve">Suriye’de </w:t>
      </w:r>
      <w:r w:rsidRPr="006758DE">
        <w:rPr>
          <w:i/>
          <w:iCs/>
          <w:sz w:val="24"/>
          <w:szCs w:val="24"/>
        </w:rPr>
        <w:t xml:space="preserve">ve </w:t>
      </w:r>
      <w:r w:rsidRPr="006758DE">
        <w:rPr>
          <w:b/>
          <w:bCs/>
          <w:i/>
          <w:iCs/>
          <w:sz w:val="24"/>
          <w:szCs w:val="24"/>
        </w:rPr>
        <w:t>Afganistan’da</w:t>
      </w:r>
      <w:r w:rsidRPr="006758DE">
        <w:rPr>
          <w:i/>
          <w:iCs/>
          <w:sz w:val="24"/>
          <w:szCs w:val="24"/>
        </w:rPr>
        <w:t xml:space="preserve"> çocuk işçiler ve çocuk askerler </w:t>
      </w:r>
      <w:r w:rsidRPr="006758DE">
        <w:rPr>
          <w:b/>
          <w:bCs/>
          <w:i/>
          <w:iCs/>
          <w:sz w:val="24"/>
          <w:szCs w:val="24"/>
        </w:rPr>
        <w:t>yetişkinlerden beklenen sorumluluklar almakta, baskı altında tutulmaktadır</w:t>
      </w:r>
      <w:r>
        <w:rPr>
          <w:i/>
          <w:iCs/>
          <w:sz w:val="24"/>
          <w:szCs w:val="24"/>
        </w:rPr>
        <w:t>. Sizce b</w:t>
      </w:r>
      <w:r w:rsidRPr="006758DE">
        <w:rPr>
          <w:i/>
          <w:iCs/>
          <w:sz w:val="24"/>
          <w:szCs w:val="24"/>
        </w:rPr>
        <w:t xml:space="preserve">u çocuklar </w:t>
      </w:r>
      <w:r w:rsidRPr="006758DE">
        <w:rPr>
          <w:b/>
          <w:bCs/>
          <w:i/>
          <w:iCs/>
          <w:sz w:val="24"/>
          <w:szCs w:val="24"/>
        </w:rPr>
        <w:t>hangi çocuk hak</w:t>
      </w:r>
      <w:r>
        <w:rPr>
          <w:b/>
          <w:bCs/>
          <w:i/>
          <w:iCs/>
          <w:sz w:val="24"/>
          <w:szCs w:val="24"/>
        </w:rPr>
        <w:t xml:space="preserve">ları ihlaliyle karşı karşıyadır? </w:t>
      </w:r>
      <w:r w:rsidRPr="006758DE">
        <w:rPr>
          <w:i/>
          <w:iCs/>
          <w:sz w:val="24"/>
          <w:szCs w:val="24"/>
        </w:rPr>
        <w:t xml:space="preserve">  </w:t>
      </w:r>
      <w:r>
        <w:rPr>
          <w:i/>
          <w:iCs/>
          <w:sz w:val="24"/>
          <w:szCs w:val="24"/>
        </w:rPr>
        <w:t>Yazınız</w:t>
      </w:r>
      <w:r w:rsidRPr="006758DE">
        <w:rPr>
          <w:i/>
          <w:iCs/>
          <w:sz w:val="24"/>
          <w:szCs w:val="24"/>
        </w:rPr>
        <w:t>(10 puan)</w:t>
      </w:r>
      <w:r w:rsidRPr="009D1526">
        <w:rPr>
          <w:b/>
          <w:bCs/>
          <w:i/>
          <w:iCs/>
          <w:sz w:val="24"/>
          <w:szCs w:val="24"/>
        </w:rPr>
        <w:t xml:space="preserve"> </w:t>
      </w:r>
    </w:p>
    <w:p w:rsidR="00082F14" w:rsidRDefault="00082F14" w:rsidP="00010223">
      <w:pPr>
        <w:shd w:val="clear" w:color="auto" w:fill="FFFFFF"/>
        <w:spacing w:line="240" w:lineRule="auto"/>
        <w:jc w:val="both"/>
        <w:rPr>
          <w:rFonts w:ascii="Kayra Aydin" w:hAnsi="Kayra Aydin" w:cs="Kayra Aydin"/>
        </w:rPr>
      </w:pPr>
      <w:r>
        <w:rPr>
          <w:rFonts w:ascii="Kayra Aydin" w:hAnsi="Kayra Aydin" w:cs="Kayra Aydin"/>
        </w:rPr>
        <w:t>Çocukların bedensel ve zihinsel gelişimine uygun olmayan zorlama ve baskıyla yaptırılan her çeşit eylem ve iş yasaktır. “</w:t>
      </w:r>
      <w:r w:rsidRPr="00F13122">
        <w:rPr>
          <w:rFonts w:ascii="Kayra Aydin" w:hAnsi="Kayra Aydin" w:cs="Kayra Aydin"/>
          <w:b/>
          <w:bCs/>
        </w:rPr>
        <w:t>İstismar ve ihmalden korunma hakkı</w:t>
      </w:r>
      <w:r>
        <w:rPr>
          <w:rFonts w:ascii="Kayra Aydin" w:hAnsi="Kayra Aydin" w:cs="Kayra Aydin"/>
        </w:rPr>
        <w:t xml:space="preserve">”nın yok sayılmasıdır      </w:t>
      </w:r>
      <w:bookmarkStart w:id="0" w:name="_GoBack"/>
      <w:bookmarkEnd w:id="0"/>
    </w:p>
    <w:p w:rsidR="00082F14" w:rsidRPr="009D1526" w:rsidRDefault="00082F14" w:rsidP="009D1526">
      <w:pPr>
        <w:shd w:val="clear" w:color="auto" w:fill="FFFFFF"/>
        <w:spacing w:line="240" w:lineRule="auto"/>
        <w:jc w:val="both"/>
        <w:rPr>
          <w:sz w:val="24"/>
          <w:szCs w:val="24"/>
        </w:rPr>
      </w:pPr>
      <w:r>
        <w:rPr>
          <w:noProof/>
          <w:lang w:eastAsia="tr-TR"/>
        </w:rPr>
        <w:pict>
          <v:shape id="Resim 7" o:spid="_x0000_s1032" type="#_x0000_t75" style="position:absolute;left:0;text-align:left;margin-left:432.1pt;margin-top:.4pt;width:48.8pt;height:32.55pt;z-index:251660800;visibility:visible">
            <v:imagedata r:id="rId8" o:title=""/>
            <w10:wrap type="square"/>
          </v:shape>
        </w:pict>
      </w:r>
      <w:r>
        <w:rPr>
          <w:sz w:val="24"/>
          <w:szCs w:val="24"/>
        </w:rPr>
        <w:t xml:space="preserve">                                                          </w:t>
      </w:r>
      <w:r w:rsidRPr="002972C7">
        <w:rPr>
          <w:rFonts w:ascii="Kayra Aydin" w:hAnsi="Kayra Aydin" w:cs="Kayra Aydin"/>
          <w:b/>
          <w:bCs/>
          <w:i/>
          <w:iCs/>
        </w:rPr>
        <w:t>Cevaplarınızı kontrol etmeyi unutmayın....</w:t>
      </w:r>
      <w:r>
        <w:rPr>
          <w:rFonts w:ascii="Kayra Aydin" w:hAnsi="Kayra Aydin" w:cs="Kayra Aydin"/>
          <w:b/>
          <w:bCs/>
          <w:i/>
          <w:iCs/>
        </w:rPr>
        <w:t xml:space="preserve">  </w:t>
      </w:r>
      <w:r w:rsidRPr="002972C7">
        <w:rPr>
          <w:rFonts w:ascii="Kayra Aydin" w:hAnsi="Kayra Aydin" w:cs="Kayra Aydin"/>
          <w:b/>
          <w:bCs/>
          <w:i/>
          <w:iCs/>
        </w:rPr>
        <w:t xml:space="preserve">Başarılar... </w:t>
      </w:r>
    </w:p>
    <w:sectPr w:rsidR="00082F14" w:rsidRPr="009D1526" w:rsidSect="00010223">
      <w:pgSz w:w="11906" w:h="16838" w:code="9"/>
      <w:pgMar w:top="397" w:right="510" w:bottom="227" w:left="510" w:header="113" w:footer="113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F14" w:rsidRDefault="00082F14" w:rsidP="001E6729">
      <w:pPr>
        <w:spacing w:after="0" w:line="240" w:lineRule="auto"/>
      </w:pPr>
      <w:r>
        <w:separator/>
      </w:r>
    </w:p>
  </w:endnote>
  <w:endnote w:type="continuationSeparator" w:id="0">
    <w:p w:rsidR="00082F14" w:rsidRDefault="00082F14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inion Pro">
    <w:altName w:val="Cambria Math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Kayra Aydin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F14" w:rsidRDefault="00082F14" w:rsidP="001E6729">
      <w:pPr>
        <w:spacing w:after="0" w:line="240" w:lineRule="auto"/>
      </w:pPr>
      <w:r>
        <w:separator/>
      </w:r>
    </w:p>
  </w:footnote>
  <w:footnote w:type="continuationSeparator" w:id="0">
    <w:p w:rsidR="00082F14" w:rsidRDefault="00082F14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00B"/>
    <w:multiLevelType w:val="hybridMultilevel"/>
    <w:tmpl w:val="E2B86A6E"/>
    <w:lvl w:ilvl="0" w:tplc="F5929B9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0995"/>
    <w:multiLevelType w:val="hybridMultilevel"/>
    <w:tmpl w:val="60865260"/>
    <w:lvl w:ilvl="0" w:tplc="B33460FE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621037"/>
    <w:multiLevelType w:val="hybridMultilevel"/>
    <w:tmpl w:val="F372F25E"/>
    <w:lvl w:ilvl="0" w:tplc="96CEF8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455B36"/>
    <w:multiLevelType w:val="hybridMultilevel"/>
    <w:tmpl w:val="72269CCA"/>
    <w:lvl w:ilvl="0" w:tplc="7346E374">
      <w:start w:val="1"/>
      <w:numFmt w:val="upperLetter"/>
      <w:lvlText w:val="%1)"/>
      <w:lvlJc w:val="left"/>
      <w:pPr>
        <w:ind w:left="40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4740" w:hanging="360"/>
      </w:pPr>
    </w:lvl>
    <w:lvl w:ilvl="2" w:tplc="041F001B">
      <w:start w:val="1"/>
      <w:numFmt w:val="lowerRoman"/>
      <w:lvlText w:val="%3."/>
      <w:lvlJc w:val="right"/>
      <w:pPr>
        <w:ind w:left="5460" w:hanging="180"/>
      </w:pPr>
    </w:lvl>
    <w:lvl w:ilvl="3" w:tplc="041F000F">
      <w:start w:val="1"/>
      <w:numFmt w:val="decimal"/>
      <w:lvlText w:val="%4."/>
      <w:lvlJc w:val="left"/>
      <w:pPr>
        <w:ind w:left="6180" w:hanging="360"/>
      </w:pPr>
    </w:lvl>
    <w:lvl w:ilvl="4" w:tplc="041F0019">
      <w:start w:val="1"/>
      <w:numFmt w:val="lowerLetter"/>
      <w:lvlText w:val="%5."/>
      <w:lvlJc w:val="left"/>
      <w:pPr>
        <w:ind w:left="6900" w:hanging="360"/>
      </w:pPr>
    </w:lvl>
    <w:lvl w:ilvl="5" w:tplc="041F001B">
      <w:start w:val="1"/>
      <w:numFmt w:val="lowerRoman"/>
      <w:lvlText w:val="%6."/>
      <w:lvlJc w:val="right"/>
      <w:pPr>
        <w:ind w:left="7620" w:hanging="180"/>
      </w:pPr>
    </w:lvl>
    <w:lvl w:ilvl="6" w:tplc="041F000F">
      <w:start w:val="1"/>
      <w:numFmt w:val="decimal"/>
      <w:lvlText w:val="%7."/>
      <w:lvlJc w:val="left"/>
      <w:pPr>
        <w:ind w:left="8340" w:hanging="360"/>
      </w:pPr>
    </w:lvl>
    <w:lvl w:ilvl="7" w:tplc="041F0019">
      <w:start w:val="1"/>
      <w:numFmt w:val="lowerLetter"/>
      <w:lvlText w:val="%8."/>
      <w:lvlJc w:val="left"/>
      <w:pPr>
        <w:ind w:left="9060" w:hanging="360"/>
      </w:pPr>
    </w:lvl>
    <w:lvl w:ilvl="8" w:tplc="041F001B">
      <w:start w:val="1"/>
      <w:numFmt w:val="lowerRoman"/>
      <w:lvlText w:val="%9."/>
      <w:lvlJc w:val="right"/>
      <w:pPr>
        <w:ind w:left="9780" w:hanging="180"/>
      </w:pPr>
    </w:lvl>
  </w:abstractNum>
  <w:abstractNum w:abstractNumId="4">
    <w:nsid w:val="1F982FF3"/>
    <w:multiLevelType w:val="hybridMultilevel"/>
    <w:tmpl w:val="61742D00"/>
    <w:lvl w:ilvl="0" w:tplc="8A9620EC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15F50"/>
    <w:multiLevelType w:val="hybridMultilevel"/>
    <w:tmpl w:val="9816F2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CB93706"/>
    <w:multiLevelType w:val="hybridMultilevel"/>
    <w:tmpl w:val="F7AAB93E"/>
    <w:lvl w:ilvl="0" w:tplc="3CC6CDB4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A81FC4"/>
    <w:multiLevelType w:val="hybridMultilevel"/>
    <w:tmpl w:val="071E82A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6B6F0A"/>
    <w:multiLevelType w:val="hybridMultilevel"/>
    <w:tmpl w:val="28906018"/>
    <w:lvl w:ilvl="0" w:tplc="7360A7AA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73476"/>
    <w:multiLevelType w:val="hybridMultilevel"/>
    <w:tmpl w:val="CC322DB6"/>
    <w:lvl w:ilvl="0" w:tplc="84D42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F7648"/>
    <w:multiLevelType w:val="hybridMultilevel"/>
    <w:tmpl w:val="7F986BC2"/>
    <w:lvl w:ilvl="0" w:tplc="52B44A92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ED5197"/>
    <w:multiLevelType w:val="hybridMultilevel"/>
    <w:tmpl w:val="7BD29452"/>
    <w:lvl w:ilvl="0" w:tplc="31760D4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11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6B4"/>
    <w:rsid w:val="00010223"/>
    <w:rsid w:val="00021A22"/>
    <w:rsid w:val="00030F45"/>
    <w:rsid w:val="000532E9"/>
    <w:rsid w:val="000631B3"/>
    <w:rsid w:val="0007613E"/>
    <w:rsid w:val="0007650A"/>
    <w:rsid w:val="00082F14"/>
    <w:rsid w:val="00095411"/>
    <w:rsid w:val="000A2E24"/>
    <w:rsid w:val="000C3F94"/>
    <w:rsid w:val="000C4284"/>
    <w:rsid w:val="001128B4"/>
    <w:rsid w:val="0013564F"/>
    <w:rsid w:val="001356D2"/>
    <w:rsid w:val="00136623"/>
    <w:rsid w:val="00142E4F"/>
    <w:rsid w:val="00143210"/>
    <w:rsid w:val="00151EC6"/>
    <w:rsid w:val="00156D5D"/>
    <w:rsid w:val="00167CE9"/>
    <w:rsid w:val="00171F6E"/>
    <w:rsid w:val="001808AA"/>
    <w:rsid w:val="00190CF2"/>
    <w:rsid w:val="001A5A3D"/>
    <w:rsid w:val="001A7E26"/>
    <w:rsid w:val="001E3208"/>
    <w:rsid w:val="001E46FD"/>
    <w:rsid w:val="001E65FA"/>
    <w:rsid w:val="001E6729"/>
    <w:rsid w:val="00213B30"/>
    <w:rsid w:val="002622A9"/>
    <w:rsid w:val="00271926"/>
    <w:rsid w:val="00282C4D"/>
    <w:rsid w:val="00283889"/>
    <w:rsid w:val="00285355"/>
    <w:rsid w:val="002972C7"/>
    <w:rsid w:val="002B2BD5"/>
    <w:rsid w:val="002C1446"/>
    <w:rsid w:val="002D41F3"/>
    <w:rsid w:val="002D5A25"/>
    <w:rsid w:val="002E18D2"/>
    <w:rsid w:val="002E4015"/>
    <w:rsid w:val="002E639F"/>
    <w:rsid w:val="00302F68"/>
    <w:rsid w:val="00313D57"/>
    <w:rsid w:val="0032202A"/>
    <w:rsid w:val="00332DA6"/>
    <w:rsid w:val="00356DC5"/>
    <w:rsid w:val="00370078"/>
    <w:rsid w:val="003A2BD3"/>
    <w:rsid w:val="003C6BE7"/>
    <w:rsid w:val="003D25EC"/>
    <w:rsid w:val="00406F3F"/>
    <w:rsid w:val="00414FE9"/>
    <w:rsid w:val="00427BBD"/>
    <w:rsid w:val="004507A6"/>
    <w:rsid w:val="00450AA6"/>
    <w:rsid w:val="004521EB"/>
    <w:rsid w:val="00461C51"/>
    <w:rsid w:val="00463D30"/>
    <w:rsid w:val="00464149"/>
    <w:rsid w:val="004725CE"/>
    <w:rsid w:val="00472AE2"/>
    <w:rsid w:val="00487E67"/>
    <w:rsid w:val="004973CA"/>
    <w:rsid w:val="004A2365"/>
    <w:rsid w:val="00525828"/>
    <w:rsid w:val="005527DF"/>
    <w:rsid w:val="00557249"/>
    <w:rsid w:val="005678E6"/>
    <w:rsid w:val="00580929"/>
    <w:rsid w:val="005850CA"/>
    <w:rsid w:val="005C39F2"/>
    <w:rsid w:val="00622B18"/>
    <w:rsid w:val="00667416"/>
    <w:rsid w:val="006758DE"/>
    <w:rsid w:val="006A07AA"/>
    <w:rsid w:val="006A15AA"/>
    <w:rsid w:val="006A3873"/>
    <w:rsid w:val="006D10A5"/>
    <w:rsid w:val="00707219"/>
    <w:rsid w:val="0072034E"/>
    <w:rsid w:val="00730F4A"/>
    <w:rsid w:val="00742B17"/>
    <w:rsid w:val="00773EF8"/>
    <w:rsid w:val="0077692E"/>
    <w:rsid w:val="007953E0"/>
    <w:rsid w:val="007A452A"/>
    <w:rsid w:val="007B6E01"/>
    <w:rsid w:val="007F1804"/>
    <w:rsid w:val="007F673A"/>
    <w:rsid w:val="007F79CD"/>
    <w:rsid w:val="008642C5"/>
    <w:rsid w:val="00872D65"/>
    <w:rsid w:val="00881A73"/>
    <w:rsid w:val="00887DCA"/>
    <w:rsid w:val="008B2EB6"/>
    <w:rsid w:val="008B2EF6"/>
    <w:rsid w:val="008B7CA1"/>
    <w:rsid w:val="008E05B7"/>
    <w:rsid w:val="008E4577"/>
    <w:rsid w:val="00904E4F"/>
    <w:rsid w:val="009216B0"/>
    <w:rsid w:val="0092502C"/>
    <w:rsid w:val="009262B8"/>
    <w:rsid w:val="00931D0E"/>
    <w:rsid w:val="00937D19"/>
    <w:rsid w:val="0097311F"/>
    <w:rsid w:val="009842B0"/>
    <w:rsid w:val="009861F3"/>
    <w:rsid w:val="009927D3"/>
    <w:rsid w:val="00995EDC"/>
    <w:rsid w:val="009A21EE"/>
    <w:rsid w:val="009B5093"/>
    <w:rsid w:val="009C2EB9"/>
    <w:rsid w:val="009C5598"/>
    <w:rsid w:val="009D1526"/>
    <w:rsid w:val="009D201B"/>
    <w:rsid w:val="009E7437"/>
    <w:rsid w:val="00A26F04"/>
    <w:rsid w:val="00A80B29"/>
    <w:rsid w:val="00A85735"/>
    <w:rsid w:val="00A92AFC"/>
    <w:rsid w:val="00AC3A14"/>
    <w:rsid w:val="00AD301F"/>
    <w:rsid w:val="00AF682E"/>
    <w:rsid w:val="00B03459"/>
    <w:rsid w:val="00B06D1F"/>
    <w:rsid w:val="00B306E5"/>
    <w:rsid w:val="00B643BB"/>
    <w:rsid w:val="00B71706"/>
    <w:rsid w:val="00B819F7"/>
    <w:rsid w:val="00B83A7F"/>
    <w:rsid w:val="00B87274"/>
    <w:rsid w:val="00B876B4"/>
    <w:rsid w:val="00BA11B3"/>
    <w:rsid w:val="00BA2AE0"/>
    <w:rsid w:val="00BA6883"/>
    <w:rsid w:val="00BB66C5"/>
    <w:rsid w:val="00BD0795"/>
    <w:rsid w:val="00BF25BE"/>
    <w:rsid w:val="00BF663A"/>
    <w:rsid w:val="00C25AC7"/>
    <w:rsid w:val="00C8369B"/>
    <w:rsid w:val="00C83FFD"/>
    <w:rsid w:val="00CC00EC"/>
    <w:rsid w:val="00CE4812"/>
    <w:rsid w:val="00CF2242"/>
    <w:rsid w:val="00CF3957"/>
    <w:rsid w:val="00D468DA"/>
    <w:rsid w:val="00D60BA4"/>
    <w:rsid w:val="00D62CB4"/>
    <w:rsid w:val="00D6543D"/>
    <w:rsid w:val="00D76989"/>
    <w:rsid w:val="00D9087C"/>
    <w:rsid w:val="00D9120B"/>
    <w:rsid w:val="00DB57B4"/>
    <w:rsid w:val="00DE3F6E"/>
    <w:rsid w:val="00E23ADA"/>
    <w:rsid w:val="00E50D34"/>
    <w:rsid w:val="00E53577"/>
    <w:rsid w:val="00E55245"/>
    <w:rsid w:val="00E71486"/>
    <w:rsid w:val="00E762E8"/>
    <w:rsid w:val="00E93BC0"/>
    <w:rsid w:val="00EB05D8"/>
    <w:rsid w:val="00EB0666"/>
    <w:rsid w:val="00EB3A3F"/>
    <w:rsid w:val="00EC10A8"/>
    <w:rsid w:val="00EC506F"/>
    <w:rsid w:val="00ED3CFA"/>
    <w:rsid w:val="00EE63B9"/>
    <w:rsid w:val="00F007CD"/>
    <w:rsid w:val="00F13122"/>
    <w:rsid w:val="00F1560A"/>
    <w:rsid w:val="00F25947"/>
    <w:rsid w:val="00F50226"/>
    <w:rsid w:val="00F50A80"/>
    <w:rsid w:val="00FA0069"/>
    <w:rsid w:val="00FB1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8D2"/>
    <w:pPr>
      <w:spacing w:after="200" w:line="276" w:lineRule="auto"/>
    </w:pPr>
    <w:rPr>
      <w:rFonts w:cs="Calibri"/>
      <w:lang w:eastAsia="en-US"/>
    </w:rPr>
  </w:style>
  <w:style w:type="paragraph" w:styleId="Heading4">
    <w:name w:val="heading 4"/>
    <w:basedOn w:val="Normal"/>
    <w:link w:val="Heading4Char"/>
    <w:uiPriority w:val="99"/>
    <w:qFormat/>
    <w:rsid w:val="00525828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hAnsi="Minion Pro" w:cs="Minion Pro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5828"/>
    <w:rPr>
      <w:rFonts w:ascii="Minion Pro" w:eastAsia="Times New Roman" w:hAnsi="Minion Pro" w:cs="Minion Pro"/>
      <w:b/>
      <w:bCs/>
      <w:sz w:val="24"/>
      <w:szCs w:val="24"/>
      <w:lang w:val="en-US"/>
    </w:rPr>
  </w:style>
  <w:style w:type="paragraph" w:styleId="NoSpacing">
    <w:name w:val="No Spacing"/>
    <w:link w:val="NoSpacingChar"/>
    <w:uiPriority w:val="99"/>
    <w:qFormat/>
    <w:rsid w:val="00313D57"/>
    <w:pPr>
      <w:spacing w:after="200" w:line="276" w:lineRule="auto"/>
    </w:pPr>
    <w:rPr>
      <w:rFonts w:cs="Calibri"/>
      <w:i/>
      <w:iCs/>
      <w:sz w:val="23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3D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27192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E6729"/>
  </w:style>
  <w:style w:type="paragraph" w:styleId="Footer">
    <w:name w:val="footer"/>
    <w:basedOn w:val="Normal"/>
    <w:link w:val="FooterChar"/>
    <w:uiPriority w:val="99"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E6729"/>
  </w:style>
  <w:style w:type="paragraph" w:styleId="NormalWeb">
    <w:name w:val="Normal (Web)"/>
    <w:basedOn w:val="Normal"/>
    <w:uiPriority w:val="99"/>
    <w:semiHidden/>
    <w:rsid w:val="00302F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0345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uiPriority w:val="99"/>
    <w:rsid w:val="00872D65"/>
    <w:rPr>
      <w:rFonts w:eastAsia="Times New Roman" w:cs="Calibri"/>
      <w:lang w:eastAsia="en-US"/>
    </w:rPr>
  </w:style>
  <w:style w:type="paragraph" w:customStyle="1" w:styleId="TableParagraph">
    <w:name w:val="Table Paragraph"/>
    <w:basedOn w:val="Normal"/>
    <w:uiPriority w:val="99"/>
    <w:rsid w:val="00525828"/>
    <w:pPr>
      <w:widowControl w:val="0"/>
      <w:autoSpaceDE w:val="0"/>
      <w:autoSpaceDN w:val="0"/>
      <w:spacing w:after="0" w:line="240" w:lineRule="auto"/>
      <w:ind w:left="91"/>
    </w:pPr>
    <w:rPr>
      <w:rFonts w:ascii="Minion Pro" w:hAnsi="Minion Pro" w:cs="Minion Pro"/>
      <w:lang w:val="en-US"/>
    </w:rPr>
  </w:style>
  <w:style w:type="paragraph" w:styleId="BodyText">
    <w:name w:val="Body Text"/>
    <w:basedOn w:val="Normal"/>
    <w:link w:val="BodyTextChar"/>
    <w:uiPriority w:val="99"/>
    <w:rsid w:val="00525828"/>
    <w:pPr>
      <w:widowControl w:val="0"/>
      <w:autoSpaceDE w:val="0"/>
      <w:autoSpaceDN w:val="0"/>
      <w:spacing w:after="0" w:line="240" w:lineRule="auto"/>
    </w:pPr>
    <w:rPr>
      <w:rFonts w:ascii="Minion Pro" w:hAnsi="Minion Pro" w:cs="Minion Pro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25828"/>
    <w:rPr>
      <w:rFonts w:ascii="Minion Pro" w:eastAsia="Times New Roman" w:hAnsi="Minion Pro" w:cs="Minion Pro"/>
      <w:sz w:val="24"/>
      <w:szCs w:val="24"/>
      <w:lang w:val="en-US"/>
    </w:rPr>
  </w:style>
  <w:style w:type="character" w:customStyle="1" w:styleId="NoSpacingChar">
    <w:name w:val="No Spacing Char"/>
    <w:link w:val="NoSpacing"/>
    <w:uiPriority w:val="99"/>
    <w:locked/>
    <w:rsid w:val="0092502C"/>
    <w:rPr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rsid w:val="009A2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tr-T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9A21EE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911</Words>
  <Characters>5196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</dc:title>
  <dc:subject/>
  <dc:creator>Elis</dc:creator>
  <cp:keywords/>
  <dc:description/>
  <cp:lastModifiedBy>Edanur</cp:lastModifiedBy>
  <cp:revision>2</cp:revision>
  <cp:lastPrinted>2017-12-26T10:47:00Z</cp:lastPrinted>
  <dcterms:created xsi:type="dcterms:W3CDTF">2017-12-29T17:37:00Z</dcterms:created>
  <dcterms:modified xsi:type="dcterms:W3CDTF">2017-12-29T17:37:00Z</dcterms:modified>
</cp:coreProperties>
</file>