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742" w:rsidRPr="00FE2261" w:rsidRDefault="00702742" w:rsidP="00FE2261"/>
    <w:p w:rsidR="00702742" w:rsidRPr="00FE2261" w:rsidRDefault="00702742" w:rsidP="00FE2261"/>
    <w:p w:rsidR="00702742" w:rsidRPr="00FE2261" w:rsidRDefault="00702742" w:rsidP="00FE2261">
      <w:r w:rsidRPr="00FE2261">
        <w:t>1. Aşağıdakilerden hangisiyanlıştır?</w:t>
      </w:r>
    </w:p>
    <w:p w:rsidR="00702742" w:rsidRPr="00FE2261" w:rsidRDefault="00702742" w:rsidP="00FE2261">
      <w:r w:rsidRPr="00FE2261">
        <w:t>A) İnsan hakları dünyanın her yerinde aynı derecede geçerlidir.</w:t>
      </w:r>
    </w:p>
    <w:p w:rsidR="00702742" w:rsidRPr="00FE2261" w:rsidRDefault="00702742" w:rsidP="00FE2261">
      <w:r w:rsidRPr="00FE2261">
        <w:t>B) Suçlular insan haklarından yararlanmamalıdır.</w:t>
      </w:r>
    </w:p>
    <w:p w:rsidR="00702742" w:rsidRPr="00FE2261" w:rsidRDefault="00702742" w:rsidP="00FE2261">
      <w:r w:rsidRPr="00FE2261">
        <w:t>C) İnsan hakları başkalarının hakları ile sınırlıdır.</w:t>
      </w:r>
    </w:p>
    <w:p w:rsidR="00702742" w:rsidRPr="00FE2261" w:rsidRDefault="00702742" w:rsidP="00FE2261">
      <w:r w:rsidRPr="00FE2261">
        <w:t>D) İnsan hakları doğmadan başlar.</w:t>
      </w:r>
    </w:p>
    <w:p w:rsidR="00702742" w:rsidRPr="00FE2261" w:rsidRDefault="00702742" w:rsidP="00FE2261">
      <w:r w:rsidRPr="00FE2261">
        <w:t xml:space="preserve">... </w:t>
      </w:r>
    </w:p>
    <w:p w:rsidR="00702742" w:rsidRPr="00FE2261" w:rsidRDefault="00702742" w:rsidP="00FE2261">
      <w:r w:rsidRPr="00FE2261">
        <w:t>2. Aşağıdaki kurallardan hangisi evrensel nitelik taşır?</w:t>
      </w:r>
    </w:p>
    <w:p w:rsidR="00702742" w:rsidRPr="00FE2261" w:rsidRDefault="00702742" w:rsidP="00FE2261">
      <w:r w:rsidRPr="00FE2261">
        <w:t xml:space="preserve">A) Etik kuralları       </w:t>
      </w:r>
    </w:p>
    <w:p w:rsidR="00702742" w:rsidRPr="00FE2261" w:rsidRDefault="00702742" w:rsidP="00FE2261">
      <w:r w:rsidRPr="00FE2261">
        <w:t>B) Din Kuralları</w:t>
      </w:r>
    </w:p>
    <w:p w:rsidR="00702742" w:rsidRPr="00FE2261" w:rsidRDefault="00702742" w:rsidP="00FE2261">
      <w:r w:rsidRPr="00FE2261">
        <w:t xml:space="preserve">C) Hukuk Kuralları </w:t>
      </w:r>
    </w:p>
    <w:p w:rsidR="00702742" w:rsidRPr="00FE2261" w:rsidRDefault="00702742" w:rsidP="00FE2261">
      <w:r w:rsidRPr="00FE2261">
        <w:t>D) Görgü Kuralları</w:t>
      </w:r>
    </w:p>
    <w:p w:rsidR="00702742" w:rsidRPr="00FE2261" w:rsidRDefault="00702742" w:rsidP="00FE2261">
      <w:r w:rsidRPr="00FE2261">
        <w:t xml:space="preserve">... </w:t>
      </w:r>
    </w:p>
    <w:p w:rsidR="00702742" w:rsidRPr="00FE2261" w:rsidRDefault="00702742" w:rsidP="00FE2261">
      <w:r w:rsidRPr="00FE2261">
        <w:t>3. Aşağıdakilerden hangisi “Hak” Kavramının en doğru tanımıdır?</w:t>
      </w:r>
    </w:p>
    <w:p w:rsidR="00702742" w:rsidRPr="00FE2261" w:rsidRDefault="00702742" w:rsidP="00FE2261">
      <w:r w:rsidRPr="00FE2261">
        <w:t>A) İnsanın her yerde istediği gibi davranması</w:t>
      </w:r>
    </w:p>
    <w:p w:rsidR="00702742" w:rsidRPr="00FE2261" w:rsidRDefault="00702742" w:rsidP="00FE2261">
      <w:r w:rsidRPr="00FE2261">
        <w:t xml:space="preserve">B)   İnsanın başkalarına zarar vermeden istediği gibi davranması </w:t>
      </w:r>
    </w:p>
    <w:p w:rsidR="00702742" w:rsidRPr="00FE2261" w:rsidRDefault="00702742" w:rsidP="00FE2261">
      <w:r w:rsidRPr="00FE2261">
        <w:t>C)   Bir insana ait olan şey</w:t>
      </w:r>
    </w:p>
    <w:p w:rsidR="00702742" w:rsidRPr="00FE2261" w:rsidRDefault="00702742" w:rsidP="00FE2261">
      <w:r w:rsidRPr="00FE2261">
        <w:t>D)   Yoksullara yapılan yardım</w:t>
      </w:r>
    </w:p>
    <w:p w:rsidR="00702742" w:rsidRPr="00FE2261" w:rsidRDefault="00702742" w:rsidP="00FE2261">
      <w:r w:rsidRPr="00FE2261">
        <w:t xml:space="preserve">... </w:t>
      </w:r>
    </w:p>
    <w:p w:rsidR="00702742" w:rsidRPr="00FE2261" w:rsidRDefault="00702742" w:rsidP="00FE2261">
      <w:r w:rsidRPr="00FE2261">
        <w:t>4. İnsanlığın ortak mirası;</w:t>
      </w:r>
    </w:p>
    <w:p w:rsidR="00702742" w:rsidRPr="00FE2261" w:rsidRDefault="00702742" w:rsidP="00FE2261">
      <w:r w:rsidRPr="00FE2261">
        <w:t>A) Tarihi eserlerden oluşur</w:t>
      </w:r>
    </w:p>
    <w:p w:rsidR="00702742" w:rsidRPr="00FE2261" w:rsidRDefault="00702742" w:rsidP="00FE2261">
      <w:r w:rsidRPr="00FE2261">
        <w:t>B)İnsanlığın tüm ortak değerlerinden oluşur</w:t>
      </w:r>
    </w:p>
    <w:p w:rsidR="00702742" w:rsidRPr="00FE2261" w:rsidRDefault="00702742" w:rsidP="00FE2261">
      <w:r w:rsidRPr="00FE2261">
        <w:t>C)      Bilimsel buluşlardan oluşur</w:t>
      </w:r>
    </w:p>
    <w:p w:rsidR="00702742" w:rsidRPr="00FE2261" w:rsidRDefault="00702742" w:rsidP="00FE2261">
      <w:r w:rsidRPr="00FE2261">
        <w:t xml:space="preserve">D) İnsan düşüncesinin birikiminden oluşur          </w:t>
      </w:r>
    </w:p>
    <w:p w:rsidR="00702742" w:rsidRPr="00FE2261" w:rsidRDefault="00702742" w:rsidP="00FE2261">
      <w:r w:rsidRPr="00FE2261">
        <w:t xml:space="preserve">... </w:t>
      </w:r>
    </w:p>
    <w:p w:rsidR="00702742" w:rsidRPr="00FE2261" w:rsidRDefault="00702742" w:rsidP="00FE2261">
      <w:r w:rsidRPr="00FE2261">
        <w:t xml:space="preserve">5.Sınıfta yapılan bir tartışma sırasında arkadaşlarının düşüncelerine katılmadığı halde onları sonuna kadar saygı ile dinleyen bir öğrencinin davranışı, aşağıdaki etik değerlerden hangisine daha uygundur?      </w:t>
      </w:r>
    </w:p>
    <w:p w:rsidR="00702742" w:rsidRPr="00FE2261" w:rsidRDefault="00702742" w:rsidP="00FE2261">
      <w:r w:rsidRPr="00FE2261">
        <w:t xml:space="preserve">A) Sevgi        </w:t>
      </w:r>
    </w:p>
    <w:p w:rsidR="00702742" w:rsidRPr="00FE2261" w:rsidRDefault="00702742" w:rsidP="00FE2261">
      <w:r w:rsidRPr="00FE2261">
        <w:t>B)   Hoşgörü</w:t>
      </w:r>
    </w:p>
    <w:p w:rsidR="00702742" w:rsidRPr="00FE2261" w:rsidRDefault="00702742" w:rsidP="00FE2261">
      <w:r w:rsidRPr="00FE2261">
        <w:t xml:space="preserve">C) Dürüstlük   </w:t>
      </w:r>
    </w:p>
    <w:p w:rsidR="00702742" w:rsidRPr="00FE2261" w:rsidRDefault="00702742" w:rsidP="00FE2261">
      <w:r w:rsidRPr="00FE2261">
        <w:t>D)   Güven</w:t>
      </w:r>
    </w:p>
    <w:p w:rsidR="00702742" w:rsidRPr="00FE2261" w:rsidRDefault="00702742" w:rsidP="00FE2261">
      <w:r w:rsidRPr="00FE2261">
        <w:t xml:space="preserve">... </w:t>
      </w:r>
    </w:p>
    <w:p w:rsidR="00702742" w:rsidRPr="00FE2261" w:rsidRDefault="00702742" w:rsidP="00FE2261">
      <w:r w:rsidRPr="00FE2261">
        <w:t>6.Aşağıdaki yargılardan hangisiyanlıştır?</w:t>
      </w:r>
    </w:p>
    <w:p w:rsidR="00702742" w:rsidRPr="00FE2261" w:rsidRDefault="00702742" w:rsidP="00FE2261">
      <w:r w:rsidRPr="00FE2261">
        <w:t>A)Ahlak kurallarının hiçbir yaptırımı yoktur.</w:t>
      </w:r>
    </w:p>
    <w:p w:rsidR="00702742" w:rsidRPr="00FE2261" w:rsidRDefault="00702742" w:rsidP="00FE2261">
      <w:r w:rsidRPr="00FE2261">
        <w:t>B)Ahlak kurallarına aykırı bazı davranışlar,yasalara göre suç oluşturur.</w:t>
      </w:r>
    </w:p>
    <w:p w:rsidR="00702742" w:rsidRPr="00FE2261" w:rsidRDefault="00702742" w:rsidP="00FE2261">
      <w:r w:rsidRPr="00FE2261">
        <w:t>C)Ahlak anlayışı,kişinin kültürüne bağlı olarak değişebilir.</w:t>
      </w:r>
    </w:p>
    <w:p w:rsidR="00702742" w:rsidRPr="00FE2261" w:rsidRDefault="00702742" w:rsidP="00FE2261">
      <w:r w:rsidRPr="00FE2261">
        <w:t>D)Ahlakın iyi ve kötü olarak nitelediği davranışlar,kişiden kişiye değişir.</w:t>
      </w:r>
    </w:p>
    <w:p w:rsidR="00702742" w:rsidRPr="00FE2261" w:rsidRDefault="00702742" w:rsidP="00FE2261">
      <w:r w:rsidRPr="00FE2261">
        <w:t xml:space="preserve">... </w:t>
      </w:r>
    </w:p>
    <w:p w:rsidR="00702742" w:rsidRPr="00FE2261" w:rsidRDefault="00702742" w:rsidP="00FE2261"/>
    <w:p w:rsidR="00702742" w:rsidRPr="00FE2261" w:rsidRDefault="00702742" w:rsidP="00FE2261"/>
    <w:p w:rsidR="00702742" w:rsidRPr="00FE2261" w:rsidRDefault="00702742" w:rsidP="00FE2261"/>
    <w:p w:rsidR="00702742" w:rsidRPr="00FE2261" w:rsidRDefault="00702742" w:rsidP="00FE2261"/>
    <w:p w:rsidR="00702742" w:rsidRPr="00FE2261" w:rsidRDefault="00702742" w:rsidP="00FE2261"/>
    <w:p w:rsidR="00702742" w:rsidRPr="00FE2261" w:rsidRDefault="00702742" w:rsidP="00FE2261">
      <w:r w:rsidRPr="00FE2261">
        <w:t>7   Haksızlığa uğrayan bir kişi, sorumluluk bilincinin gereği olarak aşağıdaki davranışlardan hangisini yapmalıdır?</w:t>
      </w:r>
    </w:p>
    <w:p w:rsidR="00702742" w:rsidRPr="00FE2261" w:rsidRDefault="00702742" w:rsidP="00FE2261">
      <w:r w:rsidRPr="00FE2261">
        <w:t>A)    Haksızlık karşısında sessiz kalmalıdır.</w:t>
      </w:r>
    </w:p>
    <w:p w:rsidR="00702742" w:rsidRPr="00FE2261" w:rsidRDefault="00702742" w:rsidP="00FE2261">
      <w:r w:rsidRPr="00FE2261">
        <w:t>B)    Haksızlık edeni kendisi cezalandırmalıdır.</w:t>
      </w:r>
    </w:p>
    <w:p w:rsidR="00702742" w:rsidRPr="00FE2261" w:rsidRDefault="00702742" w:rsidP="00FE2261">
      <w:r w:rsidRPr="00FE2261">
        <w:t>C)Kendisine haksızlık edeni cezalandırabilmek için başkalarıyla işbirliği yapmalıdır.</w:t>
      </w:r>
    </w:p>
    <w:p w:rsidR="00702742" w:rsidRPr="00FE2261" w:rsidRDefault="00702742" w:rsidP="00FE2261">
      <w:r w:rsidRPr="00FE2261">
        <w:t>D)     Hakkını alabilmek için bir dilekçe ile yasal yollara başvurmalıdır</w:t>
      </w:r>
    </w:p>
    <w:p w:rsidR="00702742" w:rsidRPr="00FE2261" w:rsidRDefault="00702742" w:rsidP="00FE2261">
      <w:r w:rsidRPr="00FE2261">
        <w:t xml:space="preserve">... </w:t>
      </w:r>
    </w:p>
    <w:p w:rsidR="00702742" w:rsidRPr="00FE2261" w:rsidRDefault="00702742" w:rsidP="00FE2261">
      <w:r w:rsidRPr="00FE2261">
        <w:t>8. Aşağıdaki davranışlardan hangisi iş ve meslek etiğine aykırı bir davranıştır?</w:t>
      </w:r>
    </w:p>
    <w:p w:rsidR="00702742" w:rsidRPr="00FE2261" w:rsidRDefault="00702742" w:rsidP="00FE2261">
      <w:r w:rsidRPr="00FE2261">
        <w:t>A) Bir doktorun hastaları arsında hiçbir ayrım yapmaması</w:t>
      </w:r>
    </w:p>
    <w:p w:rsidR="00702742" w:rsidRPr="00FE2261" w:rsidRDefault="00702742" w:rsidP="00FE2261">
      <w:r w:rsidRPr="00FE2261">
        <w:t>B)Bir öğretmenin öğrencilere yararlı olabilmek için çaba göstermesi</w:t>
      </w:r>
    </w:p>
    <w:p w:rsidR="00702742" w:rsidRPr="00FE2261" w:rsidRDefault="00702742" w:rsidP="00FE2261">
      <w:r w:rsidRPr="00FE2261">
        <w:t>C)Bir satıcının bozuk malları satmaması</w:t>
      </w:r>
    </w:p>
    <w:p w:rsidR="00702742" w:rsidRPr="00FE2261" w:rsidRDefault="00702742" w:rsidP="00FE2261">
      <w:r w:rsidRPr="00FE2261">
        <w:t>D)      Bir iş adamının sigortasız işçi çalıştırması</w:t>
      </w:r>
    </w:p>
    <w:p w:rsidR="00702742" w:rsidRPr="00FE2261" w:rsidRDefault="00702742" w:rsidP="00FE2261">
      <w:r w:rsidRPr="00FE2261">
        <w:t xml:space="preserve">... </w:t>
      </w:r>
    </w:p>
    <w:p w:rsidR="00702742" w:rsidRPr="00FE2261" w:rsidRDefault="00702742" w:rsidP="00FE2261">
      <w:r w:rsidRPr="00FE2261">
        <w:t>9.“Dünya bize atalarımızdan miras kalmadı,onu torunlarımızdan ödünç aldık”</w:t>
      </w:r>
    </w:p>
    <w:p w:rsidR="00702742" w:rsidRPr="00FE2261" w:rsidRDefault="00702742" w:rsidP="00FE2261">
      <w:r w:rsidRPr="00FE2261">
        <w:t>Yukarıdaki Kızılderili atasözünün verdiği mesaj aşağıdakilerden hangisidir?</w:t>
      </w:r>
    </w:p>
    <w:p w:rsidR="00702742" w:rsidRPr="00FE2261" w:rsidRDefault="00702742" w:rsidP="00FE2261">
      <w:r w:rsidRPr="00FE2261">
        <w:t>A)   İnsanların torunlarına borçlu olduğu</w:t>
      </w:r>
    </w:p>
    <w:p w:rsidR="00702742" w:rsidRPr="00FE2261" w:rsidRDefault="00702742" w:rsidP="00FE2261">
      <w:r w:rsidRPr="00FE2261">
        <w:t>B)    Ormanların korunması gerektiği</w:t>
      </w:r>
    </w:p>
    <w:p w:rsidR="00702742" w:rsidRPr="00FE2261" w:rsidRDefault="00702742" w:rsidP="00FE2261">
      <w:r w:rsidRPr="00FE2261">
        <w:t>C)     Ortak mirasın korunması gerektiği</w:t>
      </w:r>
    </w:p>
    <w:p w:rsidR="00702742" w:rsidRPr="00FE2261" w:rsidRDefault="00702742" w:rsidP="00FE2261">
      <w:r w:rsidRPr="00FE2261">
        <w:t>D)     İnsanların geçmişini araştırması gerektiği</w:t>
      </w:r>
    </w:p>
    <w:p w:rsidR="00702742" w:rsidRPr="00FE2261" w:rsidRDefault="00702742" w:rsidP="00FE2261">
      <w:r w:rsidRPr="00FE2261">
        <w:t>….</w:t>
      </w:r>
    </w:p>
    <w:p w:rsidR="00702742" w:rsidRPr="00FE2261" w:rsidRDefault="00702742" w:rsidP="00FE2261">
      <w:r w:rsidRPr="00FE2261">
        <w:t>10. Atatürk’ün kadınlara seçme ve seçilme hakkını vermesi demokrasinin hangi ilkesinin uygulamaya konulmasının göstergesidir?</w:t>
      </w:r>
    </w:p>
    <w:p w:rsidR="00702742" w:rsidRPr="00FE2261" w:rsidRDefault="00702742" w:rsidP="00FE2261">
      <w:r w:rsidRPr="00FE2261">
        <w:t xml:space="preserve">A)Eşitlik           </w:t>
      </w:r>
    </w:p>
    <w:p w:rsidR="00702742" w:rsidRPr="00FE2261" w:rsidRDefault="00702742" w:rsidP="00FE2261">
      <w:r w:rsidRPr="00FE2261">
        <w:t xml:space="preserve">B)Çoğulculuk        </w:t>
      </w:r>
    </w:p>
    <w:p w:rsidR="00702742" w:rsidRPr="00FE2261" w:rsidRDefault="00702742" w:rsidP="00FE2261">
      <w:r w:rsidRPr="00FE2261">
        <w:t xml:space="preserve">C)Özgürlük      </w:t>
      </w:r>
    </w:p>
    <w:p w:rsidR="00702742" w:rsidRPr="00FE2261" w:rsidRDefault="00702742" w:rsidP="00FE2261">
      <w:r w:rsidRPr="00FE2261">
        <w:t>D) Çoğunluk</w:t>
      </w:r>
    </w:p>
    <w:p w:rsidR="00702742" w:rsidRPr="00FE2261" w:rsidRDefault="00702742" w:rsidP="00FE2261"/>
    <w:p w:rsidR="00702742" w:rsidRPr="00FE2261" w:rsidRDefault="00702742" w:rsidP="00FE2261"/>
    <w:p w:rsidR="00702742" w:rsidRPr="00FE2261" w:rsidRDefault="00702742" w:rsidP="00FE2261"/>
    <w:p w:rsidR="00702742" w:rsidRPr="00FE2261" w:rsidRDefault="00702742" w:rsidP="00FE2261"/>
    <w:p w:rsidR="00702742" w:rsidRPr="00FE2261" w:rsidRDefault="00702742" w:rsidP="00FE2261"/>
    <w:p w:rsidR="00702742" w:rsidRPr="00FE2261" w:rsidRDefault="00702742" w:rsidP="00FE2261"/>
    <w:p w:rsidR="00702742" w:rsidRPr="00FE2261" w:rsidRDefault="00702742" w:rsidP="00FE2261"/>
    <w:p w:rsidR="00702742" w:rsidRPr="00FE2261" w:rsidRDefault="00702742" w:rsidP="00FE2261">
      <w:r w:rsidRPr="00FE2261">
        <w:tab/>
      </w:r>
    </w:p>
    <w:p w:rsidR="00702742" w:rsidRPr="00FE2261" w:rsidRDefault="00702742" w:rsidP="00FE2261"/>
    <w:p w:rsidR="00702742" w:rsidRPr="00FE2261" w:rsidRDefault="00702742" w:rsidP="00FE2261">
      <w:r w:rsidRPr="00FE2261">
        <w:t>1.B  2.A   3. C   4. B   5. B  6. A   7. D  8. D  9. C 10.A</w:t>
      </w:r>
    </w:p>
    <w:p w:rsidR="00702742" w:rsidRPr="00FE2261" w:rsidRDefault="00702742" w:rsidP="00FE2261"/>
    <w:sectPr w:rsidR="00702742" w:rsidRPr="00FE2261" w:rsidSect="00DA308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742" w:rsidRDefault="00702742" w:rsidP="00F32F3A">
      <w:pPr>
        <w:spacing w:after="0" w:line="240" w:lineRule="auto"/>
      </w:pPr>
      <w:r>
        <w:separator/>
      </w:r>
    </w:p>
  </w:endnote>
  <w:endnote w:type="continuationSeparator" w:id="1">
    <w:p w:rsidR="00702742" w:rsidRDefault="00702742" w:rsidP="00F32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742" w:rsidRDefault="00702742" w:rsidP="00F32F3A">
      <w:pPr>
        <w:spacing w:after="0" w:line="240" w:lineRule="auto"/>
      </w:pPr>
      <w:r>
        <w:separator/>
      </w:r>
    </w:p>
  </w:footnote>
  <w:footnote w:type="continuationSeparator" w:id="1">
    <w:p w:rsidR="00702742" w:rsidRDefault="00702742" w:rsidP="00F32F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742" w:rsidRPr="00F32F3A" w:rsidRDefault="00702742" w:rsidP="00F32F3A">
    <w:pPr>
      <w:spacing w:after="0" w:line="240" w:lineRule="auto"/>
      <w:jc w:val="center"/>
      <w:rPr>
        <w:rFonts w:ascii="Times New Roman" w:hAnsi="Times New Roman" w:cs="Times New Roman"/>
        <w:b/>
        <w:bCs/>
        <w:sz w:val="24"/>
        <w:szCs w:val="24"/>
        <w:lang w:eastAsia="tr-TR"/>
      </w:rPr>
    </w:pPr>
    <w:r w:rsidRPr="00F32F3A">
      <w:rPr>
        <w:rFonts w:ascii="Times New Roman" w:hAnsi="Times New Roman" w:cs="Times New Roman"/>
        <w:b/>
        <w:bCs/>
        <w:sz w:val="24"/>
        <w:szCs w:val="24"/>
        <w:lang w:eastAsia="tr-TR"/>
      </w:rPr>
      <w:t>2015-2016 EĞİTİM ÖĞRETİM YILI NUH ÇİMENTO İLKOKULU</w:t>
    </w:r>
  </w:p>
  <w:p w:rsidR="00702742" w:rsidRDefault="00702742" w:rsidP="00F32F3A">
    <w:pPr>
      <w:pStyle w:val="Header"/>
      <w:jc w:val="center"/>
    </w:pPr>
    <w:r w:rsidRPr="00F32F3A">
      <w:rPr>
        <w:rFonts w:ascii="Times New Roman" w:hAnsi="Times New Roman" w:cs="Times New Roman"/>
        <w:b/>
        <w:bCs/>
        <w:sz w:val="24"/>
        <w:szCs w:val="24"/>
        <w:lang w:eastAsia="tr-TR"/>
      </w:rPr>
      <w:t xml:space="preserve">4. SINIFLAR </w:t>
    </w:r>
    <w:r>
      <w:rPr>
        <w:rFonts w:ascii="Times New Roman" w:hAnsi="Times New Roman" w:cs="Times New Roman"/>
        <w:b/>
        <w:bCs/>
        <w:sz w:val="24"/>
        <w:szCs w:val="24"/>
        <w:lang w:eastAsia="tr-TR"/>
      </w:rPr>
      <w:t xml:space="preserve">İNSAN HAKLARI VE DEMOKRASİ </w:t>
    </w:r>
    <w:r w:rsidRPr="00F32F3A">
      <w:rPr>
        <w:rFonts w:ascii="Times New Roman" w:hAnsi="Times New Roman" w:cs="Times New Roman"/>
        <w:b/>
        <w:bCs/>
        <w:sz w:val="24"/>
        <w:szCs w:val="24"/>
        <w:lang w:eastAsia="tr-TR"/>
      </w:rPr>
      <w:t xml:space="preserve"> DERSİ</w:t>
    </w:r>
    <w:r>
      <w:rPr>
        <w:rFonts w:ascii="Times New Roman" w:hAnsi="Times New Roman" w:cs="Times New Roman"/>
        <w:b/>
        <w:bCs/>
        <w:sz w:val="24"/>
        <w:szCs w:val="24"/>
        <w:lang w:eastAsia="tr-TR"/>
      </w:rPr>
      <w:t>2</w:t>
    </w:r>
    <w:r w:rsidRPr="00F32F3A">
      <w:rPr>
        <w:rFonts w:ascii="Times New Roman" w:hAnsi="Times New Roman" w:cs="Times New Roman"/>
        <w:b/>
        <w:bCs/>
        <w:sz w:val="24"/>
        <w:szCs w:val="24"/>
        <w:lang w:eastAsia="tr-TR"/>
      </w:rPr>
      <w:t>.DÖNEM</w:t>
    </w:r>
    <w:r>
      <w:rPr>
        <w:rFonts w:ascii="Times New Roman" w:hAnsi="Times New Roman" w:cs="Times New Roman"/>
        <w:b/>
        <w:bCs/>
        <w:sz w:val="24"/>
        <w:szCs w:val="24"/>
        <w:lang w:eastAsia="tr-TR"/>
      </w:rPr>
      <w:t xml:space="preserve"> 1.YAZILI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F3A"/>
    <w:rsid w:val="0037394D"/>
    <w:rsid w:val="00475B46"/>
    <w:rsid w:val="004E5727"/>
    <w:rsid w:val="00702742"/>
    <w:rsid w:val="009A27E2"/>
    <w:rsid w:val="00B01DF2"/>
    <w:rsid w:val="00BD61A7"/>
    <w:rsid w:val="00C22552"/>
    <w:rsid w:val="00C5732E"/>
    <w:rsid w:val="00DA3088"/>
    <w:rsid w:val="00DB5A32"/>
    <w:rsid w:val="00F03A04"/>
    <w:rsid w:val="00F32F3A"/>
    <w:rsid w:val="00FE2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08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32F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32F3A"/>
  </w:style>
  <w:style w:type="paragraph" w:styleId="Footer">
    <w:name w:val="footer"/>
    <w:basedOn w:val="Normal"/>
    <w:link w:val="FooterChar"/>
    <w:uiPriority w:val="99"/>
    <w:rsid w:val="00F32F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32F3A"/>
  </w:style>
  <w:style w:type="paragraph" w:styleId="ListParagraph">
    <w:name w:val="List Paragraph"/>
    <w:basedOn w:val="Normal"/>
    <w:uiPriority w:val="99"/>
    <w:qFormat/>
    <w:rsid w:val="00F32F3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65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6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6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5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6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399</Words>
  <Characters>2276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Melda</dc:creator>
  <cp:keywords/>
  <dc:description/>
  <cp:lastModifiedBy>edanur</cp:lastModifiedBy>
  <cp:revision>3</cp:revision>
  <cp:lastPrinted>2016-02-26T11:53:00Z</cp:lastPrinted>
  <dcterms:created xsi:type="dcterms:W3CDTF">2016-02-26T12:08:00Z</dcterms:created>
  <dcterms:modified xsi:type="dcterms:W3CDTF">2016-04-07T18:53:00Z</dcterms:modified>
</cp:coreProperties>
</file>