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5E9" w:rsidRDefault="006355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AD:………………………………………..</w:t>
      </w:r>
    </w:p>
    <w:p w:rsidR="006355E9" w:rsidRDefault="006355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SOYAD:…………………………………..</w:t>
      </w:r>
    </w:p>
    <w:p w:rsidR="006355E9" w:rsidRDefault="006355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NO:……………………………………….</w:t>
      </w:r>
    </w:p>
    <w:p w:rsidR="006355E9" w:rsidRPr="009732CC" w:rsidRDefault="006355E9" w:rsidP="009732CC">
      <w:pPr>
        <w:pStyle w:val="ListParagraph"/>
        <w:numPr>
          <w:ilvl w:val="0"/>
          <w:numId w:val="1"/>
        </w:numPr>
        <w:ind w:right="-337"/>
        <w:rPr>
          <w:rFonts w:ascii="Comic Sans MS" w:hAnsi="Comic Sans MS" w:cs="Comic Sans MS"/>
        </w:rPr>
      </w:pPr>
      <w:r w:rsidRPr="009732CC">
        <w:rPr>
          <w:rFonts w:ascii="Comic Sans MS" w:hAnsi="Comic Sans MS" w:cs="Comic Sans MS"/>
        </w:rPr>
        <w:t xml:space="preserve"> </w:t>
      </w:r>
      <w:r w:rsidRPr="009732CC">
        <w:rPr>
          <w:rFonts w:ascii="Comic Sans MS" w:hAnsi="Comic Sans MS" w:cs="Comic Sans MS"/>
          <w:b/>
          <w:bCs/>
        </w:rPr>
        <w:t>İskeletin bölümlerini şekil üzerinde gösteriniz.</w:t>
      </w:r>
      <w:r w:rsidRPr="009732CC">
        <w:rPr>
          <w:rFonts w:ascii="Comic Sans MS" w:hAnsi="Comic Sans MS" w:cs="Comic Sans MS"/>
        </w:rPr>
        <w:t xml:space="preserve">    </w:t>
      </w:r>
      <w:r>
        <w:rPr>
          <w:rFonts w:ascii="Comic Sans MS" w:hAnsi="Comic Sans MS" w:cs="Comic Sans MS"/>
        </w:rPr>
        <w:t>(15</w:t>
      </w:r>
      <w:r w:rsidRPr="009732CC">
        <w:rPr>
          <w:rFonts w:ascii="Comic Sans MS" w:hAnsi="Comic Sans MS" w:cs="Comic Sans MS"/>
        </w:rPr>
        <w:t xml:space="preserve"> puan)</w:t>
      </w:r>
    </w:p>
    <w:p w:rsidR="006355E9" w:rsidRDefault="006355E9" w:rsidP="009732CC">
      <w:pPr>
        <w:ind w:left="-180" w:right="-337"/>
      </w:pPr>
      <w:r w:rsidRPr="000B345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i1025" type="#_x0000_t75" style="width:207.75pt;height:179.25pt;visibility:visible">
            <v:imagedata r:id="rId7" o:title=""/>
          </v:shape>
        </w:pict>
      </w:r>
    </w:p>
    <w:p w:rsidR="006355E9" w:rsidRPr="009732CC" w:rsidRDefault="006355E9" w:rsidP="009732CC">
      <w:pPr>
        <w:pStyle w:val="ListParagraph"/>
        <w:numPr>
          <w:ilvl w:val="0"/>
          <w:numId w:val="1"/>
        </w:numPr>
        <w:ind w:right="-337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2" o:spid="_x0000_s1026" type="#_x0000_t75" alt="20151108_153526_HDR" style="position:absolute;left:0;text-align:left;margin-left:-11.6pt;margin-top:20.25pt;width:107.65pt;height:112.5pt;z-index:251651584;visibility:visible">
            <v:imagedata r:id="rId8" o:title=""/>
            <w10:wrap type="square"/>
          </v:shape>
        </w:pict>
      </w:r>
      <w:r w:rsidRPr="009732CC">
        <w:rPr>
          <w:rFonts w:ascii="Comic Sans MS" w:hAnsi="Comic Sans MS" w:cs="Comic Sans MS"/>
          <w:b/>
          <w:bCs/>
        </w:rPr>
        <w:t>Solunum organlarımızı görsele bakarak yazınız. (15 PUAN)</w:t>
      </w:r>
    </w:p>
    <w:p w:rsidR="006355E9" w:rsidRDefault="006355E9" w:rsidP="009732CC">
      <w:pPr>
        <w:pStyle w:val="NoSpacing"/>
        <w:ind w:left="-180"/>
        <w:rPr>
          <w:sz w:val="24"/>
          <w:szCs w:val="24"/>
        </w:rPr>
      </w:pPr>
      <w:r>
        <w:rPr>
          <w:sz w:val="24"/>
          <w:szCs w:val="24"/>
        </w:rPr>
        <w:t>1) ……………………………</w:t>
      </w:r>
    </w:p>
    <w:p w:rsidR="006355E9" w:rsidRPr="00373B6B" w:rsidRDefault="006355E9" w:rsidP="009732CC">
      <w:pPr>
        <w:pStyle w:val="NoSpacing"/>
        <w:ind w:left="-180"/>
        <w:rPr>
          <w:sz w:val="24"/>
          <w:szCs w:val="24"/>
        </w:rPr>
      </w:pPr>
      <w:r>
        <w:rPr>
          <w:sz w:val="24"/>
          <w:szCs w:val="24"/>
        </w:rPr>
        <w:t>2)</w:t>
      </w:r>
      <w:r w:rsidRPr="00373B6B">
        <w:rPr>
          <w:sz w:val="24"/>
          <w:szCs w:val="24"/>
        </w:rPr>
        <w:t>……………………………</w:t>
      </w:r>
    </w:p>
    <w:p w:rsidR="006355E9" w:rsidRPr="00373B6B" w:rsidRDefault="006355E9" w:rsidP="009732CC">
      <w:pPr>
        <w:pStyle w:val="NoSpacing"/>
        <w:ind w:left="-180"/>
        <w:rPr>
          <w:sz w:val="24"/>
          <w:szCs w:val="24"/>
        </w:rPr>
      </w:pPr>
      <w:r w:rsidRPr="00373B6B">
        <w:rPr>
          <w:sz w:val="24"/>
          <w:szCs w:val="24"/>
        </w:rPr>
        <w:t>3)……………………………</w:t>
      </w:r>
    </w:p>
    <w:p w:rsidR="006355E9" w:rsidRPr="00373B6B" w:rsidRDefault="006355E9" w:rsidP="009732CC">
      <w:pPr>
        <w:pStyle w:val="NoSpacing"/>
        <w:ind w:left="-180"/>
        <w:rPr>
          <w:sz w:val="24"/>
          <w:szCs w:val="24"/>
        </w:rPr>
      </w:pPr>
      <w:r>
        <w:rPr>
          <w:sz w:val="24"/>
          <w:szCs w:val="24"/>
        </w:rPr>
        <w:t>4)……………………………</w:t>
      </w:r>
      <w:r w:rsidRPr="00373B6B">
        <w:rPr>
          <w:sz w:val="24"/>
          <w:szCs w:val="24"/>
        </w:rPr>
        <w:t>5)……………………………</w:t>
      </w:r>
    </w:p>
    <w:p w:rsidR="006355E9" w:rsidRDefault="006355E9" w:rsidP="009732CC">
      <w:pPr>
        <w:ind w:left="-180" w:right="-337"/>
      </w:pPr>
    </w:p>
    <w:p w:rsidR="006355E9" w:rsidRPr="009732CC" w:rsidRDefault="006355E9" w:rsidP="009732CC">
      <w:pPr>
        <w:pStyle w:val="ListParagraph"/>
        <w:numPr>
          <w:ilvl w:val="0"/>
          <w:numId w:val="1"/>
        </w:numPr>
        <w:tabs>
          <w:tab w:val="left" w:pos="330"/>
          <w:tab w:val="center" w:pos="4950"/>
        </w:tabs>
        <w:ind w:right="-337"/>
      </w:pPr>
      <w:r w:rsidRPr="003F1F92">
        <w:rPr>
          <w:rFonts w:ascii="Comic Sans MS" w:hAnsi="Comic Sans MS" w:cs="Comic Sans MS"/>
          <w:b/>
          <w:bCs/>
        </w:rPr>
        <w:t>Aşağıdaki cümleleri okuyup boş bırakılan yerlere en uygun kelimeleri yazınız</w:t>
      </w:r>
      <w:r>
        <w:rPr>
          <w:rFonts w:ascii="Comic Sans MS" w:hAnsi="Comic Sans MS" w:cs="Comic Sans MS"/>
          <w:b/>
          <w:bCs/>
        </w:rPr>
        <w:t>. (10 Puan)</w:t>
      </w:r>
    </w:p>
    <w:p w:rsidR="006355E9" w:rsidRPr="00AF0E25" w:rsidRDefault="006355E9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 w:cs="Comic Sans MS"/>
        </w:rPr>
      </w:pPr>
      <w:r w:rsidRPr="00AF0E25">
        <w:rPr>
          <w:rFonts w:ascii="Comic Sans MS" w:hAnsi="Comic Sans MS" w:cs="Comic Sans MS"/>
        </w:rPr>
        <w:t>Vücudumuzun dik durmasını………………… sağlar.</w:t>
      </w:r>
    </w:p>
    <w:p w:rsidR="006355E9" w:rsidRPr="00AF0E25" w:rsidRDefault="006355E9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 w:cs="Comic Sans MS"/>
        </w:rPr>
      </w:pPr>
      <w:r w:rsidRPr="00AF0E25">
        <w:rPr>
          <w:rFonts w:ascii="Comic Sans MS" w:hAnsi="Comic Sans MS" w:cs="Comic Sans MS"/>
        </w:rPr>
        <w:t>Soluk alıp verme işleminde havadan ………………</w:t>
      </w:r>
      <w:r>
        <w:rPr>
          <w:rFonts w:ascii="Comic Sans MS" w:hAnsi="Comic Sans MS" w:cs="Comic Sans MS"/>
        </w:rPr>
        <w:t>………. alırız ve havaya ………………</w:t>
      </w:r>
      <w:r w:rsidRPr="00AF0E25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……..</w:t>
      </w:r>
      <w:r w:rsidRPr="00AF0E25">
        <w:rPr>
          <w:rFonts w:ascii="Comic Sans MS" w:hAnsi="Comic Sans MS" w:cs="Comic Sans MS"/>
        </w:rPr>
        <w:t>veririz.</w:t>
      </w:r>
    </w:p>
    <w:p w:rsidR="006355E9" w:rsidRPr="009732CC" w:rsidRDefault="006355E9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 w:cs="Comic Sans MS"/>
        </w:rPr>
      </w:pPr>
      <w:r w:rsidRPr="009732CC">
        <w:rPr>
          <w:rFonts w:ascii="Comic Sans MS" w:hAnsi="Comic Sans MS" w:cs="Comic Sans MS"/>
        </w:rPr>
        <w:t>Kanın hareketi sırasında damarda oluşan atışa ………………………………… denir.</w:t>
      </w:r>
    </w:p>
    <w:p w:rsidR="006355E9" w:rsidRDefault="006355E9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 w:cs="Comic Sans MS"/>
        </w:rPr>
      </w:pPr>
      <w:r w:rsidRPr="009732CC">
        <w:rPr>
          <w:rFonts w:ascii="Comic Sans MS" w:hAnsi="Comic Sans MS" w:cs="Comic Sans MS"/>
        </w:rPr>
        <w:t>……………..…….. vücudumuza kan pompalar.</w:t>
      </w:r>
    </w:p>
    <w:p w:rsidR="006355E9" w:rsidRPr="009732CC" w:rsidRDefault="006355E9" w:rsidP="009732CC">
      <w:pPr>
        <w:numPr>
          <w:ilvl w:val="0"/>
          <w:numId w:val="2"/>
        </w:numPr>
        <w:spacing w:after="0" w:line="240" w:lineRule="auto"/>
        <w:ind w:right="-337"/>
        <w:rPr>
          <w:rFonts w:ascii="Comic Sans MS" w:hAnsi="Comic Sans MS" w:cs="Comic Sans MS"/>
        </w:rPr>
      </w:pPr>
      <w:r w:rsidRPr="009732CC">
        <w:rPr>
          <w:rFonts w:ascii="Comic Sans MS" w:hAnsi="Comic Sans MS" w:cs="Comic Sans MS"/>
        </w:rPr>
        <w:t>Doktorların kalbin sesini dinlemek için kullanılan alete…………..………………denir.</w:t>
      </w:r>
    </w:p>
    <w:p w:rsidR="006355E9" w:rsidRPr="009459EC" w:rsidRDefault="006355E9" w:rsidP="009732CC">
      <w:pPr>
        <w:pStyle w:val="ListParagraph"/>
        <w:numPr>
          <w:ilvl w:val="0"/>
          <w:numId w:val="1"/>
        </w:numPr>
        <w:spacing w:after="0" w:line="240" w:lineRule="auto"/>
        <w:ind w:right="-337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oval id="_x0000_s1027" style="position:absolute;left:0;text-align:left;margin-left:39.4pt;margin-top:40.05pt;width:18pt;height:18pt;z-index:251653632"/>
        </w:pict>
      </w:r>
      <w:r w:rsidRPr="009459EC">
        <w:rPr>
          <w:rFonts w:ascii="Times New Roman" w:hAnsi="Times New Roman" w:cs="Times New Roman"/>
          <w:b/>
          <w:bCs/>
          <w:sz w:val="24"/>
          <w:szCs w:val="24"/>
        </w:rPr>
        <w:t>Aşağıdaki cümlelerden doğru olanların yanına (D), yanlış olanın yanına (Y)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(2</w:t>
      </w:r>
      <w:r w:rsidRPr="009459EC">
        <w:rPr>
          <w:rFonts w:ascii="Times New Roman" w:hAnsi="Times New Roman" w:cs="Times New Roman"/>
          <w:b/>
          <w:bCs/>
          <w:sz w:val="24"/>
          <w:szCs w:val="24"/>
        </w:rPr>
        <w:t>0 p)</w:t>
      </w:r>
    </w:p>
    <w:p w:rsidR="006355E9" w:rsidRPr="00E067CE" w:rsidRDefault="006355E9" w:rsidP="009732C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sz w:val="24"/>
          <w:szCs w:val="24"/>
        </w:rPr>
        <w:t>Kanı, vücuda kalp pompalar.</w:t>
      </w:r>
    </w:p>
    <w:p w:rsidR="006355E9" w:rsidRPr="00E067CE" w:rsidRDefault="006355E9" w:rsidP="009732CC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oval id="_x0000_s1028" style="position:absolute;left:0;text-align:left;margin-left:39.4pt;margin-top:-.15pt;width:18pt;height:18pt;z-index:251652608"/>
        </w:pict>
      </w:r>
      <w:r>
        <w:rPr>
          <w:noProof/>
          <w:lang w:eastAsia="tr-TR"/>
        </w:rPr>
        <w:pict>
          <v:oval id="_x0000_s1029" style="position:absolute;left:0;text-align:left;margin-left:39.4pt;margin-top:30.6pt;width:18pt;height:18pt;z-index:251654656"/>
        </w:pic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sz w:val="24"/>
          <w:szCs w:val="24"/>
        </w:rPr>
        <w:t>Korku ve sevinç gibi durumlar nabız sayımızı artırır.</w:t>
      </w:r>
    </w:p>
    <w:p w:rsidR="006355E9" w:rsidRPr="00E067CE" w:rsidRDefault="006355E9" w:rsidP="009732CC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sz w:val="24"/>
          <w:szCs w:val="24"/>
        </w:rPr>
        <w:t>Kalbimizin sesini teleskop yardımıyla dinleyebiliriz.</w:t>
      </w:r>
    </w:p>
    <w:p w:rsidR="006355E9" w:rsidRPr="00E067CE" w:rsidRDefault="006355E9" w:rsidP="009732CC">
      <w:pPr>
        <w:pStyle w:val="ListParagraph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oval id="_x0000_s1030" style="position:absolute;left:0;text-align:left;margin-left:39.4pt;margin-top:-.25pt;width:18pt;height:18pt;z-index:251655680"/>
        </w:pict>
      </w:r>
      <w:r>
        <w:rPr>
          <w:noProof/>
          <w:lang w:eastAsia="tr-TR"/>
        </w:rPr>
        <w:pict>
          <v:oval id="_x0000_s1031" style="position:absolute;left:0;text-align:left;margin-left:39.4pt;margin-top:45.5pt;width:18pt;height:18pt;z-index:251656704"/>
        </w:pic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sz w:val="24"/>
          <w:szCs w:val="24"/>
        </w:rPr>
        <w:t>Kuvvet duran cisimleri hareket ettirebilir,hareket eden cisimleri durdurabilir.</w:t>
      </w:r>
    </w:p>
    <w:p w:rsidR="006355E9" w:rsidRPr="00E067CE" w:rsidRDefault="006355E9" w:rsidP="009732CC">
      <w:pPr>
        <w:pStyle w:val="ListParagraph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oval id="_x0000_s1032" style="position:absolute;left:0;text-align:left;margin-left:39.4pt;margin-top:30.15pt;width:18pt;height:18pt;z-index:251657728"/>
        </w:pic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sz w:val="24"/>
          <w:szCs w:val="24"/>
        </w:rPr>
        <w:t>Kemiklerin birleşme yerlerine kas denir.</w:t>
      </w:r>
    </w:p>
    <w:p w:rsidR="006355E9" w:rsidRPr="00E067CE" w:rsidRDefault="006355E9" w:rsidP="009732C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oval id="_x0000_s1033" style="position:absolute;left:0;text-align:left;margin-left:39.4pt;margin-top:30.65pt;width:18pt;height:18pt;z-index:251658752"/>
        </w:pic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sz w:val="24"/>
          <w:szCs w:val="24"/>
        </w:rPr>
        <w:t>Yetişkin bir insanda nabız sayısı 100-120 aralığındadır.</w:t>
      </w:r>
    </w:p>
    <w:p w:rsidR="006355E9" w:rsidRPr="00E067CE" w:rsidRDefault="006355E9" w:rsidP="009732CC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oval id="_x0000_s1034" style="position:absolute;left:0;text-align:left;margin-left:39.4pt;margin-top:31.2pt;width:18pt;height:18pt;z-index:251659776"/>
        </w:pict>
      </w:r>
      <w:r w:rsidRPr="00E067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067CE">
        <w:rPr>
          <w:rFonts w:ascii="Times New Roman" w:hAnsi="Times New Roman" w:cs="Times New Roman"/>
          <w:sz w:val="24"/>
          <w:szCs w:val="24"/>
        </w:rPr>
        <w:t>Yetişkin bir insanın vücudunda 206 kemik bulunur.</w:t>
      </w:r>
    </w:p>
    <w:p w:rsidR="006355E9" w:rsidRPr="00E067CE" w:rsidRDefault="006355E9" w:rsidP="009732CC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E067CE">
        <w:rPr>
          <w:rFonts w:ascii="Times New Roman" w:hAnsi="Times New Roman" w:cs="Times New Roman"/>
        </w:rPr>
        <w:t xml:space="preserve">Duvara çarpan top, yönü değişen hareket yapar. </w:t>
      </w:r>
    </w:p>
    <w:p w:rsidR="006355E9" w:rsidRPr="00E067CE" w:rsidRDefault="006355E9" w:rsidP="009732C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oval id="_x0000_s1035" style="position:absolute;left:0;text-align:left;margin-left:39.4pt;margin-top:1.1pt;width:18pt;height:18pt;z-index:251660800"/>
        </w:pict>
      </w:r>
      <w:r>
        <w:rPr>
          <w:noProof/>
          <w:lang w:eastAsia="tr-TR"/>
        </w:rPr>
        <w:pict>
          <v:oval id="_x0000_s1036" style="position:absolute;left:0;text-align:left;margin-left:39.4pt;margin-top:29.6pt;width:18pt;height:18pt;z-index:251661824"/>
        </w:pic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sz w:val="24"/>
          <w:szCs w:val="24"/>
        </w:rPr>
        <w:t>Düzenli egzersiz ve spor yapmak kaslarımızı güçlendirir.</w:t>
      </w:r>
    </w:p>
    <w:p w:rsidR="006355E9" w:rsidRPr="00E067CE" w:rsidRDefault="006355E9" w:rsidP="009732C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E067CE">
        <w:rPr>
          <w:rFonts w:ascii="Times New Roman" w:hAnsi="Times New Roman" w:cs="Times New Roman"/>
          <w:color w:val="000000"/>
          <w:sz w:val="24"/>
          <w:szCs w:val="24"/>
        </w:rPr>
        <w:t>Kuvvet cisimlerin şeklini değiştirmez</w:t>
      </w:r>
      <w:r w:rsidRPr="00E067CE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6355E9" w:rsidRPr="007B29BD" w:rsidRDefault="006355E9" w:rsidP="007B29BD">
      <w:pPr>
        <w:pStyle w:val="ListParagraph"/>
        <w:numPr>
          <w:ilvl w:val="0"/>
          <w:numId w:val="1"/>
        </w:numPr>
        <w:tabs>
          <w:tab w:val="left" w:pos="330"/>
          <w:tab w:val="center" w:pos="4950"/>
        </w:tabs>
        <w:ind w:right="-337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Aşağıdaki çoktan seçmeli soruları </w:t>
      </w:r>
      <w:r w:rsidRPr="007B29BD">
        <w:rPr>
          <w:rFonts w:ascii="Comic Sans MS" w:hAnsi="Comic Sans MS" w:cs="Comic Sans MS"/>
        </w:rPr>
        <w:t>cevaplayınız.</w:t>
      </w:r>
      <w:r>
        <w:rPr>
          <w:rFonts w:ascii="Comic Sans MS" w:hAnsi="Comic Sans MS" w:cs="Comic Sans MS"/>
        </w:rPr>
        <w:t xml:space="preserve"> (Her biri 5 puan)</w:t>
      </w:r>
    </w:p>
    <w:p w:rsidR="006355E9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  <w:b/>
          <w:bCs/>
        </w:rPr>
        <w:t>1)</w:t>
      </w:r>
      <w:r>
        <w:rPr>
          <w:rFonts w:ascii="Comic Sans MS" w:hAnsi="Comic Sans MS" w:cs="Comic Sans MS"/>
        </w:rPr>
        <w:t xml:space="preserve"> </w:t>
      </w:r>
      <w:r w:rsidRPr="007B29BD">
        <w:rPr>
          <w:rFonts w:ascii="Comic Sans MS" w:hAnsi="Comic Sans MS" w:cs="Comic Sans MS"/>
        </w:rPr>
        <w:t>Kemiklerin birleştiği, bağlandığı yerlere ne denir?</w:t>
      </w:r>
    </w:p>
    <w:p w:rsidR="006355E9" w:rsidRPr="007B29BD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a) Eklemler                  b) Kaslar</w:t>
      </w:r>
      <w:r>
        <w:rPr>
          <w:rFonts w:ascii="Comic Sans MS" w:hAnsi="Comic Sans MS" w:cs="Comic Sans MS"/>
        </w:rPr>
        <w:t xml:space="preserve">       </w:t>
      </w:r>
      <w:r w:rsidRPr="007B29BD">
        <w:rPr>
          <w:rFonts w:ascii="Comic Sans MS" w:hAnsi="Comic Sans MS" w:cs="Comic Sans MS"/>
        </w:rPr>
        <w:t xml:space="preserve">      c) İskelet                    d) Kafatası</w:t>
      </w:r>
    </w:p>
    <w:p w:rsidR="006355E9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  <w:b/>
          <w:bCs/>
        </w:rPr>
        <w:t xml:space="preserve">2)  </w:t>
      </w:r>
      <w:r w:rsidRPr="007B29BD">
        <w:rPr>
          <w:rFonts w:ascii="Comic Sans MS" w:hAnsi="Comic Sans MS" w:cs="Comic Sans MS"/>
        </w:rPr>
        <w:t>Vücudumuzdaki kırmızı renkli hayati sıvıya ne denir?</w:t>
      </w:r>
    </w:p>
    <w:p w:rsidR="006355E9" w:rsidRPr="007B29BD" w:rsidRDefault="006355E9" w:rsidP="007B29BD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a) </w:t>
      </w:r>
      <w:r w:rsidRPr="007B29BD">
        <w:rPr>
          <w:rFonts w:ascii="Comic Sans MS" w:hAnsi="Comic Sans MS" w:cs="Comic Sans MS"/>
        </w:rPr>
        <w:t>kas</w:t>
      </w:r>
      <w:r>
        <w:rPr>
          <w:rFonts w:ascii="Comic Sans MS" w:hAnsi="Comic Sans MS" w:cs="Comic Sans MS"/>
        </w:rPr>
        <w:t xml:space="preserve">                      b) </w:t>
      </w:r>
      <w:r w:rsidRPr="007B29BD">
        <w:rPr>
          <w:rFonts w:ascii="Comic Sans MS" w:hAnsi="Comic Sans MS" w:cs="Comic Sans MS"/>
        </w:rPr>
        <w:t>oksijen</w:t>
      </w:r>
    </w:p>
    <w:p w:rsidR="006355E9" w:rsidRDefault="006355E9" w:rsidP="007B29BD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 w:rsidRPr="007B29BD">
        <w:rPr>
          <w:rFonts w:ascii="Comic Sans MS" w:hAnsi="Comic Sans MS" w:cs="Comic Sans MS"/>
        </w:rPr>
        <w:t>eklem</w:t>
      </w:r>
      <w:r>
        <w:rPr>
          <w:rFonts w:ascii="Comic Sans MS" w:hAnsi="Comic Sans MS" w:cs="Comic Sans MS"/>
        </w:rPr>
        <w:t xml:space="preserve">                   d) </w:t>
      </w:r>
      <w:r w:rsidRPr="007B29BD">
        <w:rPr>
          <w:rFonts w:ascii="Comic Sans MS" w:hAnsi="Comic Sans MS" w:cs="Comic Sans MS"/>
        </w:rPr>
        <w:t>kan</w:t>
      </w:r>
    </w:p>
    <w:p w:rsidR="006355E9" w:rsidRDefault="006355E9" w:rsidP="007B29BD">
      <w:pPr>
        <w:spacing w:after="0" w:line="240" w:lineRule="auto"/>
        <w:rPr>
          <w:rFonts w:ascii="Comic Sans MS" w:hAnsi="Comic Sans MS" w:cs="Comic Sans MS"/>
        </w:rPr>
      </w:pPr>
    </w:p>
    <w:p w:rsidR="006355E9" w:rsidRPr="007B29BD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  <w:b/>
          <w:bCs/>
        </w:rPr>
        <w:t xml:space="preserve">3) </w:t>
      </w:r>
      <w:r w:rsidRPr="007B29BD">
        <w:rPr>
          <w:rFonts w:ascii="Comic Sans MS" w:hAnsi="Comic Sans MS" w:cs="Comic Sans MS"/>
        </w:rPr>
        <w:t xml:space="preserve">Aşağıdakilerden hangisi iskeletimizin temel kısımlarından biri </w:t>
      </w:r>
      <w:r w:rsidRPr="007B29BD">
        <w:rPr>
          <w:rFonts w:ascii="Comic Sans MS" w:hAnsi="Comic Sans MS" w:cs="Comic Sans MS"/>
          <w:b/>
          <w:bCs/>
          <w:u w:val="single"/>
        </w:rPr>
        <w:t>değildir</w:t>
      </w:r>
      <w:r w:rsidRPr="007B29BD">
        <w:rPr>
          <w:rFonts w:ascii="Comic Sans MS" w:hAnsi="Comic Sans MS" w:cs="Comic Sans MS"/>
          <w:b/>
          <w:bCs/>
        </w:rPr>
        <w:t>?</w:t>
      </w:r>
    </w:p>
    <w:p w:rsidR="006355E9" w:rsidRDefault="006355E9" w:rsidP="007B29BD">
      <w:pPr>
        <w:ind w:left="360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 xml:space="preserve">A)  Kafatası                 </w:t>
      </w:r>
      <w:r w:rsidRPr="007B29BD">
        <w:rPr>
          <w:rFonts w:ascii="Comic Sans MS" w:hAnsi="Comic Sans MS" w:cs="Comic Sans MS"/>
        </w:rPr>
        <w:tab/>
        <w:t xml:space="preserve">B)  Omurga,           C)  Göğüs kafesi         </w:t>
      </w:r>
      <w:r w:rsidRPr="007B29BD">
        <w:rPr>
          <w:rFonts w:ascii="Comic Sans MS" w:hAnsi="Comic Sans MS" w:cs="Comic Sans MS"/>
        </w:rPr>
        <w:tab/>
        <w:t>D)  Ayaklar</w:t>
      </w:r>
    </w:p>
    <w:p w:rsidR="006355E9" w:rsidRPr="007B29BD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  <w:b/>
          <w:bCs/>
        </w:rPr>
        <w:t>4)</w:t>
      </w:r>
      <w:r>
        <w:rPr>
          <w:rFonts w:ascii="Comic Sans MS" w:hAnsi="Comic Sans MS" w:cs="Comic Sans MS"/>
          <w:b/>
          <w:bCs/>
        </w:rPr>
        <w:t xml:space="preserve"> </w:t>
      </w:r>
      <w:r w:rsidRPr="007B29BD">
        <w:rPr>
          <w:rFonts w:ascii="Comic Sans MS" w:hAnsi="Comic Sans MS" w:cs="Comic Sans MS"/>
        </w:rPr>
        <w:t>I. Ağır yük kaldırmamalıyız.</w:t>
      </w:r>
    </w:p>
    <w:p w:rsidR="006355E9" w:rsidRPr="007B29BD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 xml:space="preserve">    II. Spor ve egzersiz yapmalıyız.</w:t>
      </w:r>
    </w:p>
    <w:p w:rsidR="006355E9" w:rsidRPr="007B29BD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 xml:space="preserve">   III. Bolca süt ve süt ürünleri tüketmeliyiz.</w:t>
      </w:r>
    </w:p>
    <w:p w:rsidR="006355E9" w:rsidRPr="007B29BD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 xml:space="preserve">   IV. Güneşten uzak durmalıyız.</w:t>
      </w:r>
    </w:p>
    <w:p w:rsidR="006355E9" w:rsidRPr="007B29BD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 xml:space="preserve">İskelet ve kas sağlığımızı korumak için verilen bilgilerden hangisi </w:t>
      </w:r>
      <w:r w:rsidRPr="007B29BD">
        <w:rPr>
          <w:rFonts w:ascii="Comic Sans MS" w:hAnsi="Comic Sans MS" w:cs="Comic Sans MS"/>
          <w:u w:val="single"/>
        </w:rPr>
        <w:t>yanlış</w:t>
      </w:r>
      <w:r w:rsidRPr="007B29BD">
        <w:rPr>
          <w:rFonts w:ascii="Comic Sans MS" w:hAnsi="Comic Sans MS" w:cs="Comic Sans MS"/>
        </w:rPr>
        <w:t xml:space="preserve"> verilmiştir?</w:t>
      </w:r>
    </w:p>
    <w:p w:rsidR="006355E9" w:rsidRDefault="006355E9" w:rsidP="007B29BD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A) I</w:t>
      </w:r>
      <w:r>
        <w:rPr>
          <w:rFonts w:ascii="Comic Sans MS" w:hAnsi="Comic Sans MS" w:cs="Comic Sans MS"/>
        </w:rPr>
        <w:tab/>
        <w:t xml:space="preserve">      B) II         </w:t>
      </w:r>
      <w:r w:rsidRPr="007B29BD">
        <w:rPr>
          <w:rFonts w:ascii="Comic Sans MS" w:hAnsi="Comic Sans MS" w:cs="Comic Sans MS"/>
        </w:rPr>
        <w:t>C) III</w:t>
      </w:r>
      <w:r>
        <w:rPr>
          <w:rFonts w:ascii="Comic Sans MS" w:hAnsi="Comic Sans MS" w:cs="Comic Sans MS"/>
        </w:rPr>
        <w:t xml:space="preserve">       </w:t>
      </w:r>
      <w:r w:rsidRPr="007B29BD">
        <w:rPr>
          <w:rFonts w:ascii="Comic Sans MS" w:hAnsi="Comic Sans MS" w:cs="Comic Sans MS"/>
        </w:rPr>
        <w:t>D) IV</w:t>
      </w:r>
    </w:p>
    <w:p w:rsidR="006355E9" w:rsidRPr="007B29BD" w:rsidRDefault="006355E9" w:rsidP="007B29BD">
      <w:pPr>
        <w:spacing w:after="0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  <w:b/>
          <w:bCs/>
        </w:rPr>
        <w:t>5)</w:t>
      </w:r>
      <w:r>
        <w:rPr>
          <w:rFonts w:ascii="Comic Sans MS" w:hAnsi="Comic Sans MS" w:cs="Comic Sans MS"/>
          <w:b/>
          <w:bCs/>
        </w:rPr>
        <w:t xml:space="preserve"> </w:t>
      </w:r>
      <w:r w:rsidRPr="007B29BD">
        <w:rPr>
          <w:rFonts w:ascii="Comic Sans MS" w:hAnsi="Comic Sans MS" w:cs="Comic Sans MS"/>
        </w:rPr>
        <w:t>Alınan havadaki toz ve mikropları tutan, havayı ısıtan organ hangisidir ?</w:t>
      </w:r>
    </w:p>
    <w:p w:rsidR="006355E9" w:rsidRPr="007B29BD" w:rsidRDefault="006355E9" w:rsidP="007B29BD">
      <w:pPr>
        <w:spacing w:after="0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  <w:b/>
          <w:bCs/>
        </w:rPr>
        <w:t>a)</w:t>
      </w:r>
      <w:r w:rsidRPr="007B29BD">
        <w:rPr>
          <w:rFonts w:ascii="Comic Sans MS" w:hAnsi="Comic Sans MS" w:cs="Comic Sans MS"/>
        </w:rPr>
        <w:t xml:space="preserve"> burun</w:t>
      </w:r>
      <w:r w:rsidRPr="007B29BD">
        <w:rPr>
          <w:rFonts w:ascii="Comic Sans MS" w:hAnsi="Comic Sans MS" w:cs="Comic Sans MS"/>
        </w:rPr>
        <w:tab/>
      </w:r>
      <w:r w:rsidRPr="007B29BD">
        <w:rPr>
          <w:rFonts w:ascii="Comic Sans MS" w:hAnsi="Comic Sans MS" w:cs="Comic Sans MS"/>
        </w:rPr>
        <w:tab/>
      </w:r>
      <w:r w:rsidRPr="007B29BD">
        <w:rPr>
          <w:rFonts w:ascii="Comic Sans MS" w:hAnsi="Comic Sans MS" w:cs="Comic Sans MS"/>
          <w:b/>
          <w:bCs/>
        </w:rPr>
        <w:t>b)</w:t>
      </w:r>
      <w:r w:rsidRPr="007B29BD">
        <w:rPr>
          <w:rFonts w:ascii="Comic Sans MS" w:hAnsi="Comic Sans MS" w:cs="Comic Sans MS"/>
        </w:rPr>
        <w:t xml:space="preserve"> akciğerler</w:t>
      </w:r>
      <w:r>
        <w:rPr>
          <w:rFonts w:ascii="Comic Sans MS" w:hAnsi="Comic Sans MS" w:cs="Comic Sans MS"/>
        </w:rPr>
        <w:t xml:space="preserve">         </w:t>
      </w:r>
      <w:r w:rsidRPr="007B29BD">
        <w:rPr>
          <w:rFonts w:ascii="Comic Sans MS" w:hAnsi="Comic Sans MS" w:cs="Comic Sans MS"/>
          <w:b/>
          <w:bCs/>
        </w:rPr>
        <w:t>c)</w:t>
      </w:r>
      <w:r w:rsidRPr="007B29BD">
        <w:rPr>
          <w:rFonts w:ascii="Comic Sans MS" w:hAnsi="Comic Sans MS" w:cs="Comic Sans MS"/>
        </w:rPr>
        <w:t xml:space="preserve"> ağız</w:t>
      </w:r>
      <w:r w:rsidRPr="007B29BD">
        <w:rPr>
          <w:rFonts w:ascii="Comic Sans MS" w:hAnsi="Comic Sans MS" w:cs="Comic Sans MS"/>
        </w:rPr>
        <w:tab/>
      </w:r>
      <w:r w:rsidRPr="007B29BD">
        <w:rPr>
          <w:rFonts w:ascii="Comic Sans MS" w:hAnsi="Comic Sans MS" w:cs="Comic Sans MS"/>
        </w:rPr>
        <w:tab/>
      </w:r>
      <w:r w:rsidRPr="007B29BD">
        <w:rPr>
          <w:rFonts w:ascii="Comic Sans MS" w:hAnsi="Comic Sans MS" w:cs="Comic Sans MS"/>
        </w:rPr>
        <w:tab/>
      </w:r>
      <w:r w:rsidRPr="007B29BD">
        <w:rPr>
          <w:rFonts w:ascii="Comic Sans MS" w:hAnsi="Comic Sans MS" w:cs="Comic Sans MS"/>
          <w:b/>
          <w:bCs/>
        </w:rPr>
        <w:t>d)</w:t>
      </w:r>
      <w:r w:rsidRPr="007B29BD">
        <w:rPr>
          <w:rFonts w:ascii="Comic Sans MS" w:hAnsi="Comic Sans MS" w:cs="Comic Sans MS"/>
        </w:rPr>
        <w:t xml:space="preserve"> kalp</w:t>
      </w:r>
    </w:p>
    <w:p w:rsidR="006355E9" w:rsidRDefault="006355E9" w:rsidP="007B29BD">
      <w:pPr>
        <w:rPr>
          <w:rFonts w:ascii="Comic Sans MS" w:hAnsi="Comic Sans MS" w:cs="Comic Sans MS"/>
        </w:rPr>
      </w:pPr>
    </w:p>
    <w:p w:rsidR="006355E9" w:rsidRPr="007B29BD" w:rsidRDefault="006355E9" w:rsidP="007B29BD">
      <w:pPr>
        <w:spacing w:after="0"/>
        <w:jc w:val="both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  <w:b/>
          <w:bCs/>
        </w:rPr>
        <w:t>6)</w:t>
      </w:r>
      <w:r>
        <w:rPr>
          <w:rFonts w:ascii="Comic Sans MS" w:hAnsi="Comic Sans MS" w:cs="Comic Sans MS"/>
          <w:b/>
          <w:bCs/>
        </w:rPr>
        <w:t xml:space="preserve"> </w:t>
      </w:r>
      <w:r w:rsidRPr="007B29BD">
        <w:rPr>
          <w:rFonts w:ascii="Comic Sans MS" w:hAnsi="Comic Sans MS" w:cs="Comic Sans MS"/>
        </w:rPr>
        <w:t>Aşağıd</w:t>
      </w:r>
      <w:r>
        <w:rPr>
          <w:rFonts w:ascii="Comic Sans MS" w:hAnsi="Comic Sans MS" w:cs="Comic Sans MS"/>
        </w:rPr>
        <w:t>a</w:t>
      </w:r>
      <w:r w:rsidRPr="007B29BD">
        <w:rPr>
          <w:rFonts w:ascii="Comic Sans MS" w:hAnsi="Comic Sans MS" w:cs="Comic Sans MS"/>
        </w:rPr>
        <w:t>ki</w:t>
      </w:r>
      <w:r>
        <w:rPr>
          <w:rFonts w:ascii="Comic Sans MS" w:hAnsi="Comic Sans MS" w:cs="Comic Sans MS"/>
        </w:rPr>
        <w:t xml:space="preserve">lerden </w:t>
      </w:r>
      <w:r w:rsidRPr="007B29BD">
        <w:rPr>
          <w:rFonts w:ascii="Comic Sans MS" w:hAnsi="Comic Sans MS" w:cs="Comic Sans MS"/>
        </w:rPr>
        <w:t xml:space="preserve"> hang</w:t>
      </w:r>
      <w:r>
        <w:rPr>
          <w:rFonts w:ascii="Comic Sans MS" w:hAnsi="Comic Sans MS" w:cs="Comic Sans MS"/>
        </w:rPr>
        <w:t>i</w:t>
      </w:r>
      <w:r w:rsidRPr="007B29BD">
        <w:rPr>
          <w:rFonts w:ascii="Comic Sans MS" w:hAnsi="Comic Sans MS" w:cs="Comic Sans MS"/>
        </w:rPr>
        <w:t xml:space="preserve">sini yapan kişide  </w:t>
      </w:r>
      <w:r w:rsidRPr="007B29BD">
        <w:rPr>
          <w:rFonts w:ascii="Comic Sans MS" w:hAnsi="Comic Sans MS" w:cs="Comic Sans MS"/>
          <w:u w:val="single"/>
        </w:rPr>
        <w:t>nabız en düşüktür?</w:t>
      </w:r>
    </w:p>
    <w:p w:rsidR="006355E9" w:rsidRDefault="006355E9" w:rsidP="007B29BD">
      <w:pPr>
        <w:spacing w:after="0"/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 ) Merdiven çıkma </w:t>
      </w:r>
    </w:p>
    <w:p w:rsidR="006355E9" w:rsidRPr="007B29BD" w:rsidRDefault="006355E9" w:rsidP="007B29BD">
      <w:pPr>
        <w:spacing w:after="0"/>
        <w:jc w:val="both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 xml:space="preserve">B ) Futbol oynama          </w:t>
      </w:r>
    </w:p>
    <w:p w:rsidR="006355E9" w:rsidRDefault="006355E9" w:rsidP="007B29BD">
      <w:pPr>
        <w:spacing w:after="0"/>
        <w:jc w:val="both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 xml:space="preserve">C )Uyuma      </w:t>
      </w:r>
    </w:p>
    <w:p w:rsidR="006355E9" w:rsidRDefault="006355E9" w:rsidP="007B29BD">
      <w:pPr>
        <w:spacing w:after="0"/>
        <w:jc w:val="both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D)  Yürüyüş yapma</w:t>
      </w:r>
    </w:p>
    <w:p w:rsidR="006355E9" w:rsidRDefault="006355E9" w:rsidP="007B29BD">
      <w:pPr>
        <w:spacing w:after="0"/>
        <w:jc w:val="both"/>
        <w:rPr>
          <w:rFonts w:ascii="Comic Sans MS" w:hAnsi="Comic Sans MS" w:cs="Comic Sans MS"/>
        </w:rPr>
      </w:pPr>
    </w:p>
    <w:p w:rsidR="006355E9" w:rsidRPr="007B29BD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  <w:b/>
          <w:bCs/>
        </w:rPr>
        <w:t>7)</w:t>
      </w:r>
      <w:r>
        <w:rPr>
          <w:rFonts w:ascii="Comic Sans MS" w:hAnsi="Comic Sans MS" w:cs="Comic Sans MS"/>
          <w:b/>
          <w:bCs/>
        </w:rPr>
        <w:t xml:space="preserve">  </w:t>
      </w:r>
      <w:r w:rsidRPr="007B29BD">
        <w:rPr>
          <w:rFonts w:ascii="Comic Sans MS" w:hAnsi="Comic Sans MS" w:cs="Comic Sans MS"/>
        </w:rPr>
        <w:t xml:space="preserve">Aşağıdakilerden hangisi kalp sağlığımız için </w:t>
      </w:r>
      <w:r w:rsidRPr="007B29BD">
        <w:rPr>
          <w:rFonts w:ascii="Comic Sans MS" w:hAnsi="Comic Sans MS" w:cs="Comic Sans MS"/>
          <w:u w:val="single"/>
        </w:rPr>
        <w:t>olumlu</w:t>
      </w:r>
      <w:r w:rsidRPr="007B29BD">
        <w:rPr>
          <w:rFonts w:ascii="Comic Sans MS" w:hAnsi="Comic Sans MS" w:cs="Comic Sans MS"/>
        </w:rPr>
        <w:t xml:space="preserve"> bir durumdur? </w:t>
      </w:r>
    </w:p>
    <w:p w:rsidR="006355E9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A) Stres ve üzüntü</w:t>
      </w:r>
    </w:p>
    <w:p w:rsidR="006355E9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B) Spor yapmak</w:t>
      </w:r>
    </w:p>
    <w:p w:rsidR="006355E9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C) Sigara ve uyuşturucu</w:t>
      </w:r>
    </w:p>
    <w:p w:rsidR="006355E9" w:rsidRPr="007B29BD" w:rsidRDefault="006355E9" w:rsidP="007B29BD">
      <w:pPr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D) Aşırı kilo</w:t>
      </w:r>
    </w:p>
    <w:p w:rsidR="006355E9" w:rsidRDefault="006355E9" w:rsidP="007B29BD">
      <w:pPr>
        <w:spacing w:after="0"/>
        <w:jc w:val="both"/>
        <w:rPr>
          <w:rFonts w:ascii="Comic Sans MS" w:hAnsi="Comic Sans MS" w:cs="Comic Sans MS"/>
          <w:b/>
          <w:bCs/>
        </w:rPr>
      </w:pPr>
    </w:p>
    <w:p w:rsidR="006355E9" w:rsidRDefault="006355E9" w:rsidP="007B29BD">
      <w:pPr>
        <w:spacing w:after="0"/>
        <w:jc w:val="both"/>
        <w:rPr>
          <w:rFonts w:ascii="Comic Sans MS" w:hAnsi="Comic Sans MS" w:cs="Comic Sans MS"/>
          <w:b/>
          <w:bCs/>
        </w:rPr>
      </w:pPr>
    </w:p>
    <w:p w:rsidR="006355E9" w:rsidRDefault="006355E9" w:rsidP="007B29BD">
      <w:pPr>
        <w:spacing w:after="0"/>
        <w:jc w:val="both"/>
        <w:rPr>
          <w:rFonts w:ascii="Comic Sans MS" w:hAnsi="Comic Sans MS" w:cs="Comic Sans MS"/>
          <w:b/>
          <w:bCs/>
        </w:rPr>
      </w:pPr>
    </w:p>
    <w:p w:rsidR="006355E9" w:rsidRDefault="006355E9" w:rsidP="007B29BD">
      <w:pPr>
        <w:spacing w:after="0"/>
        <w:jc w:val="both"/>
        <w:rPr>
          <w:rFonts w:ascii="Comic Sans MS" w:hAnsi="Comic Sans MS" w:cs="Comic Sans MS"/>
          <w:b/>
          <w:bCs/>
        </w:rPr>
      </w:pPr>
    </w:p>
    <w:p w:rsidR="006355E9" w:rsidRPr="007B29BD" w:rsidRDefault="006355E9" w:rsidP="007B29BD">
      <w:pPr>
        <w:spacing w:after="0"/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8)</w:t>
      </w:r>
    </w:p>
    <w:tbl>
      <w:tblPr>
        <w:tblW w:w="0" w:type="auto"/>
        <w:jc w:val="center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811"/>
        <w:gridCol w:w="1719"/>
      </w:tblGrid>
      <w:tr w:rsidR="006355E9" w:rsidRPr="00E347EC">
        <w:trPr>
          <w:trHeight w:val="423"/>
          <w:jc w:val="center"/>
        </w:trPr>
        <w:tc>
          <w:tcPr>
            <w:tcW w:w="1811" w:type="dxa"/>
          </w:tcPr>
          <w:p w:rsidR="006355E9" w:rsidRPr="00E347EC" w:rsidRDefault="006355E9" w:rsidP="005D0AAC">
            <w:pPr>
              <w:tabs>
                <w:tab w:val="left" w:pos="284"/>
              </w:tabs>
              <w:spacing w:line="240" w:lineRule="atLeast"/>
              <w:jc w:val="center"/>
            </w:pPr>
            <w:r w:rsidRPr="00E347EC">
              <w:rPr>
                <w:noProof/>
                <w:lang w:eastAsia="tr-TR"/>
              </w:rPr>
              <w:pict>
                <v:shape id="Resim 1" o:spid="_x0000_i1026" type="#_x0000_t75" style="width:58.5pt;height:42pt;visibility:visible">
                  <v:imagedata r:id="rId9" o:title=""/>
                </v:shape>
              </w:pict>
            </w:r>
          </w:p>
          <w:p w:rsidR="006355E9" w:rsidRPr="00E347EC" w:rsidRDefault="006355E9" w:rsidP="005D0AAC">
            <w:pPr>
              <w:tabs>
                <w:tab w:val="left" w:pos="284"/>
              </w:tabs>
              <w:spacing w:line="240" w:lineRule="atLeast"/>
              <w:jc w:val="center"/>
            </w:pPr>
            <w:r w:rsidRPr="00E347EC">
              <w:t>Kaan</w:t>
            </w:r>
          </w:p>
        </w:tc>
        <w:tc>
          <w:tcPr>
            <w:tcW w:w="1719" w:type="dxa"/>
          </w:tcPr>
          <w:p w:rsidR="006355E9" w:rsidRPr="00E347EC" w:rsidRDefault="006355E9" w:rsidP="005D0AAC">
            <w:pPr>
              <w:tabs>
                <w:tab w:val="left" w:pos="284"/>
              </w:tabs>
              <w:spacing w:line="240" w:lineRule="atLeast"/>
              <w:jc w:val="center"/>
            </w:pPr>
            <w:r w:rsidRPr="00E347EC">
              <w:rPr>
                <w:noProof/>
                <w:lang w:eastAsia="tr-TR"/>
              </w:rPr>
              <w:pict>
                <v:shape id="Resim 10" o:spid="_x0000_i1027" type="#_x0000_t75" style="width:58.5pt;height:42pt;visibility:visible">
                  <v:imagedata r:id="rId10" o:title=""/>
                </v:shape>
              </w:pict>
            </w:r>
          </w:p>
          <w:p w:rsidR="006355E9" w:rsidRPr="00E347EC" w:rsidRDefault="006355E9" w:rsidP="005D0AAC">
            <w:pPr>
              <w:tabs>
                <w:tab w:val="left" w:pos="284"/>
              </w:tabs>
              <w:spacing w:line="240" w:lineRule="atLeast"/>
              <w:jc w:val="center"/>
            </w:pPr>
            <w:r w:rsidRPr="00E347EC">
              <w:t>Ahmet Can</w:t>
            </w:r>
          </w:p>
        </w:tc>
      </w:tr>
      <w:tr w:rsidR="006355E9" w:rsidRPr="00E347EC">
        <w:trPr>
          <w:trHeight w:val="423"/>
          <w:jc w:val="center"/>
        </w:trPr>
        <w:tc>
          <w:tcPr>
            <w:tcW w:w="1811" w:type="dxa"/>
          </w:tcPr>
          <w:p w:rsidR="006355E9" w:rsidRPr="00E347EC" w:rsidRDefault="006355E9" w:rsidP="005D0AAC">
            <w:pPr>
              <w:tabs>
                <w:tab w:val="left" w:pos="284"/>
              </w:tabs>
              <w:spacing w:line="240" w:lineRule="atLeast"/>
              <w:jc w:val="center"/>
            </w:pPr>
            <w:r w:rsidRPr="00E347EC">
              <w:rPr>
                <w:noProof/>
                <w:lang w:eastAsia="tr-TR"/>
              </w:rPr>
              <w:pict>
                <v:shape id="Resim 4" o:spid="_x0000_i1028" type="#_x0000_t75" style="width:37.5pt;height:39pt;visibility:visible">
                  <v:imagedata r:id="rId11" o:title=""/>
                </v:shape>
              </w:pict>
            </w:r>
          </w:p>
          <w:p w:rsidR="006355E9" w:rsidRPr="00E347EC" w:rsidRDefault="006355E9" w:rsidP="005D0AAC">
            <w:pPr>
              <w:tabs>
                <w:tab w:val="left" w:pos="284"/>
              </w:tabs>
              <w:spacing w:line="240" w:lineRule="atLeast"/>
              <w:jc w:val="center"/>
            </w:pPr>
            <w:r w:rsidRPr="00E347EC">
              <w:t>Kerem</w:t>
            </w:r>
          </w:p>
        </w:tc>
        <w:tc>
          <w:tcPr>
            <w:tcW w:w="1719" w:type="dxa"/>
          </w:tcPr>
          <w:p w:rsidR="006355E9" w:rsidRPr="00E347EC" w:rsidRDefault="006355E9" w:rsidP="005D0AAC">
            <w:pPr>
              <w:tabs>
                <w:tab w:val="left" w:pos="284"/>
              </w:tabs>
              <w:spacing w:line="240" w:lineRule="atLeast"/>
              <w:jc w:val="center"/>
            </w:pPr>
            <w:r w:rsidRPr="00E347EC">
              <w:rPr>
                <w:noProof/>
                <w:lang w:eastAsia="tr-TR"/>
              </w:rPr>
              <w:pict>
                <v:shape id="Resim 7" o:spid="_x0000_i1029" type="#_x0000_t75" style="width:42.75pt;height:38.25pt;visibility:visible">
                  <v:imagedata r:id="rId12" o:title=""/>
                </v:shape>
              </w:pict>
            </w:r>
          </w:p>
          <w:p w:rsidR="006355E9" w:rsidRPr="00E347EC" w:rsidRDefault="006355E9" w:rsidP="005D0AAC">
            <w:pPr>
              <w:tabs>
                <w:tab w:val="left" w:pos="284"/>
              </w:tabs>
              <w:spacing w:line="240" w:lineRule="atLeast"/>
              <w:jc w:val="center"/>
            </w:pPr>
            <w:r w:rsidRPr="00E347EC">
              <w:t>Seyhan</w:t>
            </w:r>
          </w:p>
        </w:tc>
      </w:tr>
    </w:tbl>
    <w:p w:rsidR="006355E9" w:rsidRPr="007B29BD" w:rsidRDefault="006355E9" w:rsidP="007B29BD">
      <w:pPr>
        <w:rPr>
          <w:rFonts w:ascii="Comic Sans MS" w:hAnsi="Comic Sans MS" w:cs="Comic Sans MS"/>
          <w:b/>
          <w:bCs/>
        </w:rPr>
      </w:pPr>
    </w:p>
    <w:p w:rsidR="006355E9" w:rsidRPr="007B29BD" w:rsidRDefault="006355E9" w:rsidP="007B29BD">
      <w:pPr>
        <w:spacing w:line="240" w:lineRule="atLeast"/>
        <w:rPr>
          <w:rFonts w:ascii="Comic Sans MS" w:hAnsi="Comic Sans MS" w:cs="Comic Sans MS"/>
          <w:i/>
          <w:iCs/>
        </w:rPr>
      </w:pPr>
      <w:r w:rsidRPr="007B29BD">
        <w:rPr>
          <w:rFonts w:ascii="Comic Sans MS" w:hAnsi="Comic Sans MS" w:cs="Comic Sans MS"/>
          <w:i/>
          <w:iCs/>
        </w:rPr>
        <w:t>"Yukarıda verilen durumlarda ve etkinlikler sırasında çocukların nabız sayısı ölçülüyor."</w:t>
      </w:r>
    </w:p>
    <w:p w:rsidR="006355E9" w:rsidRPr="007B29BD" w:rsidRDefault="006355E9" w:rsidP="007B29BD">
      <w:pPr>
        <w:spacing w:line="240" w:lineRule="atLeast"/>
        <w:rPr>
          <w:rFonts w:ascii="Comic Sans MS" w:hAnsi="Comic Sans MS" w:cs="Comic Sans MS"/>
          <w:b/>
          <w:bCs/>
        </w:rPr>
      </w:pPr>
      <w:r w:rsidRPr="007B29BD">
        <w:rPr>
          <w:rFonts w:ascii="Comic Sans MS" w:hAnsi="Comic Sans MS" w:cs="Comic Sans MS"/>
          <w:b/>
          <w:bCs/>
        </w:rPr>
        <w:t xml:space="preserve">Bu durumda nabız sayısı </w:t>
      </w:r>
      <w:r w:rsidRPr="007B29BD">
        <w:rPr>
          <w:rFonts w:ascii="Comic Sans MS" w:hAnsi="Comic Sans MS" w:cs="Comic Sans MS"/>
          <w:b/>
          <w:bCs/>
          <w:u w:val="single"/>
        </w:rPr>
        <w:t>en düşük</w:t>
      </w:r>
      <w:r w:rsidRPr="007B29BD">
        <w:rPr>
          <w:rFonts w:ascii="Comic Sans MS" w:hAnsi="Comic Sans MS" w:cs="Comic Sans MS"/>
          <w:b/>
          <w:bCs/>
        </w:rPr>
        <w:t xml:space="preserve"> olan çocuk hangisidir? </w:t>
      </w:r>
    </w:p>
    <w:p w:rsidR="006355E9" w:rsidRPr="007B29BD" w:rsidRDefault="006355E9" w:rsidP="007B29BD">
      <w:pPr>
        <w:tabs>
          <w:tab w:val="left" w:pos="284"/>
          <w:tab w:val="left" w:pos="1641"/>
        </w:tabs>
        <w:spacing w:line="240" w:lineRule="atLeast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A. Seyhan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7B29BD">
        <w:rPr>
          <w:rFonts w:ascii="Comic Sans MS" w:hAnsi="Comic Sans MS" w:cs="Comic Sans MS"/>
        </w:rPr>
        <w:t>B. Kerem</w:t>
      </w:r>
    </w:p>
    <w:p w:rsidR="006355E9" w:rsidRPr="007B29BD" w:rsidRDefault="006355E9" w:rsidP="007B29BD">
      <w:pPr>
        <w:tabs>
          <w:tab w:val="left" w:pos="284"/>
          <w:tab w:val="left" w:pos="1641"/>
        </w:tabs>
        <w:spacing w:line="240" w:lineRule="atLeast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C. Kaan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7B29BD">
        <w:rPr>
          <w:rFonts w:ascii="Comic Sans MS" w:hAnsi="Comic Sans MS" w:cs="Comic Sans MS"/>
        </w:rPr>
        <w:t>D. Ahmet Can</w:t>
      </w:r>
    </w:p>
    <w:p w:rsidR="006355E9" w:rsidRPr="007B29BD" w:rsidRDefault="006355E9" w:rsidP="007B29BD">
      <w:pPr>
        <w:rPr>
          <w:rFonts w:ascii="Comic Sans MS" w:hAnsi="Comic Sans MS" w:cs="Comic Sans MS"/>
        </w:rPr>
      </w:pPr>
    </w:p>
    <w:p w:rsidR="006355E9" w:rsidRPr="007B29BD" w:rsidRDefault="006355E9" w:rsidP="007B29BD">
      <w:pPr>
        <w:ind w:left="360"/>
        <w:rPr>
          <w:rFonts w:ascii="Comic Sans MS" w:hAnsi="Comic Sans MS" w:cs="Comic Sans MS"/>
        </w:rPr>
      </w:pPr>
      <w:hyperlink r:id="rId13" w:history="1">
        <w:r w:rsidRPr="00E4336C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6355E9" w:rsidRPr="007B29BD" w:rsidRDefault="006355E9" w:rsidP="007B29BD">
      <w:pPr>
        <w:spacing w:after="0" w:line="240" w:lineRule="auto"/>
        <w:rPr>
          <w:rFonts w:ascii="Comic Sans MS" w:hAnsi="Comic Sans MS" w:cs="Comic Sans MS"/>
        </w:rPr>
      </w:pPr>
    </w:p>
    <w:p w:rsidR="006355E9" w:rsidRPr="007B29BD" w:rsidRDefault="006355E9" w:rsidP="007B29BD">
      <w:pPr>
        <w:tabs>
          <w:tab w:val="left" w:pos="330"/>
          <w:tab w:val="center" w:pos="4950"/>
        </w:tabs>
        <w:ind w:right="-337"/>
        <w:rPr>
          <w:rFonts w:ascii="Comic Sans MS" w:hAnsi="Comic Sans MS" w:cs="Comic Sans MS"/>
        </w:rPr>
      </w:pPr>
    </w:p>
    <w:p w:rsidR="006355E9" w:rsidRPr="009732CC" w:rsidRDefault="006355E9">
      <w:pPr>
        <w:rPr>
          <w:rFonts w:ascii="Comic Sans MS" w:hAnsi="Comic Sans MS" w:cs="Comic Sans MS"/>
          <w:sz w:val="24"/>
          <w:szCs w:val="24"/>
        </w:rPr>
      </w:pPr>
    </w:p>
    <w:p w:rsidR="006355E9" w:rsidRDefault="006355E9" w:rsidP="007B29BD"/>
    <w:p w:rsidR="006355E9" w:rsidRDefault="006355E9" w:rsidP="007B29BD"/>
    <w:p w:rsidR="006355E9" w:rsidRPr="007B29BD" w:rsidRDefault="006355E9" w:rsidP="007B29BD">
      <w:pPr>
        <w:jc w:val="center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7" type="#_x0000_t74" style="position:absolute;left:0;text-align:left;margin-left:-7.85pt;margin-top:2pt;width:49.5pt;height:29.25pt;z-index:251663872"/>
        </w:pict>
      </w:r>
      <w:r>
        <w:rPr>
          <w:noProof/>
          <w:lang w:eastAsia="tr-TR"/>
        </w:rPr>
        <w:pict>
          <v:shape id="_x0000_s1038" type="#_x0000_t74" style="position:absolute;left:0;text-align:left;margin-left:169.15pt;margin-top:2pt;width:49.5pt;height:29.25pt;z-index:251662848"/>
        </w:pict>
      </w:r>
    </w:p>
    <w:p w:rsidR="006355E9" w:rsidRPr="007B29BD" w:rsidRDefault="006355E9" w:rsidP="007B29BD">
      <w:pPr>
        <w:jc w:val="center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BAŞARILAR</w:t>
      </w:r>
    </w:p>
    <w:p w:rsidR="006355E9" w:rsidRPr="007B29BD" w:rsidRDefault="006355E9" w:rsidP="007B29BD">
      <w:pPr>
        <w:jc w:val="center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SİZİ SEVİYORUM</w:t>
      </w:r>
    </w:p>
    <w:p w:rsidR="006355E9" w:rsidRPr="007B29BD" w:rsidRDefault="006355E9" w:rsidP="007B29BD">
      <w:pPr>
        <w:jc w:val="center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AZRANUR SARIKAYA</w:t>
      </w:r>
    </w:p>
    <w:p w:rsidR="006355E9" w:rsidRPr="007B29BD" w:rsidRDefault="006355E9" w:rsidP="007B29BD">
      <w:pPr>
        <w:jc w:val="center"/>
        <w:rPr>
          <w:rFonts w:ascii="Comic Sans MS" w:hAnsi="Comic Sans MS" w:cs="Comic Sans MS"/>
        </w:rPr>
      </w:pPr>
      <w:r w:rsidRPr="007B29BD">
        <w:rPr>
          <w:rFonts w:ascii="Comic Sans MS" w:hAnsi="Comic Sans MS" w:cs="Comic Sans MS"/>
        </w:rPr>
        <w:t>4/C SINIF ÖĞRETMENİ</w:t>
      </w:r>
    </w:p>
    <w:p w:rsidR="006355E9" w:rsidRPr="009732CC" w:rsidRDefault="006355E9">
      <w:pPr>
        <w:rPr>
          <w:rFonts w:ascii="Times New Roman" w:hAnsi="Times New Roman" w:cs="Times New Roman"/>
          <w:sz w:val="24"/>
          <w:szCs w:val="24"/>
        </w:rPr>
      </w:pPr>
    </w:p>
    <w:sectPr w:rsidR="006355E9" w:rsidRPr="009732CC" w:rsidSect="009732CC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5E9" w:rsidRDefault="006355E9" w:rsidP="009732CC">
      <w:pPr>
        <w:spacing w:after="0" w:line="240" w:lineRule="auto"/>
      </w:pPr>
      <w:r>
        <w:separator/>
      </w:r>
    </w:p>
  </w:endnote>
  <w:endnote w:type="continuationSeparator" w:id="1">
    <w:p w:rsidR="006355E9" w:rsidRDefault="006355E9" w:rsidP="0097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5E9" w:rsidRDefault="006355E9" w:rsidP="009732CC">
      <w:pPr>
        <w:spacing w:after="0" w:line="240" w:lineRule="auto"/>
      </w:pPr>
      <w:r>
        <w:separator/>
      </w:r>
    </w:p>
  </w:footnote>
  <w:footnote w:type="continuationSeparator" w:id="1">
    <w:p w:rsidR="006355E9" w:rsidRDefault="006355E9" w:rsidP="00973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5E9" w:rsidRPr="00AB3C04" w:rsidRDefault="006355E9" w:rsidP="009732CC">
    <w:pPr>
      <w:pStyle w:val="Header"/>
      <w:jc w:val="center"/>
      <w:rPr>
        <w:b/>
        <w:bCs/>
      </w:rPr>
    </w:pPr>
    <w:r w:rsidRPr="00AB3C04">
      <w:rPr>
        <w:b/>
        <w:bCs/>
      </w:rPr>
      <w:t>BAŞKAVAK İLKOKULU</w:t>
    </w:r>
  </w:p>
  <w:p w:rsidR="006355E9" w:rsidRPr="00AB3C04" w:rsidRDefault="006355E9" w:rsidP="009732CC">
    <w:pPr>
      <w:pStyle w:val="Header"/>
      <w:jc w:val="center"/>
    </w:pPr>
    <w:r w:rsidRPr="00AB3C04">
      <w:t>2015-2016 EĞİTİM-ÖĞRETİM YILI</w:t>
    </w:r>
    <w:r>
      <w:t xml:space="preserve"> 4/C SINIFI 1. DÖNEM FEN</w:t>
    </w:r>
    <w:r w:rsidRPr="00AB3C04">
      <w:t xml:space="preserve"> BİLGİSİ DERSİ 1. YAZILI</w:t>
    </w:r>
  </w:p>
  <w:p w:rsidR="006355E9" w:rsidRPr="009732CC" w:rsidRDefault="006355E9" w:rsidP="009732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6665"/>
    <w:multiLevelType w:val="hybridMultilevel"/>
    <w:tmpl w:val="C9904B60"/>
    <w:lvl w:ilvl="0" w:tplc="41B07D2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F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F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">
    <w:nsid w:val="04281292"/>
    <w:multiLevelType w:val="hybridMultilevel"/>
    <w:tmpl w:val="DCD8F0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A4EB3"/>
    <w:multiLevelType w:val="hybridMultilevel"/>
    <w:tmpl w:val="A1A6E7EA"/>
    <w:lvl w:ilvl="0" w:tplc="041F0009">
      <w:start w:val="1"/>
      <w:numFmt w:val="bullet"/>
      <w:lvlText w:val=""/>
      <w:lvlJc w:val="left"/>
      <w:pPr>
        <w:ind w:left="539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7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9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3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5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99" w:hanging="360"/>
      </w:pPr>
      <w:rPr>
        <w:rFonts w:ascii="Wingdings" w:hAnsi="Wingdings" w:cs="Wingdings" w:hint="default"/>
      </w:rPr>
    </w:lvl>
  </w:abstractNum>
  <w:abstractNum w:abstractNumId="3">
    <w:nsid w:val="2C836054"/>
    <w:multiLevelType w:val="hybridMultilevel"/>
    <w:tmpl w:val="8154EFF2"/>
    <w:lvl w:ilvl="0" w:tplc="43B86C50">
      <w:start w:val="10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b/>
        <w:bCs/>
      </w:r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EF77654"/>
    <w:multiLevelType w:val="hybridMultilevel"/>
    <w:tmpl w:val="4C04AA3E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A6FE4"/>
    <w:multiLevelType w:val="hybridMultilevel"/>
    <w:tmpl w:val="044C1CB4"/>
    <w:lvl w:ilvl="0" w:tplc="A3DA7C06">
      <w:start w:val="1"/>
      <w:numFmt w:val="upperLetter"/>
      <w:lvlText w:val="%1."/>
      <w:lvlJc w:val="left"/>
      <w:pPr>
        <w:ind w:left="180" w:hanging="360"/>
      </w:pPr>
      <w:rPr>
        <w:rFonts w:ascii="Comic Sans MS" w:hAnsi="Comic Sans MS" w:cs="Comic Sans MS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900" w:hanging="360"/>
      </w:pPr>
    </w:lvl>
    <w:lvl w:ilvl="2" w:tplc="041F001B">
      <w:start w:val="1"/>
      <w:numFmt w:val="lowerRoman"/>
      <w:lvlText w:val="%3."/>
      <w:lvlJc w:val="right"/>
      <w:pPr>
        <w:ind w:left="1620" w:hanging="180"/>
      </w:pPr>
    </w:lvl>
    <w:lvl w:ilvl="3" w:tplc="041F000F">
      <w:start w:val="1"/>
      <w:numFmt w:val="decimal"/>
      <w:lvlText w:val="%4."/>
      <w:lvlJc w:val="left"/>
      <w:pPr>
        <w:ind w:left="2340" w:hanging="360"/>
      </w:pPr>
    </w:lvl>
    <w:lvl w:ilvl="4" w:tplc="041F0019">
      <w:start w:val="1"/>
      <w:numFmt w:val="lowerLetter"/>
      <w:lvlText w:val="%5."/>
      <w:lvlJc w:val="left"/>
      <w:pPr>
        <w:ind w:left="3060" w:hanging="360"/>
      </w:pPr>
    </w:lvl>
    <w:lvl w:ilvl="5" w:tplc="041F001B">
      <w:start w:val="1"/>
      <w:numFmt w:val="lowerRoman"/>
      <w:lvlText w:val="%6."/>
      <w:lvlJc w:val="right"/>
      <w:pPr>
        <w:ind w:left="3780" w:hanging="180"/>
      </w:pPr>
    </w:lvl>
    <w:lvl w:ilvl="6" w:tplc="041F000F">
      <w:start w:val="1"/>
      <w:numFmt w:val="decimal"/>
      <w:lvlText w:val="%7."/>
      <w:lvlJc w:val="left"/>
      <w:pPr>
        <w:ind w:left="4500" w:hanging="360"/>
      </w:pPr>
    </w:lvl>
    <w:lvl w:ilvl="7" w:tplc="041F0019">
      <w:start w:val="1"/>
      <w:numFmt w:val="lowerLetter"/>
      <w:lvlText w:val="%8."/>
      <w:lvlJc w:val="left"/>
      <w:pPr>
        <w:ind w:left="5220" w:hanging="360"/>
      </w:pPr>
    </w:lvl>
    <w:lvl w:ilvl="8" w:tplc="041F001B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2CC"/>
    <w:rsid w:val="000108B6"/>
    <w:rsid w:val="00084812"/>
    <w:rsid w:val="000B345E"/>
    <w:rsid w:val="001E4CE5"/>
    <w:rsid w:val="002C313B"/>
    <w:rsid w:val="00373B6B"/>
    <w:rsid w:val="003F1F92"/>
    <w:rsid w:val="005D0AAC"/>
    <w:rsid w:val="006355E9"/>
    <w:rsid w:val="007058BC"/>
    <w:rsid w:val="007A5D54"/>
    <w:rsid w:val="007B29BD"/>
    <w:rsid w:val="009459EC"/>
    <w:rsid w:val="009732CC"/>
    <w:rsid w:val="00AB3C04"/>
    <w:rsid w:val="00AF0E25"/>
    <w:rsid w:val="00D43ED6"/>
    <w:rsid w:val="00D61760"/>
    <w:rsid w:val="00E067CE"/>
    <w:rsid w:val="00E347EC"/>
    <w:rsid w:val="00E43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8B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732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32CC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32CC"/>
  </w:style>
  <w:style w:type="paragraph" w:styleId="BalloonText">
    <w:name w:val="Balloon Text"/>
    <w:basedOn w:val="Normal"/>
    <w:link w:val="BalloonTextChar"/>
    <w:uiPriority w:val="99"/>
    <w:semiHidden/>
    <w:rsid w:val="00973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32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732CC"/>
    <w:pPr>
      <w:ind w:left="720"/>
    </w:pPr>
  </w:style>
  <w:style w:type="paragraph" w:styleId="NoSpacing">
    <w:name w:val="No Spacing"/>
    <w:uiPriority w:val="99"/>
    <w:qFormat/>
    <w:rsid w:val="009732CC"/>
    <w:rPr>
      <w:rFonts w:cs="Calibri"/>
      <w:lang w:eastAsia="en-US"/>
    </w:rPr>
  </w:style>
  <w:style w:type="paragraph" w:customStyle="1" w:styleId="Default">
    <w:name w:val="Default"/>
    <w:uiPriority w:val="99"/>
    <w:rsid w:val="009732C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D617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3</Pages>
  <Words>436</Words>
  <Characters>2487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www.sorubak.com</cp:keywords>
  <dc:description/>
  <cp:lastModifiedBy>edanur</cp:lastModifiedBy>
  <cp:revision>7</cp:revision>
  <dcterms:created xsi:type="dcterms:W3CDTF">2015-11-16T21:37:00Z</dcterms:created>
  <dcterms:modified xsi:type="dcterms:W3CDTF">2016-10-30T11:38:00Z</dcterms:modified>
</cp:coreProperties>
</file>