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FB8" w:rsidRPr="006B2E78" w:rsidRDefault="002B1FB8" w:rsidP="00050531">
      <w:pPr>
        <w:pStyle w:val="NoSpacing"/>
        <w:rPr>
          <w:sz w:val="28"/>
          <w:szCs w:val="28"/>
        </w:rPr>
      </w:pPr>
      <w:r w:rsidRPr="006B2E78">
        <w:rPr>
          <w:sz w:val="28"/>
          <w:szCs w:val="28"/>
        </w:rPr>
        <w:t>Adı Soyadı:……………………………………………..  No:………</w:t>
      </w:r>
      <w:r w:rsidRPr="006B2E78">
        <w:rPr>
          <w:sz w:val="28"/>
          <w:szCs w:val="28"/>
        </w:rPr>
        <w:tab/>
      </w:r>
      <w:r w:rsidRPr="006B2E78">
        <w:rPr>
          <w:sz w:val="28"/>
          <w:szCs w:val="28"/>
        </w:rPr>
        <w:tab/>
        <w:t xml:space="preserve">            Aldığı Puan:………</w:t>
      </w:r>
    </w:p>
    <w:p w:rsidR="002B1FB8" w:rsidRPr="006B2E78" w:rsidRDefault="002B1FB8" w:rsidP="00050531">
      <w:pPr>
        <w:pStyle w:val="NoSpacing"/>
        <w:rPr>
          <w:sz w:val="28"/>
          <w:szCs w:val="28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393.2pt;margin-top:2.05pt;width:134.25pt;height:44.05pt;z-index:251654656" adj="14665,27656">
            <v:textbox style="mso-next-textbox:#_x0000_s1026">
              <w:txbxContent>
                <w:p w:rsidR="002B1FB8" w:rsidRPr="006E1C76" w:rsidRDefault="002B1FB8" w:rsidP="0005053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Soruları </w:t>
                  </w:r>
                  <w:r w:rsidRPr="006E1C76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Dik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katli </w:t>
                  </w:r>
                  <w:r w:rsidRPr="006E1C76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Okuyun</w:t>
                  </w:r>
                </w:p>
              </w:txbxContent>
            </v:textbox>
          </v:shape>
        </w:pict>
      </w:r>
    </w:p>
    <w:p w:rsidR="002B1FB8" w:rsidRPr="006B2E78" w:rsidRDefault="002B1FB8" w:rsidP="00050531">
      <w:pPr>
        <w:pStyle w:val="NoSpacing"/>
        <w:rPr>
          <w:b/>
          <w:bCs/>
          <w:sz w:val="24"/>
          <w:szCs w:val="24"/>
        </w:rPr>
      </w:pPr>
      <w:r w:rsidRPr="006B2E78">
        <w:rPr>
          <w:b/>
          <w:bCs/>
          <w:sz w:val="24"/>
          <w:szCs w:val="24"/>
        </w:rPr>
        <w:t>ANTAKYA İLKOKULU 4/……SINIFI FEN BİLİMLERİ DERSİ 2.DÖNEM 2.SINAVI</w:t>
      </w:r>
    </w:p>
    <w:p w:rsidR="002B1FB8" w:rsidRPr="006B2E78" w:rsidRDefault="002B1FB8" w:rsidP="00050531">
      <w:pPr>
        <w:pStyle w:val="NoSpacing"/>
        <w:rPr>
          <w:b/>
          <w:bCs/>
          <w:sz w:val="28"/>
          <w:szCs w:val="28"/>
        </w:rPr>
      </w:pPr>
    </w:p>
    <w:p w:rsidR="002B1FB8" w:rsidRPr="006B2E78" w:rsidRDefault="002B1FB8" w:rsidP="00050531">
      <w:pPr>
        <w:pStyle w:val="NoSpacing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img1.blogcu.com/images/f/e/n/fenbilimlerivealeyna/kayla.jpg" style="position:absolute;margin-left:475.7pt;margin-top:11.55pt;width:44.25pt;height:49.5pt;z-index:251655680;visibility:visible">
            <v:imagedata r:id="rId4" o:title="" gain="86232f"/>
          </v:shape>
        </w:pict>
      </w:r>
      <w:r w:rsidRPr="006B2E78">
        <w:rPr>
          <w:b/>
          <w:bCs/>
          <w:sz w:val="28"/>
          <w:szCs w:val="28"/>
        </w:rPr>
        <w:t>A.</w:t>
      </w:r>
      <w:r w:rsidRPr="006B2E78">
        <w:rPr>
          <w:b/>
          <w:bCs/>
          <w:sz w:val="24"/>
          <w:szCs w:val="24"/>
        </w:rPr>
        <w:t xml:space="preserve"> Aşağıdaki kelimeleri cümlelerdeki boşluklara uygun olacak şekilde yazınız.</w:t>
      </w:r>
      <w:r>
        <w:rPr>
          <w:b/>
          <w:bCs/>
          <w:sz w:val="24"/>
          <w:szCs w:val="24"/>
        </w:rPr>
        <w:t>(2*5=10)</w:t>
      </w:r>
    </w:p>
    <w:p w:rsidR="002B1FB8" w:rsidRPr="006B2E78" w:rsidRDefault="002B1FB8" w:rsidP="006B2E78">
      <w:pPr>
        <w:tabs>
          <w:tab w:val="left" w:pos="2880"/>
          <w:tab w:val="center" w:pos="5103"/>
        </w:tabs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8" type="#_x0000_t15" style="position:absolute;margin-left:69.2pt;margin-top:6.85pt;width:75pt;height:22.5pt;z-index:251657728">
            <v:textbox>
              <w:txbxContent>
                <w:p w:rsidR="002B1FB8" w:rsidRPr="006B2E78" w:rsidRDefault="002B1FB8" w:rsidP="006B2E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mikroskop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5" style="position:absolute;margin-left:144.2pt;margin-top:6.85pt;width:66.75pt;height:22.5pt;z-index:251658752">
            <v:textbox>
              <w:txbxContent>
                <w:p w:rsidR="002B1FB8" w:rsidRPr="006B2E78" w:rsidRDefault="002B1FB8" w:rsidP="006B2E78">
                  <w:pPr>
                    <w:rPr>
                      <w:b/>
                      <w:bCs/>
                    </w:rPr>
                  </w:pPr>
                  <w:r w:rsidRPr="006B2E78">
                    <w:rPr>
                      <w:b/>
                      <w:bCs/>
                    </w:rPr>
                    <w:t>Titreşim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5" style="position:absolute;margin-left:210.95pt;margin-top:6.85pt;width:87pt;height:22.5pt;z-index:251659776">
            <v:textbox>
              <w:txbxContent>
                <w:p w:rsidR="002B1FB8" w:rsidRPr="006B2E78" w:rsidRDefault="002B1FB8" w:rsidP="006B2E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mikroskobik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5" style="position:absolute;margin-left:297.95pt;margin-top:6.85pt;width:66.75pt;height:22.5pt;z-index:251660800">
            <v:textbox>
              <w:txbxContent>
                <w:p w:rsidR="002B1FB8" w:rsidRPr="006B2E78" w:rsidRDefault="002B1FB8" w:rsidP="006B2E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nemli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5" style="position:absolute;margin-left:364.7pt;margin-top:6.85pt;width:72.75pt;height:22.5pt;z-index:251661824">
            <v:textbox>
              <w:txbxContent>
                <w:p w:rsidR="002B1FB8" w:rsidRPr="006B2E78" w:rsidRDefault="002B1FB8" w:rsidP="006B2E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Ses şiddeti</w:t>
                  </w:r>
                </w:p>
              </w:txbxContent>
            </v:textbox>
          </v:shape>
        </w:pic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</w:r>
      <w:r>
        <w:rPr>
          <w:noProof/>
          <w:lang w:eastAsia="tr-TR"/>
        </w:rPr>
        <w:pict>
          <v:shape id="_x0000_s1033" type="#_x0000_t15" style="position:absolute;margin-left:2.45pt;margin-top:6.85pt;width:66.75pt;height:22.5pt;z-index:251656704;mso-position-horizontal-relative:text;mso-position-vertical-relative:text">
            <v:textbox>
              <w:txbxContent>
                <w:p w:rsidR="002B1FB8" w:rsidRPr="006B2E78" w:rsidRDefault="002B1FB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Gürültü</w:t>
                  </w:r>
                </w:p>
              </w:txbxContent>
            </v:textbox>
          </v:shape>
        </w:pict>
      </w:r>
    </w:p>
    <w:p w:rsidR="002B1FB8" w:rsidRPr="006B2E78" w:rsidRDefault="002B1FB8" w:rsidP="006D632E">
      <w:pPr>
        <w:spacing w:after="0" w:line="240" w:lineRule="auto"/>
        <w:rPr>
          <w:sz w:val="24"/>
          <w:szCs w:val="24"/>
        </w:rPr>
      </w:pPr>
    </w:p>
    <w:p w:rsidR="002B1FB8" w:rsidRPr="006B2E78" w:rsidRDefault="002B1FB8" w:rsidP="006D632E">
      <w:pPr>
        <w:spacing w:after="0" w:line="240" w:lineRule="auto"/>
        <w:rPr>
          <w:sz w:val="24"/>
          <w:szCs w:val="24"/>
        </w:rPr>
      </w:pPr>
    </w:p>
    <w:p w:rsidR="002B1FB8" w:rsidRPr="006B2E78" w:rsidRDefault="002B1FB8" w:rsidP="006D632E">
      <w:pPr>
        <w:spacing w:after="0" w:line="240" w:lineRule="auto"/>
        <w:rPr>
          <w:sz w:val="24"/>
          <w:szCs w:val="24"/>
        </w:rPr>
      </w:pPr>
      <w:r w:rsidRPr="006B2E78">
        <w:rPr>
          <w:b/>
          <w:bCs/>
          <w:sz w:val="24"/>
          <w:szCs w:val="24"/>
        </w:rPr>
        <w:t>1.</w:t>
      </w:r>
      <w:r w:rsidRPr="006B2E78">
        <w:rPr>
          <w:sz w:val="24"/>
          <w:szCs w:val="24"/>
        </w:rPr>
        <w:t xml:space="preserve"> Ses …………………………………………… sonucu oluşur.</w:t>
      </w:r>
    </w:p>
    <w:p w:rsidR="002B1FB8" w:rsidRPr="006B2E78" w:rsidRDefault="002B1FB8" w:rsidP="006D632E">
      <w:pPr>
        <w:spacing w:after="0" w:line="240" w:lineRule="auto"/>
        <w:rPr>
          <w:sz w:val="24"/>
          <w:szCs w:val="24"/>
        </w:rPr>
      </w:pPr>
    </w:p>
    <w:p w:rsidR="002B1FB8" w:rsidRDefault="002B1FB8" w:rsidP="006D632E">
      <w:pPr>
        <w:pStyle w:val="NoSpacing"/>
        <w:rPr>
          <w:sz w:val="24"/>
          <w:szCs w:val="24"/>
        </w:rPr>
      </w:pPr>
      <w:r w:rsidRPr="006B2E78">
        <w:rPr>
          <w:b/>
          <w:bCs/>
          <w:sz w:val="24"/>
          <w:szCs w:val="24"/>
        </w:rPr>
        <w:t>2.</w:t>
      </w:r>
      <w:r w:rsidRPr="006B2E78">
        <w:rPr>
          <w:sz w:val="24"/>
          <w:szCs w:val="24"/>
        </w:rPr>
        <w:t xml:space="preserve"> Sesi duymamızı sağlayan özelliğine ………………… denir.</w:t>
      </w:r>
    </w:p>
    <w:p w:rsidR="002B1FB8" w:rsidRDefault="002B1FB8" w:rsidP="006D632E">
      <w:pPr>
        <w:pStyle w:val="NoSpacing"/>
        <w:rPr>
          <w:sz w:val="24"/>
          <w:szCs w:val="24"/>
        </w:rPr>
      </w:pPr>
    </w:p>
    <w:p w:rsidR="002B1FB8" w:rsidRPr="00823957" w:rsidRDefault="002B1FB8" w:rsidP="00C203DC">
      <w:pPr>
        <w:pStyle w:val="NoSpacing"/>
        <w:rPr>
          <w:rFonts w:ascii="Comic Sans MS" w:hAnsi="Comic Sans MS" w:cs="Comic Sans MS"/>
          <w:sz w:val="24"/>
          <w:szCs w:val="24"/>
        </w:rPr>
      </w:pPr>
      <w:r w:rsidRPr="00823957">
        <w:rPr>
          <w:rFonts w:ascii="Comic Sans MS" w:hAnsi="Comic Sans MS" w:cs="Comic Sans MS"/>
          <w:b/>
          <w:bCs/>
          <w:sz w:val="24"/>
          <w:szCs w:val="24"/>
        </w:rPr>
        <w:t>3.</w:t>
      </w:r>
      <w:r w:rsidRPr="00823957">
        <w:rPr>
          <w:sz w:val="24"/>
          <w:szCs w:val="24"/>
        </w:rPr>
        <w:t>Gözle görülemeyecek kadar küçük canlılara ………………………………………… canlılar deriz.</w:t>
      </w:r>
    </w:p>
    <w:p w:rsidR="002B1FB8" w:rsidRDefault="002B1FB8" w:rsidP="00C203DC">
      <w:pPr>
        <w:pStyle w:val="NoSpacing"/>
        <w:rPr>
          <w:b/>
          <w:bCs/>
          <w:sz w:val="24"/>
          <w:szCs w:val="24"/>
        </w:rPr>
      </w:pPr>
    </w:p>
    <w:p w:rsidR="002B1FB8" w:rsidRDefault="002B1FB8" w:rsidP="00C203DC">
      <w:pPr>
        <w:pStyle w:val="NoSpacing"/>
        <w:rPr>
          <w:noProof/>
          <w:sz w:val="24"/>
          <w:szCs w:val="24"/>
          <w:lang w:eastAsia="tr-TR"/>
        </w:rPr>
      </w:pPr>
      <w:r w:rsidRPr="00823957">
        <w:rPr>
          <w:b/>
          <w:bCs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823957">
        <w:rPr>
          <w:sz w:val="24"/>
          <w:szCs w:val="24"/>
        </w:rPr>
        <w:t xml:space="preserve">Ses de ışık gibi kirliliğe neden olur. Bu </w:t>
      </w:r>
      <w:r>
        <w:rPr>
          <w:noProof/>
          <w:sz w:val="24"/>
          <w:szCs w:val="24"/>
          <w:lang w:eastAsia="tr-TR"/>
        </w:rPr>
        <w:t>ses k</w:t>
      </w:r>
      <w:r w:rsidRPr="00823957">
        <w:rPr>
          <w:noProof/>
          <w:sz w:val="24"/>
          <w:szCs w:val="24"/>
          <w:lang w:eastAsia="tr-TR"/>
        </w:rPr>
        <w:t>irliliğinin bir diğer adına</w:t>
      </w:r>
      <w:r w:rsidRPr="00823957">
        <w:rPr>
          <w:sz w:val="24"/>
          <w:szCs w:val="24"/>
        </w:rPr>
        <w:t xml:space="preserve"> ……………………………..denir</w:t>
      </w:r>
      <w:r w:rsidRPr="00823957">
        <w:rPr>
          <w:noProof/>
          <w:sz w:val="24"/>
          <w:szCs w:val="24"/>
          <w:lang w:eastAsia="tr-TR"/>
        </w:rPr>
        <w:t xml:space="preserve"> </w:t>
      </w:r>
    </w:p>
    <w:p w:rsidR="002B1FB8" w:rsidRDefault="002B1FB8" w:rsidP="00C203DC">
      <w:pPr>
        <w:pStyle w:val="NoSpacing"/>
        <w:rPr>
          <w:noProof/>
          <w:sz w:val="24"/>
          <w:szCs w:val="24"/>
          <w:lang w:eastAsia="tr-TR"/>
        </w:rPr>
      </w:pPr>
    </w:p>
    <w:p w:rsidR="002B1FB8" w:rsidRPr="00281018" w:rsidRDefault="002B1FB8" w:rsidP="00C203DC">
      <w:pPr>
        <w:pStyle w:val="NoSpacing"/>
        <w:rPr>
          <w:i/>
          <w:iCs/>
          <w:sz w:val="24"/>
          <w:szCs w:val="24"/>
        </w:rPr>
      </w:pPr>
      <w:r w:rsidRPr="00281018">
        <w:rPr>
          <w:b/>
          <w:bCs/>
          <w:i/>
          <w:iCs/>
          <w:sz w:val="24"/>
          <w:szCs w:val="24"/>
        </w:rPr>
        <w:t>5.</w:t>
      </w:r>
      <w:r>
        <w:rPr>
          <w:i/>
          <w:iCs/>
          <w:sz w:val="24"/>
          <w:szCs w:val="24"/>
        </w:rPr>
        <w:t xml:space="preserve"> Mik</w:t>
      </w:r>
      <w:r w:rsidRPr="00281018">
        <w:rPr>
          <w:i/>
          <w:iCs/>
          <w:sz w:val="24"/>
          <w:szCs w:val="24"/>
        </w:rPr>
        <w:t>roskobik canlılar özellikle……………………ve kirli yerlerde yaşamlarını sürdürürler.</w:t>
      </w:r>
    </w:p>
    <w:p w:rsidR="002B1FB8" w:rsidRPr="006B2E78" w:rsidRDefault="002B1FB8" w:rsidP="006D632E">
      <w:pPr>
        <w:spacing w:after="0" w:line="240" w:lineRule="auto"/>
        <w:rPr>
          <w:b/>
          <w:bCs/>
          <w:color w:val="000000"/>
          <w:sz w:val="24"/>
          <w:szCs w:val="24"/>
        </w:rPr>
      </w:pPr>
    </w:p>
    <w:p w:rsidR="002B1FB8" w:rsidRPr="006B2E78" w:rsidRDefault="002B1FB8" w:rsidP="006D632E">
      <w:pPr>
        <w:spacing w:after="0" w:line="240" w:lineRule="auto"/>
        <w:rPr>
          <w:b/>
          <w:bCs/>
          <w:sz w:val="24"/>
          <w:szCs w:val="24"/>
        </w:rPr>
      </w:pPr>
      <w:r w:rsidRPr="006B2E78">
        <w:rPr>
          <w:b/>
          <w:bCs/>
          <w:sz w:val="24"/>
          <w:szCs w:val="24"/>
        </w:rPr>
        <w:t>B.  Aşağıdaki ifadelerden doğru olanların başına (D), yanlış olanların başına (Y) yazınız.</w:t>
      </w:r>
      <w:r>
        <w:rPr>
          <w:b/>
          <w:bCs/>
          <w:sz w:val="24"/>
          <w:szCs w:val="24"/>
        </w:rPr>
        <w:t>(2*5=10)</w:t>
      </w:r>
    </w:p>
    <w:p w:rsidR="002B1FB8" w:rsidRPr="006B2E78" w:rsidRDefault="002B1FB8" w:rsidP="006D632E">
      <w:pPr>
        <w:spacing w:after="0" w:line="240" w:lineRule="auto"/>
        <w:rPr>
          <w:i/>
          <w:iCs/>
          <w:sz w:val="24"/>
          <w:szCs w:val="24"/>
        </w:rPr>
      </w:pPr>
      <w:r w:rsidRPr="006B2E78">
        <w:rPr>
          <w:b/>
          <w:bCs/>
          <w:i/>
          <w:iCs/>
          <w:sz w:val="24"/>
          <w:szCs w:val="24"/>
        </w:rPr>
        <w:t xml:space="preserve">(…..) </w:t>
      </w:r>
      <w:r w:rsidRPr="006B2E78">
        <w:rPr>
          <w:i/>
          <w:iCs/>
          <w:sz w:val="24"/>
          <w:szCs w:val="24"/>
        </w:rPr>
        <w:t>Ses ve ışık da bir çeşit enerjidir.</w:t>
      </w:r>
    </w:p>
    <w:p w:rsidR="002B1FB8" w:rsidRDefault="002B1FB8" w:rsidP="006D632E">
      <w:pPr>
        <w:spacing w:after="0" w:line="240" w:lineRule="auto"/>
        <w:rPr>
          <w:i/>
          <w:iCs/>
          <w:sz w:val="24"/>
          <w:szCs w:val="24"/>
        </w:rPr>
      </w:pPr>
      <w:r w:rsidRPr="006B2E78">
        <w:rPr>
          <w:b/>
          <w:bCs/>
          <w:i/>
          <w:iCs/>
          <w:sz w:val="24"/>
          <w:szCs w:val="24"/>
        </w:rPr>
        <w:t>(…..)</w:t>
      </w:r>
      <w:r w:rsidRPr="006B2E78">
        <w:rPr>
          <w:i/>
          <w:iCs/>
          <w:sz w:val="24"/>
          <w:szCs w:val="24"/>
        </w:rPr>
        <w:t xml:space="preserve"> Deniz kaplumbağalarının deniz yerine karaya yönelmesi ışık kirliliğindendir.</w:t>
      </w:r>
    </w:p>
    <w:p w:rsidR="002B1FB8" w:rsidRDefault="002B1FB8" w:rsidP="006D632E">
      <w:pPr>
        <w:spacing w:after="0" w:line="240" w:lineRule="auto"/>
        <w:rPr>
          <w:sz w:val="24"/>
          <w:szCs w:val="24"/>
        </w:rPr>
      </w:pPr>
      <w:r w:rsidRPr="00CB65F1">
        <w:rPr>
          <w:b/>
          <w:bCs/>
          <w:sz w:val="24"/>
          <w:szCs w:val="24"/>
        </w:rPr>
        <w:t>(…</w:t>
      </w:r>
      <w:r>
        <w:rPr>
          <w:b/>
          <w:bCs/>
          <w:sz w:val="24"/>
          <w:szCs w:val="24"/>
        </w:rPr>
        <w:t>.</w:t>
      </w:r>
      <w:r w:rsidRPr="00CB65F1">
        <w:rPr>
          <w:b/>
          <w:bCs/>
          <w:sz w:val="24"/>
          <w:szCs w:val="24"/>
        </w:rPr>
        <w:t xml:space="preserve">.) </w:t>
      </w:r>
      <w:r w:rsidRPr="00CB65F1">
        <w:rPr>
          <w:sz w:val="24"/>
          <w:szCs w:val="24"/>
        </w:rPr>
        <w:t>Mikroskobik canlıların hepsi zararlıdır.</w:t>
      </w:r>
    </w:p>
    <w:p w:rsidR="002B1FB8" w:rsidRDefault="002B1FB8" w:rsidP="006D632E">
      <w:pPr>
        <w:spacing w:after="0" w:line="240" w:lineRule="auto"/>
        <w:rPr>
          <w:rFonts w:ascii="Arial" w:hAnsi="Arial" w:cs="Arial"/>
          <w:shadow/>
        </w:rPr>
      </w:pPr>
      <w:r w:rsidRPr="003F3380">
        <w:rPr>
          <w:rFonts w:ascii="Arial" w:hAnsi="Arial" w:cs="Arial"/>
          <w:b/>
          <w:bCs/>
          <w:shadow/>
        </w:rPr>
        <w:t>(….)</w:t>
      </w:r>
      <w:r>
        <w:rPr>
          <w:rFonts w:ascii="Arial" w:hAnsi="Arial" w:cs="Arial"/>
          <w:shadow/>
        </w:rPr>
        <w:t xml:space="preserve"> </w:t>
      </w:r>
      <w:r w:rsidRPr="00FD5BA0">
        <w:rPr>
          <w:rFonts w:ascii="Arial" w:hAnsi="Arial" w:cs="Arial"/>
          <w:shadow/>
        </w:rPr>
        <w:t>Hamurun mayalanmasında gözle göremediğimiz</w:t>
      </w:r>
      <w:r>
        <w:rPr>
          <w:rFonts w:ascii="Arial" w:hAnsi="Arial" w:cs="Arial"/>
          <w:shadow/>
        </w:rPr>
        <w:t xml:space="preserve"> (mikroskobik)</w:t>
      </w:r>
      <w:r w:rsidRPr="00FD5BA0">
        <w:rPr>
          <w:rFonts w:ascii="Arial" w:hAnsi="Arial" w:cs="Arial"/>
          <w:shadow/>
        </w:rPr>
        <w:t xml:space="preserve"> canlılar rol</w:t>
      </w:r>
      <w:r>
        <w:rPr>
          <w:rFonts w:ascii="Arial" w:hAnsi="Arial" w:cs="Arial"/>
          <w:shadow/>
        </w:rPr>
        <w:t xml:space="preserve"> </w:t>
      </w:r>
      <w:r w:rsidRPr="00FD5BA0">
        <w:rPr>
          <w:rFonts w:ascii="Arial" w:hAnsi="Arial" w:cs="Arial"/>
          <w:shadow/>
        </w:rPr>
        <w:t>oy</w:t>
      </w:r>
      <w:r>
        <w:rPr>
          <w:rFonts w:ascii="Arial" w:hAnsi="Arial" w:cs="Arial"/>
          <w:shadow/>
        </w:rPr>
        <w:t>n</w:t>
      </w:r>
      <w:r w:rsidRPr="00FD5BA0">
        <w:rPr>
          <w:rFonts w:ascii="Arial" w:hAnsi="Arial" w:cs="Arial"/>
          <w:shadow/>
        </w:rPr>
        <w:t>ar.</w:t>
      </w:r>
    </w:p>
    <w:p w:rsidR="002B1FB8" w:rsidRPr="00CB65F1" w:rsidRDefault="002B1FB8" w:rsidP="006D632E">
      <w:pPr>
        <w:spacing w:after="0" w:line="240" w:lineRule="auto"/>
        <w:rPr>
          <w:b/>
          <w:bCs/>
          <w:color w:val="000000"/>
          <w:sz w:val="24"/>
          <w:szCs w:val="24"/>
        </w:rPr>
      </w:pPr>
      <w:r w:rsidRPr="003F3380">
        <w:rPr>
          <w:rFonts w:ascii="Arial" w:hAnsi="Arial" w:cs="Arial"/>
          <w:b/>
          <w:bCs/>
          <w:shadow/>
        </w:rPr>
        <w:t>(….)</w:t>
      </w:r>
      <w:r>
        <w:rPr>
          <w:rFonts w:ascii="Arial" w:hAnsi="Arial" w:cs="Arial"/>
          <w:shadow/>
        </w:rPr>
        <w:t xml:space="preserve"> </w:t>
      </w:r>
      <w:r w:rsidRPr="00FD5BA0">
        <w:rPr>
          <w:rFonts w:ascii="Arial" w:hAnsi="Arial" w:cs="Arial"/>
          <w:shadow/>
        </w:rPr>
        <w:t>Ders çalışırken ışık sol arkadan gelmelidir</w:t>
      </w:r>
    </w:p>
    <w:p w:rsidR="002B1FB8" w:rsidRPr="00CB65F1" w:rsidRDefault="002B1FB8" w:rsidP="006D632E">
      <w:pPr>
        <w:spacing w:after="0" w:line="240" w:lineRule="auto"/>
        <w:rPr>
          <w:b/>
          <w:bCs/>
          <w:color w:val="000000"/>
          <w:sz w:val="24"/>
          <w:szCs w:val="24"/>
        </w:rPr>
      </w:pPr>
    </w:p>
    <w:p w:rsidR="002B1FB8" w:rsidRDefault="002B1FB8" w:rsidP="003F3380">
      <w:pPr>
        <w:spacing w:after="0" w:line="240" w:lineRule="auto"/>
        <w:rPr>
          <w:b/>
          <w:bCs/>
          <w:color w:val="000000"/>
          <w:sz w:val="24"/>
          <w:szCs w:val="24"/>
        </w:rPr>
      </w:pPr>
    </w:p>
    <w:p w:rsidR="002B1FB8" w:rsidRPr="006B2E78" w:rsidRDefault="002B1FB8" w:rsidP="003F3380">
      <w:pPr>
        <w:spacing w:after="0" w:line="240" w:lineRule="auto"/>
        <w:rPr>
          <w:b/>
          <w:bCs/>
          <w:sz w:val="24"/>
          <w:szCs w:val="24"/>
        </w:rPr>
      </w:pPr>
      <w:r w:rsidRPr="006B2E78">
        <w:rPr>
          <w:b/>
          <w:bCs/>
          <w:color w:val="000000"/>
          <w:sz w:val="24"/>
          <w:szCs w:val="24"/>
        </w:rPr>
        <w:t>1</w:t>
      </w:r>
      <w:r w:rsidRPr="006B2E78">
        <w:rPr>
          <w:b/>
          <w:bCs/>
          <w:sz w:val="24"/>
          <w:szCs w:val="24"/>
        </w:rPr>
        <w:t xml:space="preserve">. Hangi konumda sesin şiddeti </w:t>
      </w:r>
      <w:r w:rsidRPr="006B2E78">
        <w:rPr>
          <w:b/>
          <w:bCs/>
          <w:sz w:val="24"/>
          <w:szCs w:val="24"/>
          <w:u w:val="single"/>
        </w:rPr>
        <w:t>en çoktur?</w:t>
      </w:r>
      <w:r w:rsidRPr="006B2E78">
        <w:rPr>
          <w:b/>
          <w:bCs/>
          <w:sz w:val="24"/>
          <w:szCs w:val="24"/>
        </w:rPr>
        <w:t xml:space="preserve">       </w:t>
      </w:r>
    </w:p>
    <w:p w:rsidR="002B1FB8" w:rsidRPr="006B2E78" w:rsidRDefault="002B1FB8" w:rsidP="006D632E">
      <w:pPr>
        <w:rPr>
          <w:sz w:val="24"/>
          <w:szCs w:val="24"/>
        </w:rPr>
      </w:pPr>
      <w:r>
        <w:rPr>
          <w:noProof/>
          <w:lang w:eastAsia="tr-TR"/>
        </w:rPr>
        <w:pict>
          <v:shape id="Resim 1" o:spid="_x0000_s1034" type="#_x0000_t75" style="position:absolute;margin-left:10.5pt;margin-top:3.95pt;width:72.75pt;height:42.75pt;z-index:-251662848;visibility:visible;mso-position-horizontal-relative:margin">
            <v:imagedata r:id="rId5" o:title=""/>
            <w10:wrap anchorx="margin"/>
          </v:shape>
        </w:pict>
      </w:r>
      <w:r w:rsidRPr="006B2E78">
        <w:rPr>
          <w:b/>
          <w:bCs/>
          <w:sz w:val="24"/>
          <w:szCs w:val="24"/>
        </w:rPr>
        <w:tab/>
      </w:r>
      <w:r w:rsidRPr="006B2E78">
        <w:rPr>
          <w:b/>
          <w:bCs/>
          <w:sz w:val="24"/>
          <w:szCs w:val="24"/>
        </w:rPr>
        <w:tab/>
      </w:r>
      <w:r w:rsidRPr="006B2E78">
        <w:rPr>
          <w:b/>
          <w:bCs/>
          <w:sz w:val="24"/>
          <w:szCs w:val="24"/>
        </w:rPr>
        <w:tab/>
      </w:r>
      <w:r w:rsidRPr="006B2E78">
        <w:rPr>
          <w:sz w:val="24"/>
          <w:szCs w:val="24"/>
        </w:rPr>
        <w:t>A) 1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>B) 2</w:t>
      </w:r>
    </w:p>
    <w:p w:rsidR="002B1FB8" w:rsidRPr="006B2E78" w:rsidRDefault="002B1FB8" w:rsidP="006D632E">
      <w:pPr>
        <w:rPr>
          <w:sz w:val="24"/>
          <w:szCs w:val="24"/>
        </w:rPr>
      </w:pP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>C) 3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>D) 4</w:t>
      </w:r>
    </w:p>
    <w:p w:rsidR="002B1FB8" w:rsidRPr="006B2E78" w:rsidRDefault="002B1FB8" w:rsidP="006D632E">
      <w:pPr>
        <w:pStyle w:val="NoSpacing"/>
        <w:jc w:val="both"/>
        <w:rPr>
          <w:b/>
          <w:bCs/>
          <w:sz w:val="24"/>
          <w:szCs w:val="24"/>
        </w:rPr>
      </w:pPr>
      <w:r w:rsidRPr="006B2E78">
        <w:rPr>
          <w:b/>
          <w:bCs/>
          <w:sz w:val="24"/>
          <w:szCs w:val="24"/>
        </w:rPr>
        <w:t>2. Aşağıdakilerden hangisi sesin bir enerji türü olduğunu kanıtlar?</w:t>
      </w:r>
    </w:p>
    <w:p w:rsidR="002B1FB8" w:rsidRPr="006B2E78" w:rsidRDefault="002B1FB8" w:rsidP="0063064F">
      <w:pPr>
        <w:pStyle w:val="NoSpacing"/>
        <w:ind w:left="1"/>
        <w:jc w:val="both"/>
        <w:rPr>
          <w:sz w:val="24"/>
          <w:szCs w:val="24"/>
        </w:rPr>
      </w:pPr>
      <w:r w:rsidRPr="006B2E78">
        <w:rPr>
          <w:sz w:val="24"/>
          <w:szCs w:val="24"/>
        </w:rPr>
        <w:t>A) Sesin dalgalar halinde yayılması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>B) Çok şiddetli seste camların kırılması</w:t>
      </w:r>
    </w:p>
    <w:p w:rsidR="002B1FB8" w:rsidRPr="006B2E78" w:rsidRDefault="002B1FB8" w:rsidP="0063064F">
      <w:pPr>
        <w:pStyle w:val="NoSpacing"/>
        <w:ind w:left="1"/>
        <w:jc w:val="both"/>
        <w:rPr>
          <w:sz w:val="24"/>
          <w:szCs w:val="24"/>
        </w:rPr>
      </w:pPr>
      <w:r w:rsidRPr="006B2E78">
        <w:rPr>
          <w:sz w:val="24"/>
          <w:szCs w:val="24"/>
        </w:rPr>
        <w:t>C) Ses kaynağının uzak ya da yakın olması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>D) Titreşen nesnelerin ses çıkarması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</w:p>
    <w:p w:rsidR="002B1FB8" w:rsidRPr="006B2E78" w:rsidRDefault="002B1FB8" w:rsidP="00B0282B">
      <w:pPr>
        <w:pStyle w:val="NoSpacing"/>
        <w:rPr>
          <w:b/>
          <w:bCs/>
          <w:sz w:val="24"/>
          <w:szCs w:val="24"/>
        </w:rPr>
      </w:pPr>
      <w:r w:rsidRPr="006B2E78">
        <w:rPr>
          <w:b/>
          <w:bCs/>
          <w:sz w:val="24"/>
          <w:szCs w:val="24"/>
        </w:rPr>
        <w:t>3. Aşağıdakilerden hangisi ışık kirliliğinin yol açtığı durumlarla ilgili yanlış bir ifadedir?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>A) Kentte yaşayan İnsanların gökyüzündeki yıldızların çoğunu görememeleri.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>B) Göçmen kuşların yollarını kaybetmelerinin nedeni ışık kirliliğidir.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>C) Deniz kaplumbağalarının neslinin tükenmesinin ışık kirliliği ile ilgisi yoktur.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>D) Işık kirliliği doğal hayata zarar verir.</w:t>
      </w:r>
    </w:p>
    <w:p w:rsidR="002B1FB8" w:rsidRPr="006B2E78" w:rsidRDefault="002B1FB8" w:rsidP="00B0282B">
      <w:pPr>
        <w:pStyle w:val="NoSpacing"/>
        <w:rPr>
          <w:color w:val="000000"/>
          <w:sz w:val="24"/>
          <w:szCs w:val="24"/>
        </w:rPr>
      </w:pPr>
      <w:r w:rsidRPr="006B2E78">
        <w:rPr>
          <w:color w:val="000000"/>
          <w:sz w:val="24"/>
          <w:szCs w:val="24"/>
        </w:rPr>
        <w:t xml:space="preserve">  </w:t>
      </w:r>
    </w:p>
    <w:p w:rsidR="002B1FB8" w:rsidRPr="006B2E78" w:rsidRDefault="002B1FB8" w:rsidP="00B0282B">
      <w:pPr>
        <w:pStyle w:val="NoSpacing"/>
        <w:rPr>
          <w:color w:val="000000"/>
          <w:sz w:val="24"/>
          <w:szCs w:val="24"/>
        </w:rPr>
      </w:pPr>
      <w:r w:rsidRPr="006B2E78">
        <w:rPr>
          <w:b/>
          <w:bCs/>
          <w:color w:val="000000"/>
          <w:sz w:val="24"/>
          <w:szCs w:val="24"/>
        </w:rPr>
        <w:t>4.</w:t>
      </w:r>
      <w:r w:rsidRPr="006B2E78">
        <w:rPr>
          <w:color w:val="000000"/>
          <w:sz w:val="24"/>
          <w:szCs w:val="24"/>
        </w:rPr>
        <w:t xml:space="preserve"> </w:t>
      </w:r>
      <w:r w:rsidRPr="006B2E78">
        <w:rPr>
          <w:sz w:val="24"/>
          <w:szCs w:val="24"/>
        </w:rPr>
        <w:t xml:space="preserve"> I. Ampul bir ışık kaynağıdır.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 xml:space="preserve">      II. Işık bir enerji türüdür. 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 xml:space="preserve">     III. Uygun aydınlatma, ışık kirliliğini önler.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 xml:space="preserve">Yukarıdaki ifadelerden hangileri </w:t>
      </w:r>
      <w:r w:rsidRPr="006B2E78">
        <w:rPr>
          <w:b/>
          <w:bCs/>
          <w:sz w:val="24"/>
          <w:szCs w:val="24"/>
          <w:u w:val="single"/>
        </w:rPr>
        <w:t>doğrudur</w:t>
      </w:r>
      <w:r w:rsidRPr="006B2E78">
        <w:rPr>
          <w:sz w:val="24"/>
          <w:szCs w:val="24"/>
        </w:rPr>
        <w:t>?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 xml:space="preserve">       A)Yalnız I 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 xml:space="preserve">B) I ve II              C) II ve III 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>D) I, II ve III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</w:p>
    <w:p w:rsidR="002B1FB8" w:rsidRPr="006B2E78" w:rsidRDefault="002B1FB8" w:rsidP="00884754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5</w:t>
      </w:r>
      <w:r w:rsidRPr="006B2E78">
        <w:rPr>
          <w:b/>
          <w:bCs/>
          <w:sz w:val="24"/>
          <w:szCs w:val="24"/>
        </w:rPr>
        <w:t xml:space="preserve">. Sesin şiddetini artırmak için aşağıdakilerden hangisi </w:t>
      </w:r>
      <w:r w:rsidRPr="006B2E78">
        <w:rPr>
          <w:b/>
          <w:bCs/>
          <w:sz w:val="24"/>
          <w:szCs w:val="24"/>
          <w:u w:val="single"/>
        </w:rPr>
        <w:t>kullanılmaz</w:t>
      </w:r>
      <w:r w:rsidRPr="006B2E78">
        <w:rPr>
          <w:b/>
          <w:bCs/>
          <w:sz w:val="24"/>
          <w:szCs w:val="24"/>
        </w:rPr>
        <w:t>?</w:t>
      </w:r>
    </w:p>
    <w:p w:rsidR="002B1FB8" w:rsidRPr="006B2E78" w:rsidRDefault="002B1FB8" w:rsidP="00884754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>A. Megafon               B. Mikrofon               C. Kulak tıkacı           D. Hoparlör</w:t>
      </w:r>
    </w:p>
    <w:p w:rsidR="002B1FB8" w:rsidRDefault="002B1FB8" w:rsidP="00B0282B">
      <w:pPr>
        <w:pStyle w:val="NoSpacing"/>
        <w:rPr>
          <w:b/>
          <w:bCs/>
          <w:sz w:val="24"/>
          <w:szCs w:val="24"/>
        </w:rPr>
      </w:pPr>
    </w:p>
    <w:p w:rsidR="002B1FB8" w:rsidRDefault="002B1FB8" w:rsidP="00B0282B">
      <w:pPr>
        <w:pStyle w:val="NoSpacing"/>
        <w:rPr>
          <w:b/>
          <w:bCs/>
          <w:sz w:val="24"/>
          <w:szCs w:val="24"/>
        </w:rPr>
      </w:pPr>
    </w:p>
    <w:p w:rsidR="002B1FB8" w:rsidRDefault="002B1FB8" w:rsidP="00B0282B">
      <w:pPr>
        <w:pStyle w:val="NoSpacing"/>
        <w:rPr>
          <w:b/>
          <w:bCs/>
          <w:sz w:val="24"/>
          <w:szCs w:val="24"/>
        </w:rPr>
      </w:pPr>
    </w:p>
    <w:p w:rsidR="002B1FB8" w:rsidRPr="006B2E78" w:rsidRDefault="002B1FB8" w:rsidP="00B0282B">
      <w:pPr>
        <w:pStyle w:val="NoSpacing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6</w:t>
      </w:r>
      <w:r w:rsidRPr="006B2E78">
        <w:rPr>
          <w:b/>
          <w:bCs/>
          <w:sz w:val="24"/>
          <w:szCs w:val="24"/>
        </w:rPr>
        <w:t>.</w:t>
      </w:r>
      <w:r w:rsidRPr="006B2E78">
        <w:rPr>
          <w:sz w:val="24"/>
          <w:szCs w:val="24"/>
        </w:rPr>
        <w:t xml:space="preserve">             * Gök gürültüsü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ab/>
        <w:t xml:space="preserve">     * Ağlayan bebek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ab/>
        <w:t xml:space="preserve">     * Çalmakta olan radyonun hoparlörü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ab/>
        <w:t xml:space="preserve">     * Ötmekte olan bir kuş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ab/>
        <w:t xml:space="preserve">     * Üstüne kaşıkla vurulan teneke kutu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ab/>
        <w:t xml:space="preserve">     * Şelaleden akan su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 xml:space="preserve">Yukarıda bazı ses kaynakları verilmiştir. Bu kaynaklardan kaç tanesi </w:t>
      </w:r>
      <w:r w:rsidRPr="006B2E78">
        <w:rPr>
          <w:sz w:val="24"/>
          <w:szCs w:val="24"/>
          <w:u w:val="single"/>
        </w:rPr>
        <w:t>doğal ses kaynağıdır</w:t>
      </w:r>
      <w:r w:rsidRPr="006B2E78">
        <w:rPr>
          <w:sz w:val="24"/>
          <w:szCs w:val="24"/>
        </w:rPr>
        <w:t>?</w:t>
      </w:r>
      <w:r w:rsidRPr="006B2E78">
        <w:rPr>
          <w:color w:val="000000"/>
          <w:sz w:val="24"/>
          <w:szCs w:val="24"/>
        </w:rPr>
        <w:t xml:space="preserve"> </w:t>
      </w:r>
      <w:r w:rsidRPr="006B2E78">
        <w:rPr>
          <w:sz w:val="24"/>
          <w:szCs w:val="24"/>
        </w:rPr>
        <w:t xml:space="preserve"> </w:t>
      </w:r>
    </w:p>
    <w:p w:rsidR="002B1FB8" w:rsidRPr="006B2E78" w:rsidRDefault="002B1FB8" w:rsidP="00B0282B">
      <w:pPr>
        <w:pStyle w:val="NoSpacing"/>
        <w:rPr>
          <w:sz w:val="24"/>
          <w:szCs w:val="24"/>
        </w:rPr>
      </w:pPr>
      <w:r w:rsidRPr="006B2E78">
        <w:rPr>
          <w:sz w:val="24"/>
          <w:szCs w:val="24"/>
        </w:rPr>
        <w:t xml:space="preserve"> A)5       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 xml:space="preserve">B)4         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 xml:space="preserve">C)3         </w:t>
      </w:r>
      <w:r w:rsidRPr="006B2E78">
        <w:rPr>
          <w:sz w:val="24"/>
          <w:szCs w:val="24"/>
        </w:rPr>
        <w:tab/>
      </w:r>
      <w:r w:rsidRPr="006B2E78">
        <w:rPr>
          <w:sz w:val="24"/>
          <w:szCs w:val="24"/>
        </w:rPr>
        <w:tab/>
        <w:t>D)2</w:t>
      </w:r>
    </w:p>
    <w:p w:rsidR="002B1FB8" w:rsidRDefault="002B1FB8" w:rsidP="00AC23B3">
      <w:pPr>
        <w:pStyle w:val="Default"/>
        <w:rPr>
          <w:rFonts w:ascii="Calibri" w:hAnsi="Calibri" w:cs="Calibri"/>
          <w:b/>
          <w:bCs/>
        </w:rPr>
      </w:pPr>
    </w:p>
    <w:p w:rsidR="002B1FB8" w:rsidRPr="006B2E78" w:rsidRDefault="002B1FB8" w:rsidP="00AC23B3">
      <w:pPr>
        <w:pStyle w:val="Default"/>
        <w:rPr>
          <w:rFonts w:ascii="Calibri" w:hAnsi="Calibri" w:cs="Calibri"/>
        </w:rPr>
      </w:pPr>
      <w:r w:rsidRPr="006B2E78">
        <w:rPr>
          <w:rFonts w:ascii="Calibri" w:hAnsi="Calibri" w:cs="Calibri"/>
          <w:b/>
          <w:bCs/>
        </w:rPr>
        <w:t xml:space="preserve">7. Ses kirliliği insan vücudunda aşağıdaki rahatsızlıklardan hangine </w:t>
      </w:r>
      <w:r w:rsidRPr="006B2E78">
        <w:rPr>
          <w:rFonts w:ascii="Calibri" w:hAnsi="Calibri" w:cs="Calibri"/>
          <w:b/>
          <w:bCs/>
          <w:u w:val="single"/>
        </w:rPr>
        <w:t>sebep olmaz</w:t>
      </w:r>
      <w:r w:rsidRPr="006B2E78">
        <w:rPr>
          <w:rFonts w:ascii="Calibri" w:hAnsi="Calibri" w:cs="Calibri"/>
          <w:b/>
          <w:bCs/>
        </w:rPr>
        <w:t xml:space="preserve">? </w:t>
      </w:r>
    </w:p>
    <w:p w:rsidR="002B1FB8" w:rsidRPr="006B2E78" w:rsidRDefault="002B1FB8" w:rsidP="00AC23B3">
      <w:pPr>
        <w:pStyle w:val="Default"/>
        <w:rPr>
          <w:rFonts w:ascii="Calibri" w:hAnsi="Calibri" w:cs="Calibri"/>
        </w:rPr>
      </w:pPr>
      <w:r w:rsidRPr="006B2E78">
        <w:rPr>
          <w:rFonts w:ascii="Calibri" w:hAnsi="Calibri" w:cs="Calibri"/>
        </w:rPr>
        <w:t xml:space="preserve">A) Stres </w:t>
      </w:r>
      <w:r w:rsidRPr="006B2E78"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ab/>
        <w:t xml:space="preserve">B) Sinirlilik </w:t>
      </w:r>
      <w:r w:rsidRPr="006B2E78"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ab/>
        <w:t xml:space="preserve">C) Baş ağrısı </w:t>
      </w:r>
      <w:r w:rsidRPr="006B2E78"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ab/>
        <w:t xml:space="preserve">D) Ciltte kızarıklık </w:t>
      </w:r>
    </w:p>
    <w:p w:rsidR="002B1FB8" w:rsidRPr="006B2E78" w:rsidRDefault="002B1FB8" w:rsidP="00AC23B3">
      <w:pPr>
        <w:pStyle w:val="Default"/>
        <w:rPr>
          <w:rFonts w:ascii="Calibri" w:hAnsi="Calibri" w:cs="Calibri"/>
          <w:b/>
          <w:bCs/>
        </w:rPr>
      </w:pPr>
    </w:p>
    <w:p w:rsidR="002B1FB8" w:rsidRPr="006B2E78" w:rsidRDefault="002B1FB8" w:rsidP="00AC23B3">
      <w:pPr>
        <w:pStyle w:val="Default"/>
        <w:rPr>
          <w:rFonts w:ascii="Calibri" w:hAnsi="Calibri" w:cs="Calibri"/>
        </w:rPr>
      </w:pPr>
      <w:r w:rsidRPr="006B2E78">
        <w:rPr>
          <w:rFonts w:ascii="Calibri" w:hAnsi="Calibri" w:cs="Calibri"/>
          <w:b/>
          <w:bCs/>
        </w:rPr>
        <w:t xml:space="preserve">8. Son yıllarda aydınlatma teknolojileri üretilirken hedeflenen ilk amaç nedir? </w:t>
      </w:r>
    </w:p>
    <w:p w:rsidR="002B1FB8" w:rsidRPr="006B2E78" w:rsidRDefault="002B1FB8" w:rsidP="00AC23B3">
      <w:pPr>
        <w:pStyle w:val="Default"/>
        <w:rPr>
          <w:rFonts w:ascii="Calibri" w:hAnsi="Calibri" w:cs="Calibri"/>
        </w:rPr>
      </w:pPr>
      <w:r w:rsidRPr="006B2E78">
        <w:rPr>
          <w:rFonts w:ascii="Calibri" w:hAnsi="Calibri" w:cs="Calibri"/>
        </w:rPr>
        <w:t xml:space="preserve">A) Daha çok satılabilmesi </w:t>
      </w:r>
      <w:r w:rsidRPr="006B2E78"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ab/>
        <w:t xml:space="preserve">B) Daha az enerji kullanması </w:t>
      </w:r>
    </w:p>
    <w:p w:rsidR="002B1FB8" w:rsidRDefault="002B1FB8" w:rsidP="006B2E78">
      <w:pPr>
        <w:pStyle w:val="Default"/>
        <w:rPr>
          <w:rFonts w:ascii="Calibri" w:hAnsi="Calibri" w:cs="Calibri"/>
        </w:rPr>
      </w:pPr>
      <w:r w:rsidRPr="006B2E78">
        <w:rPr>
          <w:rFonts w:ascii="Calibri" w:hAnsi="Calibri" w:cs="Calibri"/>
        </w:rPr>
        <w:t xml:space="preserve">C) Daha şık bir görünümü olması </w:t>
      </w:r>
      <w:r w:rsidRPr="006B2E78"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B2E78">
        <w:rPr>
          <w:rFonts w:ascii="Calibri" w:hAnsi="Calibri" w:cs="Calibri"/>
        </w:rPr>
        <w:t>D) Daha çok sağlam olması</w:t>
      </w:r>
    </w:p>
    <w:p w:rsidR="002B1FB8" w:rsidRDefault="002B1FB8" w:rsidP="00CB65F1"/>
    <w:p w:rsidR="002B1FB8" w:rsidRPr="00056F78" w:rsidRDefault="002B1FB8" w:rsidP="00CB65F1">
      <w:pPr>
        <w:pStyle w:val="NoSpacing"/>
        <w:rPr>
          <w:b/>
          <w:bCs/>
          <w:sz w:val="24"/>
          <w:szCs w:val="24"/>
        </w:rPr>
      </w:pPr>
      <w:r w:rsidRPr="00056F78">
        <w:rPr>
          <w:b/>
          <w:bCs/>
          <w:sz w:val="24"/>
          <w:szCs w:val="24"/>
        </w:rPr>
        <w:t>9.  Aşağıda verilen olaylardan hangisi mikroskobik canlılar tarafından ger</w:t>
      </w:r>
      <w:r w:rsidRPr="00056F78">
        <w:rPr>
          <w:b/>
          <w:bCs/>
          <w:sz w:val="24"/>
          <w:szCs w:val="24"/>
        </w:rPr>
        <w:softHyphen/>
        <w:t>çekleştirilmez?</w:t>
      </w:r>
    </w:p>
    <w:p w:rsidR="002B1FB8" w:rsidRPr="00056F78" w:rsidRDefault="002B1FB8" w:rsidP="00CB65F1">
      <w:pPr>
        <w:pStyle w:val="NoSpacing"/>
        <w:rPr>
          <w:sz w:val="24"/>
          <w:szCs w:val="24"/>
        </w:rPr>
      </w:pPr>
      <w:r w:rsidRPr="00056F78">
        <w:rPr>
          <w:sz w:val="24"/>
          <w:szCs w:val="24"/>
        </w:rPr>
        <w:t>A) Çevreyi kirletme</w:t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  <w:t>B) Hamurun mayalanması</w:t>
      </w:r>
    </w:p>
    <w:p w:rsidR="002B1FB8" w:rsidRPr="00056F78" w:rsidRDefault="002B1FB8" w:rsidP="00CB65F1">
      <w:pPr>
        <w:pStyle w:val="NoSpacing"/>
        <w:rPr>
          <w:sz w:val="24"/>
          <w:szCs w:val="24"/>
        </w:rPr>
      </w:pPr>
      <w:r w:rsidRPr="00056F78">
        <w:rPr>
          <w:sz w:val="24"/>
          <w:szCs w:val="24"/>
        </w:rPr>
        <w:t>C) Dökülen yaprakların çürümesi</w:t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  <w:t>D) Sütün peynire dönüştürülmesi</w:t>
      </w:r>
    </w:p>
    <w:p w:rsidR="002B1FB8" w:rsidRPr="00056F78" w:rsidRDefault="002B1FB8" w:rsidP="00CB65F1">
      <w:pPr>
        <w:pStyle w:val="NoSpacing"/>
        <w:rPr>
          <w:sz w:val="24"/>
          <w:szCs w:val="24"/>
        </w:rPr>
      </w:pPr>
    </w:p>
    <w:p w:rsidR="002B1FB8" w:rsidRPr="00056F78" w:rsidRDefault="002B1FB8" w:rsidP="00CB65F1">
      <w:pPr>
        <w:pStyle w:val="NoSpacing"/>
        <w:rPr>
          <w:b/>
          <w:bCs/>
          <w:sz w:val="24"/>
          <w:szCs w:val="24"/>
        </w:rPr>
      </w:pPr>
      <w:r w:rsidRPr="00056F78">
        <w:rPr>
          <w:b/>
          <w:bCs/>
          <w:sz w:val="24"/>
          <w:szCs w:val="24"/>
        </w:rPr>
        <w:t>10. Gözle görülemeyecek kadar küçük canlıları aşağıdakilerden hangisi ile inceleriz?</w:t>
      </w:r>
    </w:p>
    <w:p w:rsidR="002B1FB8" w:rsidRPr="00056F78" w:rsidRDefault="002B1FB8" w:rsidP="00CB65F1">
      <w:pPr>
        <w:pStyle w:val="NoSpacing"/>
        <w:rPr>
          <w:sz w:val="24"/>
          <w:szCs w:val="24"/>
        </w:rPr>
      </w:pPr>
      <w:r w:rsidRPr="00056F78">
        <w:rPr>
          <w:sz w:val="24"/>
          <w:szCs w:val="24"/>
        </w:rPr>
        <w:t>A) Stetoskop</w:t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  <w:t>B) Teleskop</w:t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  <w:t>C) Mercek</w:t>
      </w:r>
      <w:r w:rsidRPr="00056F78">
        <w:rPr>
          <w:sz w:val="24"/>
          <w:szCs w:val="24"/>
        </w:rPr>
        <w:tab/>
      </w:r>
      <w:r w:rsidRPr="00056F78">
        <w:rPr>
          <w:sz w:val="24"/>
          <w:szCs w:val="24"/>
        </w:rPr>
        <w:tab/>
        <w:t>D) Mikroskop</w:t>
      </w:r>
    </w:p>
    <w:p w:rsidR="002B1FB8" w:rsidRPr="00056F78" w:rsidRDefault="002B1FB8" w:rsidP="00056F78">
      <w:pPr>
        <w:rPr>
          <w:sz w:val="24"/>
          <w:szCs w:val="24"/>
        </w:rPr>
      </w:pP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11</w:t>
      </w:r>
      <w:r w:rsidRPr="00056F78">
        <w:rPr>
          <w:b/>
          <w:bCs/>
          <w:color w:val="000000"/>
          <w:sz w:val="24"/>
          <w:szCs w:val="24"/>
        </w:rPr>
        <w:t xml:space="preserve">. Mikroskobik canlılarla ilgili ifadelerden hangisi </w:t>
      </w:r>
      <w:r w:rsidRPr="00056F78">
        <w:rPr>
          <w:b/>
          <w:bCs/>
          <w:color w:val="000000"/>
          <w:sz w:val="24"/>
          <w:szCs w:val="24"/>
          <w:u w:val="single"/>
        </w:rPr>
        <w:t>yanlıştır</w:t>
      </w:r>
      <w:r w:rsidRPr="00056F78">
        <w:rPr>
          <w:b/>
          <w:bCs/>
          <w:color w:val="000000"/>
          <w:sz w:val="24"/>
          <w:szCs w:val="24"/>
        </w:rPr>
        <w:t xml:space="preserve">? </w:t>
      </w: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056F78">
        <w:rPr>
          <w:color w:val="000000"/>
          <w:sz w:val="24"/>
          <w:szCs w:val="24"/>
        </w:rPr>
        <w:t xml:space="preserve">A. İnsanlar, hayvanlar gibi canlı varlıklardır.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056F78">
        <w:rPr>
          <w:color w:val="000000"/>
          <w:sz w:val="24"/>
          <w:szCs w:val="24"/>
        </w:rPr>
        <w:t xml:space="preserve">B. Havada, karada, suda yaşayabilirler. </w:t>
      </w: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056F78">
        <w:rPr>
          <w:color w:val="000000"/>
          <w:sz w:val="24"/>
          <w:szCs w:val="24"/>
        </w:rPr>
        <w:t xml:space="preserve">C. Gözle görülebilecek büyüklüktedirler.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056F78">
        <w:rPr>
          <w:color w:val="000000"/>
          <w:sz w:val="24"/>
          <w:szCs w:val="24"/>
        </w:rPr>
        <w:t xml:space="preserve">D. Sadece mikroskop yardımıyla gözlenebilirler. </w:t>
      </w:r>
    </w:p>
    <w:p w:rsidR="002B1FB8" w:rsidRDefault="002B1FB8" w:rsidP="00056F78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12</w:t>
      </w:r>
      <w:r w:rsidRPr="00056F78">
        <w:rPr>
          <w:b/>
          <w:bCs/>
          <w:color w:val="000000"/>
          <w:sz w:val="24"/>
          <w:szCs w:val="24"/>
        </w:rPr>
        <w:t xml:space="preserve">. Aşağıdakilerden hangisi mikroskobik canlıların faydalı özelliklerindendir? </w:t>
      </w: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056F78">
        <w:rPr>
          <w:color w:val="000000"/>
          <w:sz w:val="24"/>
          <w:szCs w:val="24"/>
        </w:rPr>
        <w:t>A. Açıkta bırakılan y</w:t>
      </w:r>
      <w:r>
        <w:rPr>
          <w:color w:val="000000"/>
          <w:sz w:val="24"/>
          <w:szCs w:val="24"/>
        </w:rPr>
        <w:t>emeklerin bir zaman sonra bozul</w:t>
      </w:r>
      <w:r w:rsidRPr="00056F78">
        <w:rPr>
          <w:color w:val="000000"/>
          <w:sz w:val="24"/>
          <w:szCs w:val="24"/>
        </w:rPr>
        <w:t xml:space="preserve">masına neden olmaları. </w:t>
      </w: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056F78">
        <w:rPr>
          <w:color w:val="000000"/>
          <w:sz w:val="24"/>
          <w:szCs w:val="24"/>
        </w:rPr>
        <w:t>B. Ekmek, portakal gib</w:t>
      </w:r>
      <w:r>
        <w:rPr>
          <w:color w:val="000000"/>
          <w:sz w:val="24"/>
          <w:szCs w:val="24"/>
        </w:rPr>
        <w:t>i besinlerin küflenmesini sağla</w:t>
      </w:r>
      <w:r w:rsidRPr="00056F78">
        <w:rPr>
          <w:color w:val="000000"/>
          <w:sz w:val="24"/>
          <w:szCs w:val="24"/>
        </w:rPr>
        <w:t xml:space="preserve">maları. </w:t>
      </w: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056F78">
        <w:rPr>
          <w:color w:val="000000"/>
          <w:sz w:val="24"/>
          <w:szCs w:val="24"/>
        </w:rPr>
        <w:t xml:space="preserve">C. Sütün, yoğurda ve peynire dönüşmesine yardımcı olmaları. </w:t>
      </w:r>
    </w:p>
    <w:p w:rsidR="002B1FB8" w:rsidRDefault="002B1FB8" w:rsidP="00056F78">
      <w:pPr>
        <w:rPr>
          <w:sz w:val="24"/>
          <w:szCs w:val="24"/>
        </w:rPr>
      </w:pPr>
      <w:r w:rsidRPr="00056F78">
        <w:rPr>
          <w:color w:val="000000"/>
          <w:sz w:val="24"/>
          <w:szCs w:val="24"/>
        </w:rPr>
        <w:t>D. Tifo, verem gibi hastalıklara yol açmaları.</w:t>
      </w: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13. </w:t>
      </w:r>
      <w:r w:rsidRPr="00056F78">
        <w:rPr>
          <w:b/>
          <w:bCs/>
          <w:color w:val="000000"/>
          <w:sz w:val="24"/>
          <w:szCs w:val="24"/>
        </w:rPr>
        <w:t xml:space="preserve"> Gözle göremediğimiz canlılara ne denir? </w:t>
      </w:r>
    </w:p>
    <w:p w:rsidR="002B1FB8" w:rsidRPr="00056F78" w:rsidRDefault="002B1FB8" w:rsidP="00056F7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056F78">
        <w:rPr>
          <w:color w:val="000000"/>
          <w:sz w:val="24"/>
          <w:szCs w:val="24"/>
        </w:rPr>
        <w:t xml:space="preserve">A) Mikroskobik canlılar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056F78">
        <w:rPr>
          <w:color w:val="000000"/>
          <w:sz w:val="24"/>
          <w:szCs w:val="24"/>
        </w:rPr>
        <w:t xml:space="preserve">B) Uyku hâlindeki canlılar </w:t>
      </w:r>
    </w:p>
    <w:p w:rsidR="002B1FB8" w:rsidRPr="00884754" w:rsidRDefault="002B1FB8" w:rsidP="00884754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056F78">
        <w:rPr>
          <w:color w:val="000000"/>
          <w:sz w:val="24"/>
          <w:szCs w:val="24"/>
        </w:rPr>
        <w:t xml:space="preserve">C) Bitkiler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056F78">
        <w:rPr>
          <w:color w:val="000000"/>
          <w:sz w:val="24"/>
          <w:szCs w:val="24"/>
        </w:rPr>
        <w:t>D) Hayvanlar</w:t>
      </w:r>
    </w:p>
    <w:p w:rsidR="002B1FB8" w:rsidRDefault="002B1FB8" w:rsidP="00C203DC">
      <w:pPr>
        <w:rPr>
          <w:b/>
          <w:bCs/>
          <w:sz w:val="24"/>
          <w:szCs w:val="24"/>
        </w:rPr>
      </w:pPr>
    </w:p>
    <w:p w:rsidR="002B1FB8" w:rsidRPr="00C203DC" w:rsidRDefault="002B1FB8" w:rsidP="00C203DC">
      <w:pPr>
        <w:rPr>
          <w:b/>
          <w:bCs/>
          <w:sz w:val="24"/>
          <w:szCs w:val="24"/>
        </w:rPr>
      </w:pPr>
      <w:r w:rsidRPr="00C203DC">
        <w:rPr>
          <w:b/>
          <w:bCs/>
          <w:sz w:val="24"/>
          <w:szCs w:val="24"/>
        </w:rPr>
        <w:t>14. Aşağıdakilerden hangisi çevre kirliliğine neden olmaz?</w:t>
      </w:r>
    </w:p>
    <w:p w:rsidR="002B1FB8" w:rsidRPr="00C203DC" w:rsidRDefault="002B1FB8" w:rsidP="00C203DC">
      <w:pPr>
        <w:rPr>
          <w:sz w:val="24"/>
          <w:szCs w:val="24"/>
        </w:rPr>
      </w:pPr>
      <w:r w:rsidRPr="00C203DC">
        <w:rPr>
          <w:sz w:val="24"/>
          <w:szCs w:val="24"/>
        </w:rPr>
        <w:t xml:space="preserve">   A) Naylon torbalar</w:t>
      </w:r>
      <w:r w:rsidRPr="00C203DC">
        <w:rPr>
          <w:sz w:val="24"/>
          <w:szCs w:val="24"/>
        </w:rPr>
        <w:tab/>
      </w:r>
      <w:r w:rsidRPr="00C203DC">
        <w:rPr>
          <w:sz w:val="24"/>
          <w:szCs w:val="24"/>
        </w:rPr>
        <w:tab/>
        <w:t xml:space="preserve"> B) Plastik şişeler  </w:t>
      </w:r>
      <w:r w:rsidRPr="00C203DC">
        <w:rPr>
          <w:sz w:val="24"/>
          <w:szCs w:val="24"/>
        </w:rPr>
        <w:tab/>
        <w:t>C) Biten piller       D) Çürüyen yapraklar</w:t>
      </w:r>
    </w:p>
    <w:p w:rsidR="002B1FB8" w:rsidRPr="003F3380" w:rsidRDefault="002B1FB8" w:rsidP="003F3380">
      <w:pPr>
        <w:spacing w:after="0" w:line="120" w:lineRule="atLeas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15</w:t>
      </w:r>
      <w:r w:rsidRPr="003F3380">
        <w:rPr>
          <w:b/>
          <w:bCs/>
          <w:sz w:val="24"/>
          <w:szCs w:val="24"/>
        </w:rPr>
        <w:t>. Mikroskobik canlılar ile ilgili aşağıda verilen bilgilerden hangisi</w:t>
      </w:r>
      <w:r w:rsidRPr="003F3380">
        <w:rPr>
          <w:b/>
          <w:bCs/>
          <w:sz w:val="24"/>
          <w:szCs w:val="24"/>
          <w:u w:val="single"/>
        </w:rPr>
        <w:t xml:space="preserve"> yanlıştır?</w:t>
      </w:r>
    </w:p>
    <w:p w:rsidR="002B1FB8" w:rsidRPr="003F3380" w:rsidRDefault="002B1FB8" w:rsidP="003F3380">
      <w:pPr>
        <w:spacing w:after="0" w:line="120" w:lineRule="atLeast"/>
        <w:rPr>
          <w:sz w:val="24"/>
          <w:szCs w:val="24"/>
        </w:rPr>
      </w:pPr>
      <w:r w:rsidRPr="003F3380">
        <w:rPr>
          <w:sz w:val="24"/>
          <w:szCs w:val="24"/>
        </w:rPr>
        <w:t xml:space="preserve">A. Mikroskobik canlılar, yere düşen bitki yapraklarını çürütür.          </w:t>
      </w:r>
    </w:p>
    <w:p w:rsidR="002B1FB8" w:rsidRPr="003F3380" w:rsidRDefault="002B1FB8" w:rsidP="003F3380">
      <w:pPr>
        <w:spacing w:after="0" w:line="120" w:lineRule="atLeast"/>
        <w:rPr>
          <w:sz w:val="24"/>
          <w:szCs w:val="24"/>
        </w:rPr>
      </w:pPr>
      <w:r w:rsidRPr="003F3380">
        <w:rPr>
          <w:sz w:val="24"/>
          <w:szCs w:val="24"/>
        </w:rPr>
        <w:t>B. Mikroskobik canlılar hareket edemez.</w:t>
      </w:r>
    </w:p>
    <w:p w:rsidR="002B1FB8" w:rsidRPr="003F3380" w:rsidRDefault="002B1FB8" w:rsidP="003F3380">
      <w:pPr>
        <w:spacing w:after="0" w:line="120" w:lineRule="atLeast"/>
        <w:rPr>
          <w:sz w:val="24"/>
          <w:szCs w:val="24"/>
        </w:rPr>
      </w:pPr>
      <w:r w:rsidRPr="003F3380">
        <w:rPr>
          <w:sz w:val="24"/>
          <w:szCs w:val="24"/>
        </w:rPr>
        <w:t xml:space="preserve">C. Mikroskobik canlılar, yemeklerin bozulmasına neden olur.          </w:t>
      </w:r>
    </w:p>
    <w:p w:rsidR="002B1FB8" w:rsidRPr="003F3380" w:rsidRDefault="002B1FB8" w:rsidP="003F3380">
      <w:pPr>
        <w:rPr>
          <w:sz w:val="24"/>
          <w:szCs w:val="24"/>
        </w:rPr>
      </w:pPr>
      <w:r w:rsidRPr="003F3380">
        <w:rPr>
          <w:sz w:val="24"/>
          <w:szCs w:val="24"/>
        </w:rPr>
        <w:t>D. Mikroskobik canlılar, mikroskop ile görülebilir</w:t>
      </w:r>
    </w:p>
    <w:p w:rsidR="002B1FB8" w:rsidRDefault="002B1FB8" w:rsidP="00884754">
      <w:pPr>
        <w:spacing w:after="0" w:line="240" w:lineRule="auto"/>
        <w:rPr>
          <w:b/>
          <w:bCs/>
          <w:color w:val="000000"/>
          <w:kern w:val="2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</w:t>
      </w:r>
      <w:r w:rsidRPr="00AE68E0">
        <w:rPr>
          <w:b/>
          <w:bCs/>
          <w:color w:val="000000"/>
          <w:sz w:val="24"/>
          <w:szCs w:val="24"/>
        </w:rPr>
        <w:t xml:space="preserve">16. Aşağıdakilerden hangisi ses kirliliğinin olumsuz etkileri arasında </w:t>
      </w:r>
      <w:r w:rsidRPr="00AE68E0">
        <w:rPr>
          <w:b/>
          <w:bCs/>
          <w:color w:val="000000"/>
          <w:sz w:val="24"/>
          <w:szCs w:val="24"/>
          <w:u w:val="single"/>
        </w:rPr>
        <w:t>sayılamaz</w:t>
      </w:r>
      <w:r w:rsidRPr="00AE68E0">
        <w:rPr>
          <w:b/>
          <w:bCs/>
          <w:color w:val="000000"/>
          <w:sz w:val="24"/>
          <w:szCs w:val="24"/>
        </w:rPr>
        <w:t>?</w:t>
      </w:r>
      <w:r w:rsidRPr="00AE68E0">
        <w:rPr>
          <w:b/>
          <w:bCs/>
          <w:color w:val="000000"/>
          <w:kern w:val="2"/>
          <w:sz w:val="24"/>
          <w:szCs w:val="24"/>
        </w:rPr>
        <w:t xml:space="preserve">   </w:t>
      </w:r>
    </w:p>
    <w:p w:rsidR="002B1FB8" w:rsidRPr="00884754" w:rsidRDefault="002B1FB8" w:rsidP="00884754">
      <w:pPr>
        <w:spacing w:after="0" w:line="240" w:lineRule="auto"/>
        <w:ind w:left="-180"/>
        <w:rPr>
          <w:color w:val="000000"/>
          <w:kern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AE68E0">
        <w:rPr>
          <w:color w:val="000000"/>
          <w:sz w:val="24"/>
          <w:szCs w:val="24"/>
        </w:rPr>
        <w:t xml:space="preserve">A) İşitme kaybına neden olabilir.     </w:t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ab/>
      </w:r>
      <w:r w:rsidRPr="00AE68E0">
        <w:rPr>
          <w:color w:val="000000"/>
          <w:sz w:val="24"/>
          <w:szCs w:val="24"/>
        </w:rPr>
        <w:t>B) Çalışma verimini artırır.</w:t>
      </w:r>
      <w:r w:rsidRPr="00AE68E0">
        <w:rPr>
          <w:color w:val="000000"/>
          <w:sz w:val="24"/>
          <w:szCs w:val="24"/>
        </w:rPr>
        <w:tab/>
      </w:r>
    </w:p>
    <w:p w:rsidR="002B1FB8" w:rsidRPr="00AE68E0" w:rsidRDefault="002B1FB8" w:rsidP="00884754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AE68E0">
        <w:rPr>
          <w:color w:val="000000"/>
          <w:sz w:val="24"/>
          <w:szCs w:val="24"/>
        </w:rPr>
        <w:t>C) Uyk</w:t>
      </w:r>
      <w:r>
        <w:rPr>
          <w:color w:val="000000"/>
          <w:sz w:val="24"/>
          <w:szCs w:val="24"/>
        </w:rPr>
        <w:t xml:space="preserve">u düzensizliğine neden olur.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AE68E0">
        <w:rPr>
          <w:color w:val="000000"/>
          <w:sz w:val="24"/>
          <w:szCs w:val="24"/>
        </w:rPr>
        <w:t>D) Ruh sağlığımızın bozulmasına neden olur.</w:t>
      </w:r>
    </w:p>
    <w:p w:rsidR="002B1FB8" w:rsidRDefault="002B1FB8" w:rsidP="00296D6C">
      <w:pPr>
        <w:pStyle w:val="NoSpacing"/>
        <w:rPr>
          <w:rFonts w:ascii="Times New Roman" w:hAnsi="Times New Roman" w:cs="Times New Roman"/>
          <w:color w:val="000000"/>
        </w:rPr>
      </w:pPr>
      <w:hyperlink r:id="rId6" w:history="1">
        <w:r>
          <w:rPr>
            <w:rStyle w:val="Hyperlink"/>
          </w:rPr>
          <w:t>www.sorubak.com</w:t>
        </w:r>
      </w:hyperlink>
      <w:r>
        <w:rPr>
          <w:rFonts w:ascii="Times New Roman" w:hAnsi="Times New Roman" w:cs="Times New Roman"/>
          <w:color w:val="000000"/>
        </w:rPr>
        <w:t xml:space="preserve"> </w:t>
      </w:r>
    </w:p>
    <w:p w:rsidR="002B1FB8" w:rsidRPr="00AE68E0" w:rsidRDefault="002B1FB8" w:rsidP="00C203DC">
      <w:pPr>
        <w:rPr>
          <w:sz w:val="24"/>
          <w:szCs w:val="24"/>
        </w:rPr>
      </w:pPr>
    </w:p>
    <w:sectPr w:rsidR="002B1FB8" w:rsidRPr="00AE68E0" w:rsidSect="006B2E78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32E"/>
    <w:rsid w:val="00012A34"/>
    <w:rsid w:val="00050531"/>
    <w:rsid w:val="00056F78"/>
    <w:rsid w:val="001A107F"/>
    <w:rsid w:val="00281018"/>
    <w:rsid w:val="00296D6C"/>
    <w:rsid w:val="002B1FB8"/>
    <w:rsid w:val="002E27EA"/>
    <w:rsid w:val="00351BEB"/>
    <w:rsid w:val="003E3DB4"/>
    <w:rsid w:val="003F3380"/>
    <w:rsid w:val="005310A9"/>
    <w:rsid w:val="00547974"/>
    <w:rsid w:val="00607289"/>
    <w:rsid w:val="0063064F"/>
    <w:rsid w:val="0063458F"/>
    <w:rsid w:val="006B2E78"/>
    <w:rsid w:val="006D632E"/>
    <w:rsid w:val="006E1C76"/>
    <w:rsid w:val="00823957"/>
    <w:rsid w:val="00884754"/>
    <w:rsid w:val="008A3902"/>
    <w:rsid w:val="0099018A"/>
    <w:rsid w:val="00992901"/>
    <w:rsid w:val="00AC23B3"/>
    <w:rsid w:val="00AD333A"/>
    <w:rsid w:val="00AE68E0"/>
    <w:rsid w:val="00B0282B"/>
    <w:rsid w:val="00B17CC6"/>
    <w:rsid w:val="00B665D9"/>
    <w:rsid w:val="00B75CB5"/>
    <w:rsid w:val="00B95F4B"/>
    <w:rsid w:val="00BA0BDC"/>
    <w:rsid w:val="00C16877"/>
    <w:rsid w:val="00C203DC"/>
    <w:rsid w:val="00C61236"/>
    <w:rsid w:val="00C90DE1"/>
    <w:rsid w:val="00CB65F1"/>
    <w:rsid w:val="00CD4092"/>
    <w:rsid w:val="00D35E0E"/>
    <w:rsid w:val="00D6106E"/>
    <w:rsid w:val="00E258AD"/>
    <w:rsid w:val="00E62C7A"/>
    <w:rsid w:val="00ED616E"/>
    <w:rsid w:val="00F31CEA"/>
    <w:rsid w:val="00F433E0"/>
    <w:rsid w:val="00FD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32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6D632E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6D632E"/>
    <w:rPr>
      <w:sz w:val="22"/>
      <w:szCs w:val="22"/>
      <w:lang w:val="tr-TR" w:eastAsia="en-US"/>
    </w:rPr>
  </w:style>
  <w:style w:type="paragraph" w:customStyle="1" w:styleId="Default">
    <w:name w:val="Default"/>
    <w:uiPriority w:val="99"/>
    <w:rsid w:val="00AC23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2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2E7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96D6C"/>
    <w:rPr>
      <w:rFonts w:ascii="Times New Roman" w:hAnsi="Times New Roman" w:cs="Times New Roman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2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3</Pages>
  <Words>683</Words>
  <Characters>3899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edanur</cp:lastModifiedBy>
  <cp:revision>14</cp:revision>
  <dcterms:created xsi:type="dcterms:W3CDTF">2016-03-30T06:23:00Z</dcterms:created>
  <dcterms:modified xsi:type="dcterms:W3CDTF">2016-04-16T10:33:00Z</dcterms:modified>
</cp:coreProperties>
</file>