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/>
        </w:rPr>
      </w:pPr>
    </w:p>
    <w:p w:rsidR="00424F77" w:rsidRPr="00714EA4" w:rsidRDefault="00424F77" w:rsidP="007E210A">
      <w:pPr>
        <w:pStyle w:val="NoSpacing"/>
        <w:rPr>
          <w:rFonts w:ascii="Arial" w:hAnsi="Arial" w:cs="Arial"/>
          <w:sz w:val="23"/>
          <w:szCs w:val="23"/>
          <w:u w:val="single"/>
          <w:lang w:val="it-IT"/>
        </w:rPr>
      </w:pPr>
      <w:r w:rsidRPr="00714EA4">
        <w:rPr>
          <w:rFonts w:ascii="Arial" w:hAnsi="Arial" w:cs="Arial"/>
          <w:sz w:val="23"/>
          <w:szCs w:val="23"/>
          <w:u w:val="single"/>
          <w:lang w:val="it-IT"/>
        </w:rPr>
        <w:t>ADI SOYADI:</w:t>
      </w:r>
    </w:p>
    <w:p w:rsidR="00424F77" w:rsidRPr="00714EA4" w:rsidRDefault="00424F77" w:rsidP="007E210A">
      <w:pPr>
        <w:pStyle w:val="NoSpacing"/>
        <w:jc w:val="center"/>
        <w:rPr>
          <w:rFonts w:ascii="Arial" w:hAnsi="Arial" w:cs="Arial"/>
          <w:sz w:val="23"/>
          <w:szCs w:val="23"/>
          <w:lang w:val="it-IT"/>
        </w:rPr>
      </w:pPr>
    </w:p>
    <w:p w:rsidR="00424F77" w:rsidRPr="00714EA4" w:rsidRDefault="00424F77" w:rsidP="007E210A">
      <w:pPr>
        <w:pStyle w:val="NoSpacing"/>
        <w:jc w:val="center"/>
        <w:rPr>
          <w:rFonts w:ascii="Arial" w:hAnsi="Arial" w:cs="Arial"/>
          <w:sz w:val="23"/>
          <w:szCs w:val="23"/>
          <w:u w:val="single"/>
          <w:lang w:val="it-IT"/>
        </w:rPr>
      </w:pPr>
      <w:r w:rsidRPr="00714EA4">
        <w:rPr>
          <w:rFonts w:ascii="Arial" w:hAnsi="Arial" w:cs="Arial"/>
          <w:sz w:val="23"/>
          <w:szCs w:val="23"/>
          <w:u w:val="single"/>
          <w:lang w:val="it-IT"/>
        </w:rPr>
        <w:t>FEN BİL. 2. DÖNEM 2. YAZILI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1) Dünyamızın şekli aşağıdakilerden hangisine benzer?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 Tepsi B) Silindir C) Küp D) Küre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2) Aşağıdakilerden hangisi hava kirliliğine neden olmaz? 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 Fabrika bacalarından çıkan dumanlar.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B) Yakıt olarak doğal gaz kullanımı.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C) İnsanların kullandığı sprey ve deodorantlar.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D) Motorlu taşıtların egzoz gazları.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3) Aşağıdakilerin hangisinde ormanlar etkili değildir? 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 Havanın temizlenmesinde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B) Yabani hayvanların barınması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C) Erozyonun azalmasında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D) Rüzgârın oluşmasında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4) Heyelan aşağıdakilerden hangisinde doğru olarak tanımlanmıştır?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 Verimli tarım topraklarının eriyen kar suları ile denizlere sürüklenmesidir.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B) Bir yeryüzü şeklidir.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C) Büyük kaya parçalarının ya da gevşek toprak tabakasının yamaçlardan aşağıya sürüklenmesidir.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D) Toprağın enine sürülmesidir.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5) Aşağıda verilen minerallerden hangisi en değerlidir? 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 Kömür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B) Altın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C) Mermer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D) Tebeşir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 6) Dünya üzerinde bulunan sularla ilgili aşağıdakilerden hangisi yanlıştır? 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A) Birçok canlıya yaşama alanı olur.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B) Dünya üzerindeki bütün sular içme suyu olarak kullanılabilir.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C) Karalara göre daha fazla yer kaplar.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D) Büyük kısmı tuzlu sudur.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7) Aşağıdakilerden hangisi arttığında erozyon azalır? 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A) Ormanlar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B) Yağışlar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C) Rüzgârlar</w:t>
      </w:r>
    </w:p>
    <w:p w:rsidR="00424F77" w:rsidRPr="00714EA4" w:rsidRDefault="00424F77" w:rsidP="00683676">
      <w:pPr>
        <w:pStyle w:val="NoSpacing"/>
        <w:rPr>
          <w:rFonts w:ascii="Arial" w:hAnsi="Arial" w:cs="Arial"/>
          <w:color w:val="222222"/>
          <w:sz w:val="23"/>
          <w:szCs w:val="23"/>
          <w:lang/>
        </w:rPr>
      </w:pPr>
      <w:r w:rsidRPr="00714EA4">
        <w:rPr>
          <w:rFonts w:ascii="Arial" w:hAnsi="Arial" w:cs="Arial"/>
          <w:sz w:val="23"/>
          <w:szCs w:val="23"/>
          <w:lang/>
        </w:rPr>
        <w:t>D) Akarsular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8-Damarlarda akan kanda  hangisi bulunmaz?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A-Besin     B-Karbondioksit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C-Tükürük    D-Oksijen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9-Sıcaklıkları farklı olan maddeler arasında ısı alışverişi olur. Buna göre aşağıdaki olayların hangisinde ısı alışverişi olmamıştır?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A-Islak çamaşırların kuruması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B-Sıcak su ile soğuk suyun karıştırılması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C-Bir kap suyun dondurucuda buza dönüşmesi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D-Tabağın düşüp kırılması </w:t>
      </w: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</w:rPr>
      </w:pP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</w:rPr>
      </w:pP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10- İskelet sitemimizin sağlığını korumak için aşağıdakilerden hangisini yapmalıyız?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A-Düzenli egzersiz yapmalıyız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B-Çok sert yataklarda yatmalıyız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C-Dar ayakkabılar giymeliyiz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D-Çok ağır yükler kaldırmalıyız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11-Aşağıdaki eşleştirmelerden hangisi yanlış verilmiştir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 ) Şimşek – doğal ışık kaynağı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B ) Güneş – doğal ışık kaynağı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) Yıldız – yapay ışık kaynağı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D ) Sokak lambası- yapay ışık kaynağı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12-Aşağıdakilerden hangisi ışık kaynağı değildir?  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A)Güneş       B)Yıldız     C)Ay        D)Yanan odun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13-Şimşek-ampul-trafik lambası-masa lambası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Yukarıda verilen ışık kaynaklarından bir grup oluşturulduğunda hangisi dışarda kalır?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A)Masa lambası           B)Ampul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C)Şimşek                      D)Trafik lambası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14-En temel ışık kaynağımız aşağıdakilerden hangisidir?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A)Enerji santrali      B)Ampul      C)Ay    D)Güneş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15-Aşağıdakilerden hangisi kendiliğinden ışık veren kaynaklara verilen addır?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A)Yapay ışık kaynağı         B)Suni ışık kaynağı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C)Aydınlık ışık kaynağı     D)Doğal ışık kaynağı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16-Aşağıdakilerden hangisi ışık kirliliğidir?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A)Çöplüğe atılmış ampullerdir.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B)Bir cismin her yönünden aydınlatılmasıdır.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C)Bir yeri aydınlatırken istediğimiz yerin dışındaki bölgelerin de aydınlatılmasıdır.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D)Bir yeri aydınlatırken çok az ışık kullanılmasıdır.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17. Köyde yaşayan insanlar, şehirde yaşayan insanlara göre gökyüzündeki yıldızları daha iyi gözlemleyebilirler.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Buna göre, aşağıdakilerden hangisi şehirlerde yaşayan insanların yıldızları iyi gözlemleyememesinin bir nedeni olabilir?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a- ) insan sayısının az olması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b- ) Aydınlatmanın yanlış yapılması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c- ) Sokak lambalarının yetersiz olması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d- ) Gökyüzündeki yıldız sayısının az olması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18. Aşağıdakilerden hangisi ses kirliliğine önlem olarak yapılmaz?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A. sanayi kuruluşlarının şehir dışına taşınması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B. makinelere gürültü önleyici donanım takma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C. yüksek sesli ortamda kulaklık takma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D. trafikte gereksiz kornaya basma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19. Ses aşağıda verilen alanlardan hangisinde daha önemlidir?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A. haberleşme      B. Eğitim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  C. ulaşım</w:t>
      </w:r>
      <w:r w:rsidRPr="00714EA4">
        <w:rPr>
          <w:rFonts w:ascii="Arial" w:hAnsi="Arial" w:cs="Arial"/>
          <w:sz w:val="23"/>
          <w:szCs w:val="23"/>
          <w:lang w:val="pl-PL"/>
        </w:rPr>
        <w:tab/>
        <w:t xml:space="preserve">     D. tıp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20. Düzensiz ve şiddeti yüksek sesler……. neden olur.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Yukarıdaki cümlede noktalı gere ne gelmelidir?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A. ses kirliliğine               B. sesin yayılmasına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C. titreşime</w:t>
      </w:r>
      <w:r w:rsidRPr="00714EA4">
        <w:rPr>
          <w:rFonts w:ascii="Arial" w:hAnsi="Arial" w:cs="Arial"/>
          <w:sz w:val="23"/>
          <w:szCs w:val="23"/>
          <w:lang w:val="pl-PL"/>
        </w:rPr>
        <w:tab/>
        <w:t xml:space="preserve">                 D. enerjiye</w:t>
      </w: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21. Aşağıdakilerden hangisi yapay bir ses kaynağıdır?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A. gitar sesi                               B. dalga sesi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C. ırmak sesi                             D. kedi sesi</w:t>
      </w: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22. Ses ile ilgili aşağıdakilerden hangisi yanlıştır?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A.Hafif sesleri kuvvetli seslerden ayıran özelliğe sesin şiddeti denir.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B.Megafon, hoparlör gibi aletler sesin şiddetini artırır.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C.Radyonun sesini artırmakla sesin hızını artırırız.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D.Ses kaynağından uzaklaştıkça sesin şiddeti azalır.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23. Aşağıdaki ifadelerden hangisi doğrudur?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A.</w:t>
      </w:r>
      <w:r w:rsidRPr="00714EA4">
        <w:rPr>
          <w:rFonts w:ascii="Arial" w:hAnsi="Arial" w:cs="Arial"/>
          <w:sz w:val="23"/>
          <w:szCs w:val="23"/>
          <w:lang w:val="it-IT"/>
        </w:rPr>
        <w:tab/>
        <w:t>İnsan sesi yapay bir ses kaynağıdır.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B.</w:t>
      </w:r>
      <w:r w:rsidRPr="00714EA4">
        <w:rPr>
          <w:rFonts w:ascii="Arial" w:hAnsi="Arial" w:cs="Arial"/>
          <w:sz w:val="23"/>
          <w:szCs w:val="23"/>
          <w:lang w:val="it-IT"/>
        </w:rPr>
        <w:tab/>
        <w:t>Su altında ses yayılmaz.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C.</w:t>
      </w:r>
      <w:r w:rsidRPr="00714EA4">
        <w:rPr>
          <w:rFonts w:ascii="Arial" w:hAnsi="Arial" w:cs="Arial"/>
          <w:sz w:val="23"/>
          <w:szCs w:val="23"/>
          <w:lang w:val="it-IT"/>
        </w:rPr>
        <w:tab/>
        <w:t>Ses, su dalgaları gibi yayılır.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D.</w:t>
      </w:r>
      <w:r w:rsidRPr="00714EA4">
        <w:rPr>
          <w:rFonts w:ascii="Arial" w:hAnsi="Arial" w:cs="Arial"/>
          <w:sz w:val="23"/>
          <w:szCs w:val="23"/>
          <w:lang w:val="it-IT"/>
        </w:rPr>
        <w:tab/>
        <w:t>Makine sesleri doğal sestir.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24. Aşağıdaki ifadelerden hangisi yanlıştır?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A.</w:t>
      </w:r>
      <w:r w:rsidRPr="00714EA4">
        <w:rPr>
          <w:rFonts w:ascii="Arial" w:hAnsi="Arial" w:cs="Arial"/>
          <w:sz w:val="23"/>
          <w:szCs w:val="23"/>
          <w:lang w:val="it-IT"/>
        </w:rPr>
        <w:tab/>
        <w:t>Işık bir enerji türüdür.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B.</w:t>
      </w:r>
      <w:r w:rsidRPr="00714EA4">
        <w:rPr>
          <w:rFonts w:ascii="Arial" w:hAnsi="Arial" w:cs="Arial"/>
          <w:sz w:val="23"/>
          <w:szCs w:val="23"/>
          <w:lang w:val="it-IT"/>
        </w:rPr>
        <w:tab/>
        <w:t>Işık titreşim sonucu oluşur ve yayılır.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C.</w:t>
      </w:r>
      <w:r w:rsidRPr="00714EA4">
        <w:rPr>
          <w:rFonts w:ascii="Arial" w:hAnsi="Arial" w:cs="Arial"/>
          <w:sz w:val="23"/>
          <w:szCs w:val="23"/>
        </w:rPr>
        <w:tab/>
        <w:t>Ses bir enerji türüdür.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D.</w:t>
      </w:r>
      <w:r w:rsidRPr="00714EA4">
        <w:rPr>
          <w:rFonts w:ascii="Arial" w:hAnsi="Arial" w:cs="Arial"/>
          <w:sz w:val="23"/>
          <w:szCs w:val="23"/>
        </w:rPr>
        <w:tab/>
        <w:t>Ses titreşim sonucu oluşur ve yayılır.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25. Ses çıkaran her varlık ses kaynağıdır. Buna göre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aşağıdakilerden hangisi ses kaynağı değildir?</w:t>
      </w:r>
      <w:r w:rsidRPr="00714EA4">
        <w:rPr>
          <w:rFonts w:ascii="Arial" w:hAnsi="Arial" w:cs="Arial"/>
          <w:sz w:val="23"/>
          <w:szCs w:val="23"/>
        </w:rPr>
        <w:br/>
        <w:t xml:space="preserve">A) İnsan     B) stetoskop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 C) rüzgâr </w:t>
      </w:r>
      <w:r w:rsidRPr="00714EA4">
        <w:rPr>
          <w:rFonts w:ascii="Arial" w:hAnsi="Arial" w:cs="Arial"/>
          <w:sz w:val="23"/>
          <w:szCs w:val="23"/>
        </w:rPr>
        <w:tab/>
        <w:t xml:space="preserve">D) hayvan </w:t>
      </w:r>
      <w:r w:rsidRPr="00714EA4">
        <w:rPr>
          <w:rFonts w:ascii="Arial" w:hAnsi="Arial" w:cs="Arial"/>
          <w:sz w:val="23"/>
          <w:szCs w:val="23"/>
        </w:rPr>
        <w:br/>
        <w:t>26. Aşağıdakilerden hangisi doğal ses kaynaklarından biri değildir?</w:t>
      </w:r>
      <w:r w:rsidRPr="00714EA4">
        <w:rPr>
          <w:rFonts w:ascii="Arial" w:hAnsi="Arial" w:cs="Arial"/>
          <w:sz w:val="23"/>
          <w:szCs w:val="23"/>
        </w:rPr>
        <w:br/>
        <w:t xml:space="preserve">A) su sesi </w:t>
      </w:r>
      <w:r w:rsidRPr="00714EA4">
        <w:rPr>
          <w:rFonts w:ascii="Arial" w:hAnsi="Arial" w:cs="Arial"/>
          <w:sz w:val="23"/>
          <w:szCs w:val="23"/>
        </w:rPr>
        <w:tab/>
      </w:r>
      <w:r w:rsidRPr="00714EA4">
        <w:rPr>
          <w:rFonts w:ascii="Arial" w:hAnsi="Arial" w:cs="Arial"/>
          <w:sz w:val="23"/>
          <w:szCs w:val="23"/>
        </w:rPr>
        <w:tab/>
        <w:t xml:space="preserve">B) rüzgâr sesi </w:t>
      </w:r>
      <w:r w:rsidRPr="00714EA4">
        <w:rPr>
          <w:rFonts w:ascii="Arial" w:hAnsi="Arial" w:cs="Arial"/>
          <w:sz w:val="23"/>
          <w:szCs w:val="23"/>
        </w:rPr>
        <w:tab/>
      </w:r>
    </w:p>
    <w:p w:rsidR="00424F77" w:rsidRPr="00714EA4" w:rsidRDefault="00424F77" w:rsidP="00714EA4">
      <w:pPr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C) düdük sesi     </w:t>
      </w:r>
      <w:r w:rsidRPr="00714EA4">
        <w:rPr>
          <w:rFonts w:ascii="Arial" w:hAnsi="Arial" w:cs="Arial"/>
          <w:sz w:val="23"/>
          <w:szCs w:val="23"/>
        </w:rPr>
        <w:tab/>
        <w:t>D) gök gürültüsü</w:t>
      </w:r>
      <w:r w:rsidRPr="00714EA4">
        <w:rPr>
          <w:rFonts w:ascii="Arial" w:hAnsi="Arial" w:cs="Arial"/>
          <w:sz w:val="23"/>
          <w:szCs w:val="23"/>
        </w:rPr>
        <w:br/>
        <w:t>27-Pelin ve ailesi tatilden döndüklerinde tezgahta unuttukları peynirin küflenmiş  olduğunu görmüşlerdir bu olaya aşağıdaki canlılardan hangisi sebep olmuştur.?</w:t>
      </w:r>
    </w:p>
    <w:p w:rsidR="00424F77" w:rsidRPr="00714EA4" w:rsidRDefault="00424F77" w:rsidP="00714EA4">
      <w:pPr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A)Hayvanlar                       B)Bitkiler  </w:t>
      </w:r>
    </w:p>
    <w:p w:rsidR="00424F77" w:rsidRPr="00714EA4" w:rsidRDefault="00424F77" w:rsidP="00714EA4">
      <w:pPr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C)Mikroskobik Canlılar     D) İnsanlar</w:t>
      </w:r>
    </w:p>
    <w:p w:rsidR="00424F77" w:rsidRPr="00714EA4" w:rsidRDefault="00424F77" w:rsidP="00714EA4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28. Sesin oluşabilmesi için maddenin ne yapması gerekir?</w:t>
      </w:r>
      <w:r w:rsidRPr="00714EA4">
        <w:rPr>
          <w:rFonts w:ascii="Arial" w:hAnsi="Arial" w:cs="Arial"/>
          <w:sz w:val="23"/>
          <w:szCs w:val="23"/>
        </w:rPr>
        <w:br/>
        <w:t xml:space="preserve">A) titreşmesi </w:t>
      </w:r>
      <w:r w:rsidRPr="00714EA4">
        <w:rPr>
          <w:rFonts w:ascii="Arial" w:hAnsi="Arial" w:cs="Arial"/>
          <w:sz w:val="23"/>
          <w:szCs w:val="23"/>
        </w:rPr>
        <w:tab/>
        <w:t xml:space="preserve">           B) ısınması </w:t>
      </w:r>
      <w:r w:rsidRPr="00714EA4">
        <w:rPr>
          <w:rFonts w:ascii="Arial" w:hAnsi="Arial" w:cs="Arial"/>
          <w:sz w:val="23"/>
          <w:szCs w:val="23"/>
        </w:rPr>
        <w:tab/>
      </w:r>
      <w:r w:rsidRPr="00714EA4">
        <w:rPr>
          <w:rFonts w:ascii="Arial" w:hAnsi="Arial" w:cs="Arial"/>
          <w:sz w:val="23"/>
          <w:szCs w:val="23"/>
        </w:rPr>
        <w:tab/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C) soğuması </w:t>
      </w:r>
      <w:r w:rsidRPr="00714EA4">
        <w:rPr>
          <w:rFonts w:ascii="Arial" w:hAnsi="Arial" w:cs="Arial"/>
          <w:sz w:val="23"/>
          <w:szCs w:val="23"/>
        </w:rPr>
        <w:tab/>
        <w:t xml:space="preserve">            D) hareket etmesi</w:t>
      </w:r>
    </w:p>
    <w:p w:rsidR="00424F77" w:rsidRPr="00714EA4" w:rsidRDefault="00424F77" w:rsidP="00714EA4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29. Aşağıda sesle ilgili verilen bilgilerden hangisi yanlıştır?</w:t>
      </w:r>
      <w:r w:rsidRPr="00714EA4">
        <w:rPr>
          <w:rFonts w:ascii="Arial" w:hAnsi="Arial" w:cs="Arial"/>
          <w:sz w:val="23"/>
          <w:szCs w:val="23"/>
        </w:rPr>
        <w:br/>
        <w:t xml:space="preserve">A) Ses bir enerjidir. </w:t>
      </w:r>
      <w:r w:rsidRPr="00714EA4">
        <w:rPr>
          <w:rFonts w:ascii="Arial" w:hAnsi="Arial" w:cs="Arial"/>
          <w:sz w:val="23"/>
          <w:szCs w:val="23"/>
        </w:rPr>
        <w:br/>
        <w:t xml:space="preserve">B) Ses dalgalar halinde yayılır </w:t>
      </w:r>
      <w:r w:rsidRPr="00714EA4">
        <w:rPr>
          <w:rFonts w:ascii="Arial" w:hAnsi="Arial" w:cs="Arial"/>
          <w:sz w:val="23"/>
          <w:szCs w:val="23"/>
        </w:rPr>
        <w:br/>
        <w:t>C) Ses doğrusal bir yolla yayılır.</w:t>
      </w:r>
      <w:r w:rsidRPr="00714EA4">
        <w:rPr>
          <w:rFonts w:ascii="Arial" w:hAnsi="Arial" w:cs="Arial"/>
          <w:sz w:val="23"/>
          <w:szCs w:val="23"/>
        </w:rPr>
        <w:br/>
        <w:t>D) Ses kaynağından uzaklaştıkça daha az duyulur.</w:t>
      </w:r>
      <w:r w:rsidRPr="00714EA4">
        <w:rPr>
          <w:rFonts w:ascii="Arial" w:hAnsi="Arial" w:cs="Arial"/>
          <w:sz w:val="23"/>
          <w:szCs w:val="23"/>
        </w:rPr>
        <w:br/>
        <w:t>30-Aşağıdakilerden hangisi erozyonun sebeplerinden biri değildir?</w:t>
      </w:r>
    </w:p>
    <w:p w:rsidR="00424F77" w:rsidRPr="00714EA4" w:rsidRDefault="00424F77" w:rsidP="00714EA4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A)Depremler   B)Akarsular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C)Seller           D)Rüzgarlar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31. Ses hangi ortamda yayılmaz?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A) havada</w:t>
      </w:r>
      <w:r w:rsidRPr="00714EA4">
        <w:rPr>
          <w:rFonts w:ascii="Arial" w:hAnsi="Arial" w:cs="Arial"/>
          <w:sz w:val="23"/>
          <w:szCs w:val="23"/>
        </w:rPr>
        <w:tab/>
        <w:t xml:space="preserve">B) suda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     C) katıda     D) boşlukta</w:t>
      </w: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</w:rPr>
      </w:pP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</w:rPr>
      </w:pP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</w:rPr>
      </w:pP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</w:rPr>
      </w:pP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32. Aşağıdakilerden hangisi doğal ses kaynaklarından biridir?</w:t>
      </w: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A) radyo sesi   </w:t>
      </w:r>
      <w:r w:rsidRPr="00714EA4">
        <w:rPr>
          <w:rFonts w:ascii="Arial" w:hAnsi="Arial" w:cs="Arial"/>
          <w:sz w:val="23"/>
          <w:szCs w:val="23"/>
          <w:lang w:val="it-IT"/>
        </w:rPr>
        <w:tab/>
        <w:t xml:space="preserve">             B) megafon sesi</w:t>
      </w:r>
      <w:r w:rsidRPr="00714EA4">
        <w:rPr>
          <w:rFonts w:ascii="Arial" w:hAnsi="Arial" w:cs="Arial"/>
          <w:sz w:val="23"/>
          <w:szCs w:val="23"/>
          <w:lang w:val="it-IT"/>
        </w:rPr>
        <w:tab/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C) kuzu sesi</w:t>
      </w:r>
      <w:r w:rsidRPr="00714EA4">
        <w:rPr>
          <w:rFonts w:ascii="Arial" w:hAnsi="Arial" w:cs="Arial"/>
          <w:sz w:val="23"/>
          <w:szCs w:val="23"/>
          <w:lang w:val="it-IT"/>
        </w:rPr>
        <w:tab/>
      </w:r>
      <w:r w:rsidRPr="00714EA4">
        <w:rPr>
          <w:rFonts w:ascii="Arial" w:hAnsi="Arial" w:cs="Arial"/>
          <w:sz w:val="23"/>
          <w:szCs w:val="23"/>
          <w:lang w:val="it-IT"/>
        </w:rPr>
        <w:tab/>
        <w:t xml:space="preserve">D)  flüt  sesi </w:t>
      </w:r>
    </w:p>
    <w:p w:rsidR="00424F77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33. Kuvvet, cisimlere itme veya çekme olarak uygulanabilir. Aşağıdakilerden hangisinde kuvvetin uygulanma şekli diğerlerinden farklıdır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A - Bozulan arabayı çekici ile çekmek.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B - Sepete konan poşeti iple yukarıya doğru çekmek.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- İple kuyudan su çekmek.             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 - Tahtanın üzerine çivi çakmak.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34. Aşağıdakilerden hangisinde kuvvet cismin hızını </w:t>
      </w:r>
      <w:r w:rsidRPr="00714EA4">
        <w:rPr>
          <w:rFonts w:ascii="Arial" w:hAnsi="Arial" w:cs="Arial"/>
          <w:sz w:val="23"/>
          <w:szCs w:val="23"/>
          <w:u w:val="single"/>
        </w:rPr>
        <w:t>değiştirmemiştir</w:t>
      </w:r>
      <w:r w:rsidRPr="00714EA4">
        <w:rPr>
          <w:rFonts w:ascii="Arial" w:hAnsi="Arial" w:cs="Arial"/>
          <w:sz w:val="23"/>
          <w:szCs w:val="23"/>
        </w:rPr>
        <w:t xml:space="preserve">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 - Yerinde duran kaya parçası.    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 - Fren yaparak yavaşlayan bisiklet.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- Aniden hareket eden araç.       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 - Belli bir süre yuvarlandıktan sonra duran top.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35. Aşağıdaki durumlardan hangisinde kuvvet etkisiyle cismin şekli değişmiştir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 - havaya kaldırılan masa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B - dönen tekerlek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- açık pencerenin kapatılması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D -  kaza yapan araç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36. Aşağıdaki maddelerden hangisi esnek madde </w:t>
      </w:r>
      <w:r w:rsidRPr="00714EA4">
        <w:rPr>
          <w:rFonts w:ascii="Arial" w:hAnsi="Arial" w:cs="Arial"/>
          <w:sz w:val="23"/>
          <w:szCs w:val="23"/>
          <w:u w:val="single"/>
        </w:rPr>
        <w:t>değildir</w:t>
      </w:r>
      <w:r w:rsidRPr="00714EA4">
        <w:rPr>
          <w:rFonts w:ascii="Arial" w:hAnsi="Arial" w:cs="Arial"/>
          <w:sz w:val="23"/>
          <w:szCs w:val="23"/>
        </w:rPr>
        <w:t xml:space="preserve">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 - Paket lastiği                  B -  Bulaşık süngeri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 -  Oyun hamuru              D -  yay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37. Aşağıdaki hareketlilerden hangisi </w:t>
      </w:r>
      <w:r w:rsidRPr="00714EA4">
        <w:rPr>
          <w:rFonts w:ascii="Arial" w:hAnsi="Arial" w:cs="Arial"/>
          <w:sz w:val="23"/>
          <w:szCs w:val="23"/>
          <w:u w:val="single"/>
        </w:rPr>
        <w:t>dönme</w:t>
      </w:r>
      <w:r w:rsidRPr="00714EA4">
        <w:rPr>
          <w:rFonts w:ascii="Arial" w:hAnsi="Arial" w:cs="Arial"/>
          <w:sz w:val="23"/>
          <w:szCs w:val="23"/>
        </w:rPr>
        <w:t xml:space="preserve"> hareketi yapmaktadır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 - Düz yolda ilerleyen araba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 - Okuldan eve giden öğrenci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C - Araba direksiyonunun çevrilmesi       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 - Masanın itilmesi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38. Aşağıdakilerden hangisinin gerçekleşmesi için kuvvet gereklidir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 - Kapı kilidinin açılması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     B - Futbol topuna vurma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C - Çantanın yukarı kaldırılması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     D - hepsi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u w:val="single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39. Aşağıda verilen olaylardan hangisi kuvvet etkisinde </w:t>
      </w:r>
      <w:r w:rsidRPr="00714EA4">
        <w:rPr>
          <w:rFonts w:ascii="Arial" w:hAnsi="Arial" w:cs="Arial"/>
          <w:sz w:val="23"/>
          <w:szCs w:val="23"/>
          <w:u w:val="single"/>
          <w:lang w:val="it-IT"/>
        </w:rPr>
        <w:t>gerçekleşmez</w:t>
      </w:r>
      <w:r w:rsidRPr="00714EA4">
        <w:rPr>
          <w:rFonts w:ascii="Arial" w:hAnsi="Arial" w:cs="Arial"/>
          <w:sz w:val="23"/>
          <w:szCs w:val="23"/>
          <w:lang w:val="it-IT"/>
        </w:rPr>
        <w:t xml:space="preserve">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 - Masanın yerinin değiştirilmesi              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 - Açık kapının kapatılması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C - Yanan mumun odayı aydınlatması          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 - Sırtında çanta taşıyan çocuk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40. Aşağıda verilen hareketlilerden hangisi daha hızlıdır ?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 - otomobil     B - tren        </w:t>
      </w:r>
    </w:p>
    <w:p w:rsidR="00424F77" w:rsidRPr="00714EA4" w:rsidRDefault="00424F77" w:rsidP="00683676">
      <w:pPr>
        <w:pStyle w:val="NoSpacing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 - uçak      D - gemi</w:t>
      </w:r>
    </w:p>
    <w:p w:rsidR="00424F77" w:rsidRPr="00714EA4" w:rsidRDefault="00424F77" w:rsidP="00683676">
      <w:pPr>
        <w:pStyle w:val="NoSpacing"/>
        <w:jc w:val="center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BAŞARILAR</w:t>
      </w:r>
    </w:p>
    <w:p w:rsidR="00424F77" w:rsidRPr="00714EA4" w:rsidRDefault="00424F77" w:rsidP="00683676">
      <w:pPr>
        <w:pStyle w:val="NoSpacing"/>
        <w:jc w:val="center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HER SORU 2.5 PUANDIR</w:t>
      </w:r>
    </w:p>
    <w:p w:rsidR="00424F77" w:rsidRPr="00714EA4" w:rsidRDefault="00424F77" w:rsidP="00517AE5">
      <w:pPr>
        <w:rPr>
          <w:rFonts w:ascii="Arial" w:hAnsi="Arial" w:cs="Arial"/>
          <w:color w:val="FFFF00"/>
          <w:sz w:val="23"/>
          <w:szCs w:val="23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3.25pt;margin-top:79.4pt;width:137.1pt;height:20.65pt;z-index:251658240" strokecolor="#00b0f0" strokeweight="1pt">
            <v:textbox>
              <w:txbxContent>
                <w:p w:rsidR="00424F77" w:rsidRDefault="00424F77" w:rsidP="00517AE5">
                  <w:r>
                    <w:t xml:space="preserve">         Canbaba 2016</w:t>
                  </w:r>
                </w:p>
              </w:txbxContent>
            </v:textbox>
          </v:shape>
        </w:pict>
      </w:r>
    </w:p>
    <w:sectPr w:rsidR="00424F77" w:rsidRPr="00714EA4" w:rsidSect="00714EA4">
      <w:pgSz w:w="11906" w:h="16838"/>
      <w:pgMar w:top="426" w:right="566" w:bottom="426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6BB"/>
    <w:rsid w:val="000D3A23"/>
    <w:rsid w:val="000D56BB"/>
    <w:rsid w:val="001B237B"/>
    <w:rsid w:val="001B5470"/>
    <w:rsid w:val="001C75B0"/>
    <w:rsid w:val="00235383"/>
    <w:rsid w:val="00253BED"/>
    <w:rsid w:val="002F2B76"/>
    <w:rsid w:val="0033158A"/>
    <w:rsid w:val="00366DF2"/>
    <w:rsid w:val="00382115"/>
    <w:rsid w:val="003F3DB3"/>
    <w:rsid w:val="00424F77"/>
    <w:rsid w:val="00437419"/>
    <w:rsid w:val="00466390"/>
    <w:rsid w:val="005131E2"/>
    <w:rsid w:val="00517AE5"/>
    <w:rsid w:val="00536150"/>
    <w:rsid w:val="00620FBB"/>
    <w:rsid w:val="006402AF"/>
    <w:rsid w:val="00665B85"/>
    <w:rsid w:val="00683676"/>
    <w:rsid w:val="006D1573"/>
    <w:rsid w:val="006E7620"/>
    <w:rsid w:val="00714EA4"/>
    <w:rsid w:val="007E210A"/>
    <w:rsid w:val="009625DD"/>
    <w:rsid w:val="009C0C73"/>
    <w:rsid w:val="009E7933"/>
    <w:rsid w:val="00A42122"/>
    <w:rsid w:val="00AB1BCB"/>
    <w:rsid w:val="00AD5C21"/>
    <w:rsid w:val="00AE0D2A"/>
    <w:rsid w:val="00B5277A"/>
    <w:rsid w:val="00C163E3"/>
    <w:rsid w:val="00CA04B3"/>
    <w:rsid w:val="00CF79D9"/>
    <w:rsid w:val="00D13276"/>
    <w:rsid w:val="00D86CEB"/>
    <w:rsid w:val="00DE6238"/>
    <w:rsid w:val="00EA7AC0"/>
    <w:rsid w:val="00F21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D13276"/>
    <w:pPr>
      <w:ind w:firstLine="360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3276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 w:cs="Cambria"/>
      <w:b/>
      <w:bCs/>
      <w:color w:val="365F91"/>
      <w:sz w:val="24"/>
      <w:szCs w:val="24"/>
      <w:lang w:val="tr-TR" w:eastAsia="tr-T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13276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 w:cs="Cambria"/>
      <w:color w:val="365F91"/>
      <w:sz w:val="24"/>
      <w:szCs w:val="24"/>
      <w:lang w:val="tr-TR" w:eastAsia="tr-T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13276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 w:cs="Cambria"/>
      <w:color w:val="4F81BD"/>
      <w:sz w:val="24"/>
      <w:szCs w:val="24"/>
      <w:lang w:val="tr-TR" w:eastAsia="tr-T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13276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 w:cs="Cambria"/>
      <w:i/>
      <w:iCs/>
      <w:color w:val="4F81BD"/>
      <w:sz w:val="24"/>
      <w:szCs w:val="24"/>
      <w:lang w:val="tr-TR" w:eastAsia="tr-T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13276"/>
    <w:pPr>
      <w:spacing w:before="200" w:after="80"/>
      <w:ind w:firstLine="0"/>
      <w:outlineLvl w:val="4"/>
    </w:pPr>
    <w:rPr>
      <w:rFonts w:ascii="Cambria" w:hAnsi="Cambria" w:cs="Cambria"/>
      <w:color w:val="4F81BD"/>
      <w:sz w:val="20"/>
      <w:szCs w:val="20"/>
      <w:lang w:val="tr-TR" w:eastAsia="tr-T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13276"/>
    <w:pPr>
      <w:spacing w:before="280" w:after="100"/>
      <w:ind w:firstLine="0"/>
      <w:outlineLvl w:val="5"/>
    </w:pPr>
    <w:rPr>
      <w:rFonts w:ascii="Cambria" w:hAnsi="Cambria" w:cs="Cambria"/>
      <w:i/>
      <w:iCs/>
      <w:color w:val="4F81BD"/>
      <w:sz w:val="20"/>
      <w:szCs w:val="20"/>
      <w:lang w:val="tr-TR" w:eastAsia="tr-T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13276"/>
    <w:pPr>
      <w:spacing w:before="320" w:after="100"/>
      <w:ind w:firstLine="0"/>
      <w:outlineLvl w:val="6"/>
    </w:pPr>
    <w:rPr>
      <w:rFonts w:ascii="Cambria" w:hAnsi="Cambria" w:cs="Cambria"/>
      <w:b/>
      <w:bCs/>
      <w:color w:val="9BBB59"/>
      <w:sz w:val="20"/>
      <w:szCs w:val="20"/>
      <w:lang w:val="tr-TR" w:eastAsia="tr-T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13276"/>
    <w:pPr>
      <w:spacing w:before="320" w:after="100"/>
      <w:ind w:firstLine="0"/>
      <w:outlineLvl w:val="7"/>
    </w:pPr>
    <w:rPr>
      <w:rFonts w:ascii="Cambria" w:hAnsi="Cambria" w:cs="Cambria"/>
      <w:b/>
      <w:bCs/>
      <w:i/>
      <w:iCs/>
      <w:color w:val="9BBB59"/>
      <w:sz w:val="20"/>
      <w:szCs w:val="20"/>
      <w:lang w:val="tr-TR" w:eastAsia="tr-T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13276"/>
    <w:pPr>
      <w:spacing w:before="320" w:after="100"/>
      <w:ind w:firstLine="0"/>
      <w:outlineLvl w:val="8"/>
    </w:pPr>
    <w:rPr>
      <w:rFonts w:ascii="Cambria" w:hAnsi="Cambria" w:cs="Cambria"/>
      <w:i/>
      <w:iCs/>
      <w:color w:val="9BBB59"/>
      <w:sz w:val="20"/>
      <w:szCs w:val="20"/>
      <w:lang w:val="tr-TR"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3276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13276"/>
    <w:rPr>
      <w:rFonts w:ascii="Cambria" w:hAnsi="Cambria" w:cs="Cambria"/>
      <w:color w:val="365F9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13276"/>
    <w:rPr>
      <w:rFonts w:ascii="Cambria" w:hAnsi="Cambria" w:cs="Cambria"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13276"/>
    <w:rPr>
      <w:rFonts w:ascii="Cambria" w:hAnsi="Cambria" w:cs="Cambria"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13276"/>
    <w:rPr>
      <w:rFonts w:ascii="Cambria" w:hAnsi="Cambria" w:cs="Cambria"/>
      <w:color w:val="4F81BD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13276"/>
    <w:rPr>
      <w:rFonts w:ascii="Cambria" w:hAnsi="Cambria" w:cs="Cambria"/>
      <w:i/>
      <w:iCs/>
      <w:color w:val="4F81B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13276"/>
    <w:rPr>
      <w:rFonts w:ascii="Cambria" w:hAnsi="Cambria" w:cs="Cambria"/>
      <w:b/>
      <w:bCs/>
      <w:color w:val="9BBB5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13276"/>
    <w:rPr>
      <w:rFonts w:ascii="Cambria" w:hAnsi="Cambria" w:cs="Cambria"/>
      <w:b/>
      <w:bCs/>
      <w:i/>
      <w:iCs/>
      <w:color w:val="9BBB5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13276"/>
    <w:rPr>
      <w:rFonts w:ascii="Cambria" w:hAnsi="Cambria" w:cs="Cambria"/>
      <w:i/>
      <w:iCs/>
      <w:color w:val="9BBB59"/>
      <w:sz w:val="20"/>
      <w:szCs w:val="20"/>
    </w:rPr>
  </w:style>
  <w:style w:type="character" w:customStyle="1" w:styleId="apple-converted-space">
    <w:name w:val="apple-converted-space"/>
    <w:uiPriority w:val="99"/>
    <w:rsid w:val="000D56BB"/>
  </w:style>
  <w:style w:type="paragraph" w:styleId="Caption">
    <w:name w:val="caption"/>
    <w:basedOn w:val="Normal"/>
    <w:next w:val="Normal"/>
    <w:uiPriority w:val="99"/>
    <w:qFormat/>
    <w:rsid w:val="00D13276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D13276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 w:cs="Cambria"/>
      <w:i/>
      <w:iCs/>
      <w:color w:val="243F60"/>
      <w:sz w:val="60"/>
      <w:szCs w:val="60"/>
      <w:lang w:val="tr-TR"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D13276"/>
    <w:rPr>
      <w:rFonts w:ascii="Cambria" w:hAnsi="Cambria" w:cs="Cambria"/>
      <w:i/>
      <w:iCs/>
      <w:color w:val="243F6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3276"/>
    <w:pPr>
      <w:spacing w:before="200" w:after="900"/>
      <w:ind w:firstLine="0"/>
      <w:jc w:val="right"/>
    </w:pPr>
    <w:rPr>
      <w:i/>
      <w:iCs/>
      <w:sz w:val="24"/>
      <w:szCs w:val="24"/>
      <w:lang w:val="tr-TR" w:eastAsia="tr-T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13276"/>
    <w:rPr>
      <w:rFonts w:ascii="Calibri" w:cs="Calibri"/>
      <w:i/>
      <w:iCs/>
      <w:sz w:val="24"/>
      <w:szCs w:val="24"/>
    </w:rPr>
  </w:style>
  <w:style w:type="character" w:styleId="Strong">
    <w:name w:val="Strong"/>
    <w:basedOn w:val="DefaultParagraphFont"/>
    <w:uiPriority w:val="99"/>
    <w:qFormat/>
    <w:rsid w:val="00D13276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D13276"/>
    <w:rPr>
      <w:b/>
      <w:bCs/>
      <w:i/>
      <w:iCs/>
      <w:color w:val="5A5A5A"/>
    </w:rPr>
  </w:style>
  <w:style w:type="paragraph" w:styleId="NoSpacing">
    <w:name w:val="No Spacing"/>
    <w:basedOn w:val="Normal"/>
    <w:link w:val="NoSpacingChar"/>
    <w:uiPriority w:val="99"/>
    <w:qFormat/>
    <w:rsid w:val="00D13276"/>
    <w:pPr>
      <w:ind w:firstLine="0"/>
    </w:pPr>
    <w:rPr>
      <w:sz w:val="20"/>
      <w:szCs w:val="20"/>
      <w:lang w:val="tr-TR" w:eastAsia="tr-TR"/>
    </w:rPr>
  </w:style>
  <w:style w:type="character" w:customStyle="1" w:styleId="NoSpacingChar">
    <w:name w:val="No Spacing Char"/>
    <w:link w:val="NoSpacing"/>
    <w:uiPriority w:val="99"/>
    <w:locked/>
    <w:rsid w:val="00D13276"/>
  </w:style>
  <w:style w:type="paragraph" w:styleId="ListParagraph">
    <w:name w:val="List Paragraph"/>
    <w:basedOn w:val="Normal"/>
    <w:uiPriority w:val="99"/>
    <w:qFormat/>
    <w:rsid w:val="00D13276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D13276"/>
    <w:rPr>
      <w:rFonts w:ascii="Cambria" w:hAnsi="Cambria" w:cs="Cambria"/>
      <w:i/>
      <w:iCs/>
      <w:color w:val="5A5A5A"/>
      <w:sz w:val="20"/>
      <w:szCs w:val="20"/>
      <w:lang w:val="tr-TR" w:eastAsia="tr-TR"/>
    </w:rPr>
  </w:style>
  <w:style w:type="character" w:customStyle="1" w:styleId="QuoteChar">
    <w:name w:val="Quote Char"/>
    <w:basedOn w:val="DefaultParagraphFont"/>
    <w:link w:val="Quote"/>
    <w:uiPriority w:val="99"/>
    <w:locked/>
    <w:rsid w:val="00D13276"/>
    <w:rPr>
      <w:rFonts w:ascii="Cambria" w:hAnsi="Cambria" w:cs="Cambria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327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 w:cs="Cambria"/>
      <w:i/>
      <w:iCs/>
      <w:color w:val="FFFFFF"/>
      <w:sz w:val="24"/>
      <w:szCs w:val="24"/>
      <w:lang w:val="tr-TR" w:eastAsia="tr-TR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13276"/>
    <w:rPr>
      <w:rFonts w:ascii="Cambria" w:hAnsi="Cambria" w:cs="Cambria"/>
      <w:i/>
      <w:iCs/>
      <w:color w:val="FFFFFF"/>
      <w:sz w:val="24"/>
      <w:szCs w:val="24"/>
      <w:shd w:val="clear" w:color="auto" w:fill="4F81BD"/>
    </w:rPr>
  </w:style>
  <w:style w:type="character" w:styleId="SubtleEmphasis">
    <w:name w:val="Subtle Emphasis"/>
    <w:basedOn w:val="DefaultParagraphFont"/>
    <w:uiPriority w:val="99"/>
    <w:qFormat/>
    <w:rsid w:val="00D13276"/>
    <w:rPr>
      <w:i/>
      <w:iCs/>
      <w:color w:val="5A5A5A"/>
    </w:rPr>
  </w:style>
  <w:style w:type="character" w:styleId="IntenseEmphasis">
    <w:name w:val="Intense Emphasis"/>
    <w:basedOn w:val="DefaultParagraphFont"/>
    <w:uiPriority w:val="99"/>
    <w:qFormat/>
    <w:rsid w:val="00D13276"/>
    <w:rPr>
      <w:b/>
      <w:bCs/>
      <w:i/>
      <w:iCs/>
      <w:color w:val="4F81BD"/>
      <w:sz w:val="22"/>
      <w:szCs w:val="22"/>
    </w:rPr>
  </w:style>
  <w:style w:type="character" w:styleId="SubtleReference">
    <w:name w:val="Subtle Reference"/>
    <w:basedOn w:val="DefaultParagraphFont"/>
    <w:uiPriority w:val="99"/>
    <w:qFormat/>
    <w:rsid w:val="00D13276"/>
    <w:rPr>
      <w:color w:val="auto"/>
      <w:u w:val="single" w:color="9BBB59"/>
    </w:rPr>
  </w:style>
  <w:style w:type="character" w:styleId="IntenseReference">
    <w:name w:val="Intense Reference"/>
    <w:basedOn w:val="DefaultParagraphFont"/>
    <w:uiPriority w:val="99"/>
    <w:qFormat/>
    <w:rsid w:val="00D13276"/>
    <w:rPr>
      <w:b/>
      <w:bCs/>
      <w:color w:val="auto"/>
      <w:u w:val="single" w:color="9BBB59"/>
    </w:rPr>
  </w:style>
  <w:style w:type="character" w:styleId="BookTitle">
    <w:name w:val="Book Title"/>
    <w:basedOn w:val="DefaultParagraphFont"/>
    <w:uiPriority w:val="99"/>
    <w:qFormat/>
    <w:rsid w:val="00D13276"/>
    <w:rPr>
      <w:rFonts w:ascii="Cambria" w:hAnsi="Cambria" w:cs="Cambria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99"/>
    <w:qFormat/>
    <w:rsid w:val="00D13276"/>
    <w:pPr>
      <w:outlineLvl w:val="9"/>
    </w:pPr>
  </w:style>
  <w:style w:type="paragraph" w:styleId="Header">
    <w:name w:val="header"/>
    <w:basedOn w:val="Normal"/>
    <w:link w:val="HeaderChar"/>
    <w:uiPriority w:val="99"/>
    <w:semiHidden/>
    <w:rsid w:val="00366DF2"/>
    <w:pPr>
      <w:tabs>
        <w:tab w:val="center" w:pos="4536"/>
        <w:tab w:val="right" w:pos="9072"/>
      </w:tabs>
      <w:ind w:firstLine="0"/>
    </w:pPr>
    <w:rPr>
      <w:rFonts w:cs="Times New Roman"/>
      <w:sz w:val="24"/>
      <w:szCs w:val="24"/>
      <w:lang w:val="tr-TR"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6DF2"/>
    <w:rPr>
      <w:rFonts w:ascii="Times New Roman" w:hAnsi="Times New Roman" w:cs="Times New Roman"/>
      <w:sz w:val="24"/>
      <w:szCs w:val="24"/>
      <w:lang w:val="tr-TR" w:eastAsia="tr-TR"/>
    </w:rPr>
  </w:style>
  <w:style w:type="character" w:styleId="Hyperlink">
    <w:name w:val="Hyperlink"/>
    <w:basedOn w:val="DefaultParagraphFont"/>
    <w:uiPriority w:val="99"/>
    <w:rsid w:val="009C0C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2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1141</Words>
  <Characters>6508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edanur</cp:lastModifiedBy>
  <cp:revision>27</cp:revision>
  <dcterms:created xsi:type="dcterms:W3CDTF">2016-02-20T07:58:00Z</dcterms:created>
  <dcterms:modified xsi:type="dcterms:W3CDTF">2016-04-14T21:40:00Z</dcterms:modified>
</cp:coreProperties>
</file>