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936" w:rsidRPr="008B6166" w:rsidRDefault="002B6936" w:rsidP="004D10CE">
      <w:pPr>
        <w:rPr>
          <w:rFonts w:ascii="Ecofont Vera Sans" w:hAnsi="Ecofont Vera Sans" w:cs="Ecofont Vera Sans"/>
        </w:rPr>
      </w:pPr>
      <w:r>
        <w:rPr>
          <w:rFonts w:ascii="Ecofont Vera Sans" w:hAnsi="Ecofont Vera Sans" w:cs="Ecofont Vera Sans"/>
        </w:rPr>
        <w:t xml:space="preserve">                 FEN B</w:t>
      </w:r>
      <w:r>
        <w:rPr>
          <w:rFonts w:ascii="MS Gothic" w:eastAsia="MS Gothic" w:hAnsi="MS Gothic" w:cs="MS Gothic" w:hint="eastAsia"/>
        </w:rPr>
        <w:t>İ</w:t>
      </w:r>
      <w:r>
        <w:rPr>
          <w:rFonts w:ascii="Ecofont Vera Sans" w:hAnsi="Ecofont Vera Sans" w:cs="Ecofont Vera Sans"/>
        </w:rPr>
        <w:t>L</w:t>
      </w:r>
      <w:r>
        <w:rPr>
          <w:rFonts w:ascii="MS Gothic" w:eastAsia="MS Gothic" w:hAnsi="MS Gothic" w:cs="MS Gothic" w:hint="eastAsia"/>
        </w:rPr>
        <w:t>İ</w:t>
      </w:r>
      <w:r>
        <w:rPr>
          <w:rFonts w:ascii="Ecofont Vera Sans" w:hAnsi="Ecofont Vera Sans" w:cs="Ecofont Vera Sans"/>
        </w:rPr>
        <w:t>MLER</w:t>
      </w:r>
      <w:r>
        <w:rPr>
          <w:rFonts w:ascii="MS Gothic" w:eastAsia="MS Gothic" w:hAnsi="MS Gothic" w:cs="MS Gothic" w:hint="eastAsia"/>
        </w:rPr>
        <w:t>İ</w:t>
      </w:r>
      <w:r>
        <w:rPr>
          <w:rFonts w:ascii="Ecofont Vera Sans" w:hAnsi="Ecofont Vera Sans" w:cs="Ecofont Vera Sans"/>
        </w:rPr>
        <w:t xml:space="preserve"> </w:t>
      </w:r>
      <w:r w:rsidRPr="008B6166">
        <w:rPr>
          <w:rFonts w:ascii="Ecofont Vera Sans" w:hAnsi="Ecofont Vera Sans" w:cs="Ecofont Vera Sans"/>
        </w:rPr>
        <w:t xml:space="preserve"> DE</w:t>
      </w:r>
      <w:r w:rsidRPr="008B6166">
        <w:rPr>
          <w:rFonts w:ascii="MS Gothic" w:eastAsia="MS Gothic" w:hAnsi="MS Gothic" w:cs="MS Gothic" w:hint="eastAsia"/>
        </w:rPr>
        <w:t>Ğ</w:t>
      </w:r>
      <w:r w:rsidRPr="008B6166">
        <w:rPr>
          <w:rFonts w:ascii="Ecofont Vera Sans" w:hAnsi="Ecofont Vera Sans" w:cs="Ecofont Vera Sans"/>
        </w:rPr>
        <w:t>ERLEND</w:t>
      </w:r>
      <w:r w:rsidRPr="008B6166">
        <w:rPr>
          <w:rFonts w:ascii="MS Gothic" w:eastAsia="MS Gothic" w:hAnsi="MS Gothic" w:cs="MS Gothic" w:hint="eastAsia"/>
        </w:rPr>
        <w:t>İ</w:t>
      </w:r>
      <w:r w:rsidRPr="008B6166">
        <w:rPr>
          <w:rFonts w:ascii="Ecofont Vera Sans" w:hAnsi="Ecofont Vera Sans" w:cs="Ecofont Vera Sans"/>
        </w:rPr>
        <w:t>RMES</w:t>
      </w:r>
      <w:r w:rsidRPr="008B6166">
        <w:rPr>
          <w:rFonts w:ascii="MS Gothic" w:eastAsia="MS Gothic" w:hAnsi="MS Gothic" w:cs="MS Gothic" w:hint="eastAsia"/>
        </w:rPr>
        <w:t>İ</w:t>
      </w:r>
      <w:r w:rsidRPr="008B6166">
        <w:rPr>
          <w:rFonts w:ascii="Ecofont Vera Sans" w:hAnsi="Ecofont Vera Sans" w:cs="Ecofont Vera Sans"/>
        </w:rPr>
        <w:t xml:space="preserve">                                      </w:t>
      </w:r>
      <w:r>
        <w:rPr>
          <w:rFonts w:ascii="Ecofont Vera Sans" w:hAnsi="Ecofont Vera Sans" w:cs="Ecofont Vera Sans"/>
        </w:rPr>
        <w:t xml:space="preserve">           </w:t>
      </w:r>
      <w:r w:rsidRPr="008B6166">
        <w:rPr>
          <w:rFonts w:ascii="Ecofont Vera Sans" w:hAnsi="Ecofont Vera Sans" w:cs="Ecofont Vera Sans"/>
        </w:rPr>
        <w:t xml:space="preserve"> Aldı</w:t>
      </w:r>
      <w:r w:rsidRPr="008B6166">
        <w:rPr>
          <w:rFonts w:ascii="MS Gothic" w:eastAsia="MS Gothic" w:hAnsi="MS Gothic" w:cs="MS Gothic" w:hint="eastAsia"/>
        </w:rPr>
        <w:t>ğ</w:t>
      </w:r>
      <w:r w:rsidRPr="008B6166">
        <w:rPr>
          <w:rFonts w:ascii="Ecofont Vera Sans" w:hAnsi="Ecofont Vera Sans" w:cs="Ecofont Vera Sans"/>
        </w:rPr>
        <w:t>ı Not:</w:t>
      </w:r>
    </w:p>
    <w:p w:rsidR="002B6936" w:rsidRDefault="002B6936" w:rsidP="004D10CE">
      <w:pPr>
        <w:rPr>
          <w:rFonts w:ascii="Ecofont Vera Sans" w:hAnsi="Ecofont Vera Sans" w:cs="Ecofont Vera Sans"/>
        </w:rPr>
      </w:pPr>
      <w:r>
        <w:rPr>
          <w:noProof/>
          <w:lang w:eastAsia="tr-TR"/>
        </w:rPr>
        <w:pict>
          <v:roundrect id="_x0000_s1026" style="position:absolute;margin-left:-12.95pt;margin-top:18.85pt;width:143.25pt;height:162pt;z-index:251658240" arcsize="10923f">
            <v:textbox inset=",.3mm,,.3mm">
              <w:txbxContent>
                <w:p w:rsidR="002B6936" w:rsidRPr="00731285" w:rsidRDefault="002B6936" w:rsidP="00731285">
                  <w:pPr>
                    <w:spacing w:after="0" w:line="36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731285">
                    <w:rPr>
                      <w:b/>
                      <w:bCs/>
                      <w:sz w:val="24"/>
                      <w:szCs w:val="24"/>
                    </w:rPr>
                    <w:t xml:space="preserve">         Eklem         gırtlak</w:t>
                  </w:r>
                </w:p>
                <w:p w:rsidR="002B6936" w:rsidRPr="00731285" w:rsidRDefault="002B6936" w:rsidP="00731285">
                  <w:pPr>
                    <w:spacing w:after="0" w:line="36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731285">
                    <w:rPr>
                      <w:b/>
                      <w:bCs/>
                      <w:sz w:val="24"/>
                      <w:szCs w:val="24"/>
                    </w:rPr>
                    <w:t xml:space="preserve">  kan              kalp  </w:t>
                  </w:r>
                </w:p>
                <w:p w:rsidR="002B6936" w:rsidRPr="00731285" w:rsidRDefault="002B6936" w:rsidP="00731285">
                  <w:pPr>
                    <w:spacing w:after="0" w:line="36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731285">
                    <w:rPr>
                      <w:b/>
                      <w:bCs/>
                      <w:sz w:val="24"/>
                      <w:szCs w:val="24"/>
                    </w:rPr>
                    <w:t xml:space="preserve">           kas          akciğer              </w:t>
                  </w:r>
                </w:p>
                <w:p w:rsidR="002B6936" w:rsidRPr="00731285" w:rsidRDefault="002B6936" w:rsidP="00731285">
                  <w:pPr>
                    <w:spacing w:after="0" w:line="36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731285">
                    <w:rPr>
                      <w:b/>
                      <w:bCs/>
                      <w:sz w:val="24"/>
                      <w:szCs w:val="24"/>
                    </w:rPr>
                    <w:t xml:space="preserve"> damar          omurga                              yutak                    burun</w:t>
                  </w:r>
                </w:p>
                <w:p w:rsidR="002B6936" w:rsidRPr="00731285" w:rsidRDefault="002B6936" w:rsidP="00731285">
                  <w:pPr>
                    <w:spacing w:after="0" w:line="36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731285">
                    <w:rPr>
                      <w:b/>
                      <w:bCs/>
                      <w:sz w:val="24"/>
                      <w:szCs w:val="24"/>
                    </w:rPr>
                    <w:t xml:space="preserve">               İskelet                     soluk borusu</w:t>
                  </w:r>
                </w:p>
              </w:txbxContent>
            </v:textbox>
          </v:roundrect>
        </w:pict>
      </w:r>
      <w:r w:rsidRPr="008B6166">
        <w:rPr>
          <w:rFonts w:ascii="Ecofont Vera Sans" w:hAnsi="Ecofont Vera Sans" w:cs="Ecofont Vera Sans"/>
        </w:rPr>
        <w:t>Ad-Soyad:                                                       Okul no:</w:t>
      </w:r>
    </w:p>
    <w:p w:rsidR="002B6936" w:rsidRPr="003943CF" w:rsidRDefault="002B6936" w:rsidP="004D10CE">
      <w:pPr>
        <w:rPr>
          <w:b/>
          <w:bCs/>
        </w:rPr>
      </w:pPr>
      <w:r>
        <w:t xml:space="preserve">                                                         </w:t>
      </w:r>
      <w:r w:rsidRPr="003943CF">
        <w:rPr>
          <w:b/>
          <w:bCs/>
        </w:rPr>
        <w:t>1- Kutuda verilen kavramları uygun olan bölüme yazın.</w:t>
      </w:r>
      <w:r>
        <w:rPr>
          <w:b/>
          <w:bCs/>
        </w:rPr>
        <w:t xml:space="preserve"> (</w:t>
      </w:r>
      <w:r w:rsidRPr="009234C5">
        <w:rPr>
          <w:sz w:val="18"/>
          <w:szCs w:val="18"/>
        </w:rPr>
        <w:t>20 puan</w:t>
      </w:r>
      <w:r>
        <w:rPr>
          <w:b/>
          <w:bCs/>
        </w:rPr>
        <w:t>)</w:t>
      </w:r>
    </w:p>
    <w:p w:rsidR="002B6936" w:rsidRPr="003E3824" w:rsidRDefault="002B6936" w:rsidP="004D10CE">
      <w:pPr>
        <w:rPr>
          <w:u w:val="single"/>
        </w:rPr>
      </w:pPr>
      <w:r>
        <w:t xml:space="preserve">                                                      </w:t>
      </w:r>
      <w:r w:rsidRPr="003E3824">
        <w:rPr>
          <w:u w:val="single"/>
        </w:rPr>
        <w:t>Hareket Sistemi</w:t>
      </w:r>
      <w:r>
        <w:t xml:space="preserve">                              </w:t>
      </w:r>
      <w:r w:rsidRPr="003E3824">
        <w:rPr>
          <w:u w:val="single"/>
        </w:rPr>
        <w:t xml:space="preserve">Solunum Sistemi   </w:t>
      </w:r>
      <w:r>
        <w:t xml:space="preserve">                         </w:t>
      </w:r>
      <w:r w:rsidRPr="003E3824">
        <w:rPr>
          <w:u w:val="single"/>
        </w:rPr>
        <w:t>Dolaşım Sistemi</w:t>
      </w:r>
    </w:p>
    <w:p w:rsidR="002B6936" w:rsidRDefault="002B6936" w:rsidP="004D10CE"/>
    <w:p w:rsidR="002B6936" w:rsidRDefault="002B6936" w:rsidP="004D10CE"/>
    <w:p w:rsidR="002B6936" w:rsidRDefault="002B6936" w:rsidP="004D10CE"/>
    <w:p w:rsidR="002B6936" w:rsidRDefault="002B6936" w:rsidP="00AF1CB6">
      <w:pPr>
        <w:spacing w:line="240" w:lineRule="auto"/>
      </w:pPr>
    </w:p>
    <w:p w:rsidR="002B6936" w:rsidRDefault="002B6936" w:rsidP="00AF1CB6">
      <w:pPr>
        <w:spacing w:line="240" w:lineRule="auto"/>
      </w:pPr>
    </w:p>
    <w:p w:rsidR="002B6936" w:rsidRPr="003943CF" w:rsidRDefault="002B6936" w:rsidP="004D10CE">
      <w:pPr>
        <w:rPr>
          <w:b/>
          <w:bCs/>
        </w:rPr>
      </w:pPr>
      <w:r w:rsidRPr="003943CF">
        <w:rPr>
          <w:b/>
          <w:bCs/>
        </w:rPr>
        <w:t>2-  İskeletimizin bölümleri nelerdir?</w:t>
      </w:r>
      <w:r w:rsidRPr="009234C5">
        <w:rPr>
          <w:b/>
          <w:bCs/>
        </w:rPr>
        <w:t xml:space="preserve"> </w:t>
      </w:r>
      <w:r>
        <w:rPr>
          <w:b/>
          <w:bCs/>
        </w:rPr>
        <w:t>(</w:t>
      </w:r>
      <w:r w:rsidRPr="009234C5">
        <w:rPr>
          <w:sz w:val="18"/>
          <w:szCs w:val="18"/>
        </w:rPr>
        <w:t>20 puan</w:t>
      </w:r>
      <w:r>
        <w:rPr>
          <w:b/>
          <w:bCs/>
        </w:rPr>
        <w:t>)</w:t>
      </w:r>
    </w:p>
    <w:p w:rsidR="002B6936" w:rsidRDefault="002B6936" w:rsidP="004D10CE"/>
    <w:p w:rsidR="002B6936" w:rsidRDefault="002B6936" w:rsidP="004D10CE"/>
    <w:p w:rsidR="002B6936" w:rsidRPr="003943CF" w:rsidRDefault="002B6936" w:rsidP="004D10CE">
      <w:pPr>
        <w:rPr>
          <w:b/>
          <w:bCs/>
        </w:rPr>
      </w:pPr>
      <w:r w:rsidRPr="003943CF">
        <w:rPr>
          <w:b/>
          <w:bCs/>
        </w:rPr>
        <w:t>3- İskeletimizin görevleri nelerdir?</w:t>
      </w:r>
      <w:r w:rsidRPr="009234C5">
        <w:rPr>
          <w:b/>
          <w:bCs/>
        </w:rPr>
        <w:t xml:space="preserve"> </w:t>
      </w:r>
      <w:r>
        <w:rPr>
          <w:b/>
          <w:bCs/>
        </w:rPr>
        <w:t>(</w:t>
      </w:r>
      <w:r w:rsidRPr="009234C5">
        <w:rPr>
          <w:sz w:val="18"/>
          <w:szCs w:val="18"/>
        </w:rPr>
        <w:t>20 puan</w:t>
      </w:r>
      <w:r>
        <w:rPr>
          <w:b/>
          <w:bCs/>
        </w:rPr>
        <w:t>)</w:t>
      </w:r>
    </w:p>
    <w:p w:rsidR="002B6936" w:rsidRDefault="002B6936" w:rsidP="004D10CE"/>
    <w:p w:rsidR="002B6936" w:rsidRDefault="002B6936" w:rsidP="004D10CE"/>
    <w:p w:rsidR="002B6936" w:rsidRPr="003943CF" w:rsidRDefault="002B6936" w:rsidP="004D10CE">
      <w:pPr>
        <w:rPr>
          <w:b/>
          <w:bCs/>
        </w:rPr>
      </w:pPr>
      <w:r>
        <w:rPr>
          <w:noProof/>
          <w:lang w:eastAsia="tr-TR"/>
        </w:rPr>
        <w:pict>
          <v:roundrect id="_x0000_s1027" style="position:absolute;margin-left:4.3pt;margin-top:16.95pt;width:513.75pt;height:26.25pt;z-index:251659264" arcsize="10923f">
            <v:textbox>
              <w:txbxContent>
                <w:p w:rsidR="002B6936" w:rsidRDefault="002B6936">
                  <w:r>
                    <w:t>Kaslar  -   kasılıp -       eklem -  gögüs kafesi  -  süt – kafatası -  kemikler -  gevşeyerek -  kan -  oksijen</w:t>
                  </w:r>
                </w:p>
              </w:txbxContent>
            </v:textbox>
          </v:roundrect>
        </w:pict>
      </w:r>
      <w:r w:rsidRPr="003943CF">
        <w:rPr>
          <w:b/>
          <w:bCs/>
        </w:rPr>
        <w:t xml:space="preserve">4-   Boşlukları uygun kelimelerle doldurun. </w:t>
      </w:r>
      <w:r>
        <w:rPr>
          <w:b/>
          <w:bCs/>
        </w:rPr>
        <w:t>(</w:t>
      </w:r>
      <w:r w:rsidRPr="009234C5">
        <w:rPr>
          <w:sz w:val="18"/>
          <w:szCs w:val="18"/>
        </w:rPr>
        <w:t>20 puan</w:t>
      </w:r>
      <w:r>
        <w:rPr>
          <w:b/>
          <w:bCs/>
        </w:rPr>
        <w:t>)</w:t>
      </w:r>
    </w:p>
    <w:p w:rsidR="002B6936" w:rsidRDefault="002B6936" w:rsidP="004D10CE"/>
    <w:p w:rsidR="002B6936" w:rsidRDefault="002B6936" w:rsidP="0058752C">
      <w:pPr>
        <w:spacing w:after="240" w:line="360" w:lineRule="auto"/>
      </w:pPr>
      <w:r>
        <w:t xml:space="preserve">*  Akciğerlerin ve kalbin çevresini sararak koruyan  …………………….  ………………… dir. </w:t>
      </w:r>
    </w:p>
    <w:p w:rsidR="002B6936" w:rsidRDefault="002B6936" w:rsidP="0058752C">
      <w:pPr>
        <w:spacing w:after="240" w:line="360" w:lineRule="auto"/>
      </w:pPr>
      <w:r>
        <w:rPr>
          <w:b/>
          <w:bCs/>
        </w:rPr>
        <w:t xml:space="preserve">*  </w:t>
      </w:r>
      <w:r>
        <w:t xml:space="preserve">İskeletimizin kemik yapısını güçlendirmek için ……………… içmeliyiz.  </w:t>
      </w:r>
    </w:p>
    <w:p w:rsidR="002B6936" w:rsidRPr="002064BC" w:rsidRDefault="002B6936" w:rsidP="0058752C">
      <w:pPr>
        <w:spacing w:after="240" w:line="360" w:lineRule="auto"/>
      </w:pPr>
      <w:r>
        <w:rPr>
          <w:b/>
          <w:bCs/>
        </w:rPr>
        <w:t xml:space="preserve">*  </w:t>
      </w:r>
      <w:r>
        <w:t>……………………. , iskeletimizi meydana getiren sert yapıdır.</w:t>
      </w:r>
    </w:p>
    <w:p w:rsidR="002B6936" w:rsidRDefault="002B6936" w:rsidP="0058752C">
      <w:pPr>
        <w:spacing w:after="240" w:line="360" w:lineRule="auto"/>
      </w:pPr>
      <w:r>
        <w:rPr>
          <w:b/>
          <w:bCs/>
        </w:rPr>
        <w:t xml:space="preserve">*  </w:t>
      </w:r>
      <w:r>
        <w:t>Vücudumuzun hareketini  iskelet, eklem ve  ……………………. birlikte  sağlar.</w:t>
      </w:r>
    </w:p>
    <w:p w:rsidR="002B6936" w:rsidRDefault="002B6936" w:rsidP="0058752C">
      <w:pPr>
        <w:spacing w:after="240" w:line="360" w:lineRule="auto"/>
      </w:pPr>
      <w:r>
        <w:rPr>
          <w:b/>
          <w:bCs/>
        </w:rPr>
        <w:t xml:space="preserve">*  </w:t>
      </w:r>
      <w:r>
        <w:t>Vücudumuzdaki kemiklerin birleştiği ve kolayca hareket etmesini sağlayan kısma …..……………. denir.</w:t>
      </w:r>
    </w:p>
    <w:p w:rsidR="002B6936" w:rsidRDefault="002B6936" w:rsidP="002064BC">
      <w:pPr>
        <w:spacing w:after="120" w:line="360" w:lineRule="auto"/>
      </w:pPr>
      <w:r>
        <w:rPr>
          <w:b/>
          <w:bCs/>
        </w:rPr>
        <w:t xml:space="preserve">*  </w:t>
      </w:r>
      <w:r>
        <w:t xml:space="preserve">Kaslar ……………………. ve  .. ……………………………..  hareket ederler. </w:t>
      </w:r>
    </w:p>
    <w:p w:rsidR="002B6936" w:rsidRPr="0058752C" w:rsidRDefault="002B6936" w:rsidP="004D10CE">
      <w:pPr>
        <w:rPr>
          <w:sz w:val="10"/>
          <w:szCs w:val="10"/>
        </w:rPr>
      </w:pPr>
    </w:p>
    <w:p w:rsidR="002B6936" w:rsidRPr="003943CF" w:rsidRDefault="002B6936" w:rsidP="004D10CE">
      <w:pPr>
        <w:rPr>
          <w:b/>
          <w:bCs/>
        </w:rPr>
      </w:pPr>
      <w:r>
        <w:rPr>
          <w:b/>
          <w:bCs/>
        </w:rPr>
        <w:t>5</w:t>
      </w:r>
      <w:r w:rsidRPr="003943CF">
        <w:rPr>
          <w:b/>
          <w:bCs/>
        </w:rPr>
        <w:t xml:space="preserve">-  Cümlelerin doğru olanlara D , yanlış olanlara Y koyunuz. </w:t>
      </w:r>
      <w:r>
        <w:rPr>
          <w:b/>
          <w:bCs/>
        </w:rPr>
        <w:t>(</w:t>
      </w:r>
      <w:r w:rsidRPr="009234C5">
        <w:rPr>
          <w:sz w:val="18"/>
          <w:szCs w:val="18"/>
        </w:rPr>
        <w:t>20 puan</w:t>
      </w:r>
      <w:r>
        <w:rPr>
          <w:b/>
          <w:bCs/>
        </w:rPr>
        <w:t>)</w:t>
      </w:r>
    </w:p>
    <w:p w:rsidR="002B6936" w:rsidRPr="003943CF" w:rsidRDefault="002B6936" w:rsidP="003943CF">
      <w:r w:rsidRPr="003943CF">
        <w:t>(</w:t>
      </w:r>
      <w:r>
        <w:t xml:space="preserve">      </w:t>
      </w:r>
      <w:r w:rsidRPr="003943CF">
        <w:t>) İskeletimiz tek başına hareket etmemiz için yeterlidir.</w:t>
      </w:r>
    </w:p>
    <w:p w:rsidR="002B6936" w:rsidRPr="003943CF" w:rsidRDefault="002B6936" w:rsidP="003943CF">
      <w:r w:rsidRPr="003943CF">
        <w:t>(      )Eşya kaldırırken belimizi değil ,dizlerimizi bükerek eğilmeli ve yükü kaldırmalıyız.</w:t>
      </w:r>
    </w:p>
    <w:p w:rsidR="002B6936" w:rsidRPr="003943CF" w:rsidRDefault="002B6936" w:rsidP="00353C13">
      <w:r w:rsidRPr="003943CF">
        <w:t>(</w:t>
      </w:r>
      <w:r>
        <w:t xml:space="preserve">     </w:t>
      </w:r>
      <w:r w:rsidRPr="003943CF">
        <w:t xml:space="preserve">) Eklemler kısa, uzun ve yassı olarak üç çeşittir.  </w:t>
      </w:r>
    </w:p>
    <w:p w:rsidR="002B6936" w:rsidRPr="003943CF" w:rsidRDefault="002B6936" w:rsidP="00353C13">
      <w:r>
        <w:t xml:space="preserve">(     </w:t>
      </w:r>
      <w:r w:rsidRPr="003943CF">
        <w:t>) Ağzımızdan nefes alıp burnumuzdan vermeliyiz.</w:t>
      </w:r>
    </w:p>
    <w:p w:rsidR="002B6936" w:rsidRDefault="002B6936" w:rsidP="004D10CE">
      <w:r>
        <w:t xml:space="preserve">(     </w:t>
      </w:r>
      <w:r w:rsidRPr="003943CF">
        <w:t>) Kaslar kasılıp gevşeyerek vücudumuzun hareket etmesine yardımcı olur.</w:t>
      </w:r>
      <w:r>
        <w:t xml:space="preserve"> </w:t>
      </w:r>
      <w:hyperlink r:id="rId5" w:history="1">
        <w:r>
          <w:rPr>
            <w:rStyle w:val="Hyperlink"/>
            <w:b/>
            <w:bCs/>
          </w:rPr>
          <w:t>www.sorubak.com</w:t>
        </w:r>
      </w:hyperlink>
    </w:p>
    <w:sectPr w:rsidR="002B6936" w:rsidSect="00731285"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Ecofont Vera Sans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C53B8"/>
    <w:multiLevelType w:val="hybridMultilevel"/>
    <w:tmpl w:val="94E217E6"/>
    <w:lvl w:ilvl="0" w:tplc="871A6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9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b/>
        <w:bCs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0CE"/>
    <w:rsid w:val="002064BC"/>
    <w:rsid w:val="00267488"/>
    <w:rsid w:val="002B6936"/>
    <w:rsid w:val="00353C13"/>
    <w:rsid w:val="003943CF"/>
    <w:rsid w:val="003B6FF9"/>
    <w:rsid w:val="003E3824"/>
    <w:rsid w:val="004D10CE"/>
    <w:rsid w:val="00512DB2"/>
    <w:rsid w:val="00532571"/>
    <w:rsid w:val="0053425E"/>
    <w:rsid w:val="00546FC0"/>
    <w:rsid w:val="0058752C"/>
    <w:rsid w:val="00693991"/>
    <w:rsid w:val="00731285"/>
    <w:rsid w:val="007F647A"/>
    <w:rsid w:val="008B6166"/>
    <w:rsid w:val="008F3CD8"/>
    <w:rsid w:val="009234C5"/>
    <w:rsid w:val="00AA4EED"/>
    <w:rsid w:val="00AE7966"/>
    <w:rsid w:val="00AF1CB6"/>
    <w:rsid w:val="00BB0E4F"/>
    <w:rsid w:val="00BF7F78"/>
    <w:rsid w:val="00DC29DC"/>
    <w:rsid w:val="00E04D3D"/>
    <w:rsid w:val="00E43C2A"/>
    <w:rsid w:val="00EC0EB4"/>
    <w:rsid w:val="00FB6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0C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B0E4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1</Pages>
  <Words>229</Words>
  <Characters>1309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kad</dc:creator>
  <cp:keywords>sorubak.com</cp:keywords>
  <dc:description/>
  <cp:lastModifiedBy>edanur</cp:lastModifiedBy>
  <cp:revision>16</cp:revision>
  <cp:lastPrinted>2015-10-22T15:43:00Z</cp:lastPrinted>
  <dcterms:created xsi:type="dcterms:W3CDTF">2015-10-19T15:43:00Z</dcterms:created>
  <dcterms:modified xsi:type="dcterms:W3CDTF">2016-10-22T17:00:00Z</dcterms:modified>
</cp:coreProperties>
</file>