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4A" w:rsidRPr="001E0B72" w:rsidRDefault="002F1A4A" w:rsidP="001E0B72">
      <w:pPr>
        <w:rPr>
          <w:rFonts w:ascii="Comic Sans MS" w:hAnsi="Comic Sans MS" w:cs="Comic Sans MS"/>
          <w:b/>
          <w:bCs/>
          <w:color w:val="000000"/>
        </w:rPr>
      </w:pPr>
      <w:r w:rsidRPr="00654F68">
        <w:rPr>
          <w:rFonts w:ascii="Comic Sans MS" w:hAnsi="Comic Sans MS" w:cs="Comic Sans MS"/>
          <w:b/>
          <w:bCs/>
          <w:color w:val="000000"/>
        </w:rPr>
        <w:t>KANAN İL</w:t>
      </w:r>
      <w:r>
        <w:rPr>
          <w:rFonts w:ascii="Comic Sans MS" w:hAnsi="Comic Sans MS" w:cs="Comic Sans MS"/>
          <w:b/>
          <w:bCs/>
          <w:color w:val="000000"/>
        </w:rPr>
        <w:t>KOKULU 4. SINIFLAR</w:t>
      </w:r>
      <w:r w:rsidRPr="00654F68">
        <w:rPr>
          <w:rFonts w:ascii="Comic Sans MS" w:hAnsi="Comic Sans MS" w:cs="Comic Sans MS"/>
          <w:b/>
          <w:bCs/>
          <w:color w:val="000000"/>
        </w:rPr>
        <w:t xml:space="preserve"> FEN BİLİMLERİ </w:t>
      </w:r>
      <w:r>
        <w:rPr>
          <w:rFonts w:ascii="Comic Sans MS" w:hAnsi="Comic Sans MS" w:cs="Comic Sans MS"/>
          <w:b/>
          <w:bCs/>
          <w:color w:val="000000"/>
        </w:rPr>
        <w:t>DERSİ 1. DÖNEM 1. SINAVI</w:t>
      </w:r>
    </w:p>
    <w:p w:rsidR="002F1A4A" w:rsidRPr="00654F68" w:rsidRDefault="002F1A4A" w:rsidP="00654F68">
      <w:pPr>
        <w:tabs>
          <w:tab w:val="left" w:pos="8490"/>
        </w:tabs>
        <w:rPr>
          <w:rFonts w:ascii="Comic Sans MS" w:hAnsi="Comic Sans MS" w:cs="Comic Sans MS"/>
          <w:b/>
          <w:bCs/>
          <w:color w:val="000000"/>
        </w:rPr>
      </w:pPr>
      <w:r w:rsidRPr="00654F68">
        <w:rPr>
          <w:rFonts w:ascii="Comic Sans MS" w:hAnsi="Comic Sans MS" w:cs="Comic Sans MS"/>
          <w:b/>
          <w:bCs/>
          <w:color w:val="000000"/>
        </w:rPr>
        <w:t>ADI VE SOYADI: …………………………………………………………………………….. ALDIĞI PUAN:…………</w:t>
      </w:r>
    </w:p>
    <w:p w:rsidR="002F1A4A" w:rsidRPr="00654F68" w:rsidRDefault="002F1A4A" w:rsidP="00654F68">
      <w:pPr>
        <w:tabs>
          <w:tab w:val="left" w:pos="7275"/>
        </w:tabs>
        <w:rPr>
          <w:rFonts w:ascii="Comic Sans MS" w:hAnsi="Comic Sans MS" w:cs="Comic Sans MS"/>
          <w:b/>
          <w:bCs/>
          <w:color w:val="000000"/>
        </w:rPr>
      </w:pPr>
      <w:r w:rsidRPr="00654F68">
        <w:rPr>
          <w:rFonts w:ascii="Comic Sans MS" w:hAnsi="Comic Sans MS" w:cs="Comic Sans MS"/>
          <w:b/>
          <w:bCs/>
          <w:color w:val="000000"/>
        </w:rPr>
        <w:t>NUMARA</w:t>
      </w:r>
      <w:r>
        <w:rPr>
          <w:rFonts w:ascii="Comic Sans MS" w:hAnsi="Comic Sans MS" w:cs="Comic Sans MS"/>
          <w:b/>
          <w:bCs/>
          <w:color w:val="000000"/>
        </w:rPr>
        <w:t>SI</w:t>
      </w:r>
      <w:r w:rsidRPr="00654F68">
        <w:rPr>
          <w:rFonts w:ascii="Comic Sans MS" w:hAnsi="Comic Sans MS" w:cs="Comic Sans MS"/>
          <w:b/>
          <w:bCs/>
          <w:color w:val="000000"/>
        </w:rPr>
        <w:t>:………………..</w:t>
      </w:r>
      <w:r w:rsidRPr="00654F68">
        <w:rPr>
          <w:rFonts w:ascii="Comic Sans MS" w:hAnsi="Comic Sans MS" w:cs="Comic Sans MS"/>
          <w:b/>
          <w:bCs/>
          <w:color w:val="000000"/>
        </w:rPr>
        <w:tab/>
      </w:r>
    </w:p>
    <w:p w:rsidR="002F1A4A" w:rsidRPr="00654F68" w:rsidRDefault="002F1A4A" w:rsidP="00654F68">
      <w:pPr>
        <w:tabs>
          <w:tab w:val="center" w:pos="5386"/>
          <w:tab w:val="left" w:pos="7275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 xml:space="preserve">SINIFI       </w:t>
      </w:r>
      <w:r w:rsidRPr="00654F68">
        <w:rPr>
          <w:rFonts w:ascii="Comic Sans MS" w:hAnsi="Comic Sans MS" w:cs="Comic Sans MS"/>
          <w:b/>
          <w:bCs/>
          <w:color w:val="000000"/>
        </w:rPr>
        <w:t>:………………..</w:t>
      </w:r>
      <w:r w:rsidRPr="00654F68">
        <w:rPr>
          <w:rFonts w:ascii="Comic Sans MS" w:hAnsi="Comic Sans MS" w:cs="Comic Sans MS"/>
          <w:color w:val="000000"/>
        </w:rPr>
        <w:tab/>
      </w:r>
    </w:p>
    <w:p w:rsidR="002F1A4A" w:rsidRDefault="002F1A4A" w:rsidP="00333388">
      <w:pPr>
        <w:rPr>
          <w:rFonts w:ascii="Comic Sans MS" w:hAnsi="Comic Sans MS" w:cs="Comic Sans MS"/>
          <w:b/>
          <w:bCs/>
          <w:color w:val="000000"/>
        </w:rPr>
      </w:pPr>
    </w:p>
    <w:p w:rsidR="002F1A4A" w:rsidRPr="00654F68" w:rsidRDefault="002F1A4A" w:rsidP="00333388">
      <w:pPr>
        <w:rPr>
          <w:rFonts w:ascii="Comic Sans MS" w:hAnsi="Comic Sans MS" w:cs="Comic Sans MS"/>
          <w:b/>
          <w:bCs/>
          <w:color w:val="000000"/>
        </w:rPr>
      </w:pPr>
      <w:r>
        <w:rPr>
          <w:noProof/>
        </w:rPr>
        <w:pict>
          <v:rect id="Dikdörtgen 33" o:spid="_x0000_s1026" style="position:absolute;margin-left:306pt;margin-top:15.85pt;width:2in;height:27pt;z-index:251648512;visibility:visible" strokecolor="white">
            <v:textbox>
              <w:txbxContent>
                <w:p w:rsidR="002F1A4A" w:rsidRDefault="002F1A4A" w:rsidP="00333388">
                  <w:r>
                    <w:t>………………………….</w:t>
                  </w:r>
                </w:p>
              </w:txbxContent>
            </v:textbox>
          </v:rect>
        </w:pict>
      </w:r>
      <w:r w:rsidRPr="00654F68">
        <w:rPr>
          <w:rFonts w:ascii="Comic Sans MS" w:hAnsi="Comic Sans MS" w:cs="Comic Sans MS"/>
          <w:b/>
          <w:bCs/>
          <w:color w:val="000000"/>
        </w:rPr>
        <w:t>1.   Aşağıdaki iskeletin üzerinde, iskeletin bölümlerinin adlarını yazınız. (12 PUAN)</w: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32" o:spid="_x0000_s1027" style="position:absolute;margin-left:189pt;margin-top:1.5pt;width:117.75pt;height:269.65pt;z-index:251642368;visibility:visible;mso-wrap-style:none" strokecolor="white">
            <v:textbox style="mso-fit-shape-to-text:t">
              <w:txbxContent>
                <w:p w:rsidR="002F1A4A" w:rsidRDefault="002F1A4A" w:rsidP="00333388">
                  <w:r w:rsidRPr="00F627F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alt="BONE015" style="width:72.75pt;height:189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line id="Düz Bağlayıcı 30" o:spid="_x0000_s1028" style="position:absolute;z-index:251643392;visibility:visible" from="229.5pt,2.05pt" to="301.5pt,2.05pt" strokeweight="2pt">
            <v:stroke endarrow="block"/>
          </v:line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29" o:spid="_x0000_s1029" style="position:absolute;margin-left:309.75pt;margin-top:5.55pt;width:2in;height:27pt;z-index:251649536;visibility:visible" strokecolor="white">
            <v:textbox>
              <w:txbxContent>
                <w:p w:rsidR="002F1A4A" w:rsidRDefault="002F1A4A" w:rsidP="00333388">
                  <w:r>
                    <w:t>………………………….</w: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line id="Düz Bağlayıcı 28" o:spid="_x0000_s1030" style="position:absolute;z-index:251644416;visibility:visible" from="234pt,5.9pt" to="306pt,5.9pt" strokeweight="2pt">
            <v:stroke endarrow="block"/>
          </v:line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27" o:spid="_x0000_s1031" style="position:absolute;margin-left:3.75pt;margin-top:6.65pt;width:2in;height:27pt;z-index:251651584;visibility:visible" strokecolor="white">
            <v:textbox>
              <w:txbxContent>
                <w:p w:rsidR="002F1A4A" w:rsidRDefault="002F1A4A" w:rsidP="00333388">
                  <w:r>
                    <w:t>………………………….</w: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line id="Düz Bağlayıcı 26" o:spid="_x0000_s1032" style="position:absolute;flip:x;z-index:251645440;visibility:visible" from="147.75pt,4.55pt" to="228.75pt,4.55pt" strokeweight="2pt">
            <v:stroke endarrow="block"/>
          </v:line>
        </w:pict>
      </w:r>
      <w:r>
        <w:rPr>
          <w:noProof/>
        </w:rPr>
        <w:pict>
          <v:line id="Düz Bağlayıcı 25" o:spid="_x0000_s1033" style="position:absolute;z-index:251646464;visibility:visible" from="252pt,.65pt" to="306pt,36.65pt" strokeweight="2pt">
            <v:stroke endarrow="block"/>
          </v:line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24" o:spid="_x0000_s1034" style="position:absolute;margin-left:306pt;margin-top:4.35pt;width:2in;height:27pt;z-index:251650560;visibility:visible" strokecolor="white">
            <v:textbox>
              <w:txbxContent>
                <w:p w:rsidR="002F1A4A" w:rsidRDefault="002F1A4A" w:rsidP="00333388">
                  <w:r>
                    <w:t>………………………….</w: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line id="Düz Bağlayıcı 23" o:spid="_x0000_s1035" style="position:absolute;flip:y;z-index:251647488;visibility:visible" from="225pt,6.75pt" to="306pt,51.75pt" strokeweight="2pt">
            <v:stroke endarrow="block"/>
          </v:line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E51112" w:rsidRDefault="002F1A4A" w:rsidP="00D40E59">
      <w:pPr>
        <w:rPr>
          <w:rFonts w:ascii="Comic Sans MS" w:hAnsi="Comic Sans MS" w:cs="Comic Sans MS"/>
          <w:b/>
          <w:bCs/>
          <w:color w:val="000000"/>
        </w:rPr>
      </w:pPr>
      <w:r w:rsidRPr="00E51112">
        <w:rPr>
          <w:rFonts w:ascii="Comic Sans MS" w:hAnsi="Comic Sans MS" w:cs="Comic Sans MS"/>
          <w:b/>
          <w:bCs/>
          <w:color w:val="000000"/>
          <w:lang w:eastAsia="en-US"/>
        </w:rPr>
        <w:t xml:space="preserve">2.  Doğru ifadelerin başına ‘’D’’ ,  yanlış ifadelerin başına  ‘’Y’’  yazınız. </w:t>
      </w:r>
      <w:r w:rsidRPr="00E51112">
        <w:rPr>
          <w:rFonts w:ascii="Comic Sans MS" w:hAnsi="Comic Sans MS" w:cs="Comic Sans MS"/>
          <w:b/>
          <w:bCs/>
          <w:color w:val="000000"/>
        </w:rPr>
        <w:t>. (10 PUAN)</w:t>
      </w: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14"/>
          <w:szCs w:val="14"/>
          <w:lang w:eastAsia="en-US"/>
        </w:rPr>
      </w:pP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  <w:lang w:eastAsia="en-US"/>
        </w:rPr>
        <w:t>(……)Kemikler  uzun, kısa  ve  yassı  olmak  üzere    üç  çeşittir.</w:t>
      </w:r>
    </w:p>
    <w:p w:rsidR="002F1A4A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  <w:lang w:eastAsia="en-US"/>
        </w:rPr>
        <w:t>(……)Bütün  eklemlerimizin  hareket  yeteneği  vardır.</w:t>
      </w:r>
    </w:p>
    <w:p w:rsidR="002F1A4A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  <w:lang w:eastAsia="en-US"/>
        </w:rPr>
        <w:t>(……)Kemiklerimizi  saran ve  hareketini  sağlayan  lifli yapıya  kas  denir.</w:t>
      </w:r>
    </w:p>
    <w:p w:rsidR="002F1A4A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  <w:lang w:eastAsia="en-US"/>
        </w:rPr>
        <w:t>(……)Doğru  nefes  alma  şekli  havayı  ağzımızdan alıp burnumuzdan  vermekle olur.</w:t>
      </w:r>
    </w:p>
    <w:p w:rsidR="002F1A4A" w:rsidRDefault="002F1A4A" w:rsidP="00153066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</w:p>
    <w:p w:rsidR="002F1A4A" w:rsidRPr="00654F68" w:rsidRDefault="002F1A4A" w:rsidP="00153066">
      <w:pPr>
        <w:rPr>
          <w:rFonts w:ascii="Comic Sans MS" w:hAnsi="Comic Sans MS" w:cs="Comic Sans MS"/>
          <w:color w:val="000000"/>
          <w:sz w:val="22"/>
          <w:szCs w:val="22"/>
          <w:lang w:eastAsia="en-US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  <w:lang w:eastAsia="en-US"/>
        </w:rPr>
        <w:t>(……)Kasılan kas kalınlaşır, sertleşir ve kısalır.</w: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0B6653" w:rsidRDefault="002F1A4A" w:rsidP="00333388">
      <w:pPr>
        <w:rPr>
          <w:rFonts w:ascii="Comic Sans MS" w:hAnsi="Comic Sans MS" w:cs="Comic Sans MS"/>
          <w:b/>
          <w:bCs/>
          <w:color w:val="000000"/>
        </w:rPr>
      </w:pPr>
      <w:r w:rsidRPr="000B6653">
        <w:rPr>
          <w:rFonts w:ascii="Comic Sans MS" w:hAnsi="Comic Sans MS" w:cs="Comic Sans MS"/>
          <w:b/>
          <w:bCs/>
          <w:color w:val="000000"/>
        </w:rPr>
        <w:t>3.   Aşağıdaki kavram haritasında boşlukları uygun şekilde doldurunuz. . (9 PUAN)</w: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654F68" w:rsidRDefault="002F1A4A" w:rsidP="00333388">
      <w:pPr>
        <w:jc w:val="center"/>
        <w:rPr>
          <w:rFonts w:ascii="Comic Sans MS" w:hAnsi="Comic Sans MS" w:cs="Comic Sans MS"/>
          <w:b/>
          <w:bCs/>
          <w:color w:val="000000"/>
        </w:rPr>
      </w:pPr>
      <w:r>
        <w:rPr>
          <w:noProof/>
        </w:rPr>
        <w:pict>
          <v:line id="Düz Bağlayıcı 48" o:spid="_x0000_s1036" style="position:absolute;left:0;text-align:left;z-index:251659776;visibility:visible" from="99pt,88.05pt" to="99pt,115.05pt">
            <v:stroke endarrow="block"/>
          </v:line>
        </w:pict>
      </w:r>
      <w:r>
        <w:rPr>
          <w:noProof/>
        </w:rPr>
        <w:pict>
          <v:line id="Düz Bağlayıcı 45" o:spid="_x0000_s1037" style="position:absolute;left:0;text-align:left;z-index:251653632;visibility:visible" from="270pt,18.45pt" to="270pt,61.05pt">
            <v:stroke endarrow="block"/>
          </v:line>
        </w:pict>
      </w:r>
      <w:r>
        <w:rPr>
          <w:noProof/>
        </w:rPr>
        <w:pict>
          <v:rect id="Dikdörtgen 43" o:spid="_x0000_s1038" style="position:absolute;left:0;text-align:left;margin-left:36pt;margin-top:61.05pt;width:2in;height:27pt;z-index:251652608;visibility:visible">
            <v:textbox>
              <w:txbxContent>
                <w:p w:rsidR="002F1A4A" w:rsidRDefault="002F1A4A" w:rsidP="00333388">
                  <w:pPr>
                    <w:jc w:val="center"/>
                  </w:pPr>
                  <w:r>
                    <w:t>………………………...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42" o:spid="_x0000_s1039" style="position:absolute;left:0;text-align:left;z-index:251655680;visibility:visible" from="297pt,16.05pt" to="369pt,52.05pt">
            <v:stroke endarrow="block"/>
          </v:line>
        </w:pict>
      </w:r>
      <w:r>
        <w:rPr>
          <w:noProof/>
        </w:rPr>
        <w:pict>
          <v:line id="Düz Bağlayıcı 41" o:spid="_x0000_s1040" style="position:absolute;left:0;text-align:left;flip:x;z-index:251654656;visibility:visible" from="162pt,16.05pt" to="243pt,52.05pt">
            <v:stroke endarrow="block"/>
          </v:line>
        </w:pict>
      </w:r>
      <w:r w:rsidRPr="00654F68">
        <w:rPr>
          <w:rFonts w:ascii="Comic Sans MS" w:hAnsi="Comic Sans MS" w:cs="Comic Sans MS"/>
          <w:b/>
          <w:bCs/>
          <w:color w:val="000000"/>
        </w:rPr>
        <w:t xml:space="preserve">        KEMİKLER</w: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44" o:spid="_x0000_s1041" style="position:absolute;margin-left:228.55pt;margin-top:7.8pt;width:81pt;height:20.25pt;z-index:251656704;visibility:visible" strokecolor="white">
            <v:textbox>
              <w:txbxContent>
                <w:p w:rsidR="002F1A4A" w:rsidRPr="00D358FC" w:rsidRDefault="002F1A4A" w:rsidP="00333388">
                  <w:pPr>
                    <w:jc w:val="center"/>
                    <w:rPr>
                      <w:rFonts w:ascii="ALFABET98" w:hAnsi="ALFABET98" w:cs="ALFABET98"/>
                      <w:sz w:val="20"/>
                      <w:szCs w:val="20"/>
                    </w:rPr>
                  </w:pPr>
                  <w:r w:rsidRPr="00654F68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Üç çeşittir</w:t>
                  </w:r>
                  <w:r w:rsidRPr="00D358FC">
                    <w:rPr>
                      <w:rFonts w:ascii="ALFABET98" w:hAnsi="ALFABET98" w:cs="ALFABET98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47" o:spid="_x0000_s1042" style="position:absolute;margin-left:5in;margin-top:12.6pt;width:2in;height:27pt;z-index:251658752;visibility:visible">
            <v:textbox>
              <w:txbxContent>
                <w:p w:rsidR="002F1A4A" w:rsidRDefault="002F1A4A" w:rsidP="00333388">
                  <w:pPr>
                    <w:jc w:val="center"/>
                  </w:pPr>
                  <w:r>
                    <w:t>………………………...</w: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46" o:spid="_x0000_s1043" style="position:absolute;margin-left:207pt;margin-top:1.7pt;width:126pt;height:27pt;z-index:251657728;visibility:visible">
            <v:textbox>
              <w:txbxContent>
                <w:p w:rsidR="002F1A4A" w:rsidRDefault="002F1A4A" w:rsidP="00333388">
                  <w:pPr>
                    <w:jc w:val="center"/>
                  </w:pPr>
                  <w:r>
                    <w:t>………………………...</w:t>
                  </w:r>
                </w:p>
              </w:txbxContent>
            </v:textbox>
          </v:rect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line id="Düz Bağlayıcı 40" o:spid="_x0000_s1044" style="position:absolute;z-index:251660800;visibility:visible" from="270pt,14.9pt" to="270pt,41.9pt">
            <v:stroke endarrow="block"/>
          </v:line>
        </w:pic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line id="Düz Bağlayıcı 49" o:spid="_x0000_s1045" style="position:absolute;z-index:251663872;visibility:visible" from="423.4pt,.35pt" to="423.4pt,19.1pt">
            <v:stroke endarrow="block"/>
          </v:line>
        </w:pict>
      </w:r>
    </w:p>
    <w:p w:rsidR="002F1A4A" w:rsidRPr="00654F68" w:rsidRDefault="002F1A4A" w:rsidP="00333388">
      <w:pPr>
        <w:tabs>
          <w:tab w:val="left" w:pos="2190"/>
        </w:tabs>
        <w:ind w:left="1416"/>
        <w:rPr>
          <w:rFonts w:ascii="Comic Sans MS" w:hAnsi="Comic Sans MS" w:cs="Comic Sans MS"/>
          <w:color w:val="000000"/>
        </w:rPr>
      </w:pPr>
      <w:r w:rsidRPr="00654F68">
        <w:rPr>
          <w:rFonts w:ascii="Comic Sans MS" w:hAnsi="Comic Sans MS" w:cs="Comic Sans MS"/>
          <w:color w:val="000000"/>
        </w:rPr>
        <w:t>Örne</w:t>
      </w:r>
      <w:r>
        <w:rPr>
          <w:noProof/>
        </w:rPr>
        <w:pict>
          <v:rect id="Dikdörtgen 37" o:spid="_x0000_s1046" style="position:absolute;left:0;text-align:left;margin-left:405pt;margin-top:1.6pt;width:50.65pt;height:106.25pt;z-index:251661824;visibility:visible;mso-wrap-style:none;mso-position-horizontal-relative:text;mso-position-vertical-relative:text" strokecolor="white">
            <v:textbox style="mso-fit-shape-to-text:t">
              <w:txbxContent>
                <w:p w:rsidR="002F1A4A" w:rsidRDefault="002F1A4A" w:rsidP="00333388">
                  <w:r w:rsidRPr="00F627FA">
                    <w:rPr>
                      <w:noProof/>
                    </w:rPr>
                    <w:pict>
                      <v:shape id="Resim 2" o:spid="_x0000_i1028" type="#_x0000_t75" style="width:25.5pt;height:60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Dikdörtgen 35" o:spid="_x0000_s1047" style="position:absolute;left:0;text-align:left;margin-left:245.3pt;margin-top:21.4pt;width:51.7pt;height:70.2pt;z-index:251662848;visibility:visible;mso-wrap-style:none;mso-position-horizontal-relative:text;mso-position-vertical-relative:text" strokecolor="white">
            <v:textbox style="mso-fit-shape-to-text:t">
              <w:txbxContent>
                <w:p w:rsidR="002F1A4A" w:rsidRDefault="002F1A4A" w:rsidP="00333388"/>
              </w:txbxContent>
            </v:textbox>
          </v:rect>
        </w:pict>
      </w:r>
      <w:r w:rsidRPr="00654F68">
        <w:rPr>
          <w:rFonts w:ascii="Comic Sans MS" w:hAnsi="Comic Sans MS" w:cs="Comic Sans MS"/>
          <w:color w:val="000000"/>
        </w:rPr>
        <w:t xml:space="preserve">k     </w:t>
      </w:r>
      <w:r w:rsidRPr="00C0537C">
        <w:rPr>
          <w:rFonts w:ascii="Comic Sans MS" w:hAnsi="Comic Sans MS" w:cs="Comic Sans MS"/>
          <w:noProof/>
          <w:color w:val="000000"/>
        </w:rPr>
        <w:pict>
          <v:shape id="Resim 38" o:spid="_x0000_i1029" type="#_x0000_t75" style="width:65.25pt;height:45pt;visibility:visible">
            <v:imagedata r:id="rId7" o:title=""/>
          </v:shape>
        </w:pict>
      </w:r>
      <w:r w:rsidRPr="00654F68">
        <w:rPr>
          <w:rFonts w:ascii="Comic Sans MS" w:hAnsi="Comic Sans MS" w:cs="Comic Sans MS"/>
          <w:color w:val="000000"/>
        </w:rPr>
        <w:t>Örnek</w:t>
      </w:r>
      <w:r w:rsidRPr="00C0537C">
        <w:rPr>
          <w:rFonts w:ascii="Comic Sans MS" w:hAnsi="Comic Sans MS" w:cs="Comic Sans MS"/>
          <w:noProof/>
          <w:color w:val="000000"/>
        </w:rPr>
        <w:pict>
          <v:shape id="Resim 34" o:spid="_x0000_i1030" type="#_x0000_t75" style="width:36pt;height:62.25pt;visibility:visible">
            <v:imagedata r:id="rId8" o:title=""/>
          </v:shape>
        </w:pict>
      </w:r>
      <w:r w:rsidRPr="00654F68">
        <w:rPr>
          <w:rFonts w:ascii="Comic Sans MS" w:hAnsi="Comic Sans MS" w:cs="Comic Sans MS"/>
          <w:color w:val="000000"/>
        </w:rPr>
        <w:t>Örnek</w: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Default="002F1A4A" w:rsidP="00D40E59">
      <w:pPr>
        <w:rPr>
          <w:rFonts w:ascii="Comic Sans MS" w:hAnsi="Comic Sans MS" w:cs="Comic Sans MS"/>
          <w:color w:val="000000"/>
        </w:rPr>
      </w:pPr>
    </w:p>
    <w:p w:rsidR="002F1A4A" w:rsidRDefault="002F1A4A" w:rsidP="00D40E59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2F1A4A" w:rsidRDefault="002F1A4A" w:rsidP="00D40E59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2F1A4A" w:rsidRDefault="002F1A4A" w:rsidP="00D40E59">
      <w:pPr>
        <w:rPr>
          <w:rFonts w:ascii="Comic Sans MS" w:hAnsi="Comic Sans MS" w:cs="Comic Sans MS"/>
          <w:b/>
          <w:bCs/>
          <w:color w:val="000000"/>
        </w:rPr>
      </w:pPr>
    </w:p>
    <w:p w:rsidR="002F1A4A" w:rsidRPr="000B6653" w:rsidRDefault="002F1A4A" w:rsidP="00D40E59">
      <w:pPr>
        <w:rPr>
          <w:rFonts w:ascii="Comic Sans MS" w:hAnsi="Comic Sans MS" w:cs="Comic Sans MS"/>
          <w:b/>
          <w:bCs/>
          <w:color w:val="000000"/>
        </w:rPr>
      </w:pPr>
      <w:r w:rsidRPr="000B6653">
        <w:rPr>
          <w:rFonts w:ascii="Comic Sans MS" w:hAnsi="Comic Sans MS" w:cs="Comic Sans MS"/>
          <w:b/>
          <w:bCs/>
          <w:color w:val="000000"/>
        </w:rPr>
        <w:t>4.  Aşağıdaki boşlukları kutucuğun içindek</w:t>
      </w:r>
      <w:r>
        <w:rPr>
          <w:rFonts w:ascii="Comic Sans MS" w:hAnsi="Comic Sans MS" w:cs="Comic Sans MS"/>
          <w:b/>
          <w:bCs/>
          <w:color w:val="000000"/>
        </w:rPr>
        <w:t xml:space="preserve">i uygun sözcükle tamamlayınız. </w:t>
      </w:r>
      <w:r w:rsidRPr="000B6653">
        <w:rPr>
          <w:rFonts w:ascii="Comic Sans MS" w:hAnsi="Comic Sans MS" w:cs="Comic Sans MS"/>
          <w:b/>
          <w:bCs/>
          <w:color w:val="000000"/>
        </w:rPr>
        <w:t xml:space="preserve"> (12 PUAN)</w:t>
      </w: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roundrect id="Yuvarlatılmış Dikdörtgen 58" o:spid="_x0000_s1048" style="position:absolute;margin-left:-.2pt;margin-top:2.6pt;width:480pt;height:25.7pt;z-index:251673088;visibility:visible" arcsize="10923f">
            <v:textbox>
              <w:txbxContent>
                <w:p w:rsidR="002F1A4A" w:rsidRPr="007853C4" w:rsidRDefault="002F1A4A" w:rsidP="00D40E59">
                  <w:pPr>
                    <w:rPr>
                      <w:rFonts w:ascii="Bookman Old Style" w:hAnsi="Bookman Old Style" w:cs="Bookman Old Style"/>
                    </w:rPr>
                  </w:pPr>
                  <w:r>
                    <w:rPr>
                      <w:rFonts w:ascii="Bookman Old Style" w:hAnsi="Bookman Old Style" w:cs="Bookman Old Style"/>
                    </w:rPr>
                    <w:t>k</w:t>
                  </w:r>
                  <w:r w:rsidRPr="007853C4">
                    <w:rPr>
                      <w:rFonts w:ascii="Bookman Old Style" w:hAnsi="Bookman Old Style" w:cs="Bookman Old Style"/>
                    </w:rPr>
                    <w:t>asılıp gevşeyerek –</w:t>
                  </w:r>
                  <w:r>
                    <w:rPr>
                      <w:rFonts w:ascii="Bookman Old Style" w:hAnsi="Bookman Old Style" w:cs="Bookman Old Style"/>
                    </w:rPr>
                    <w:t xml:space="preserve"> eklem --</w:t>
                  </w:r>
                  <w:r w:rsidRPr="007853C4">
                    <w:rPr>
                      <w:rFonts w:ascii="Bookman Old Style" w:hAnsi="Bookman Old Style" w:cs="Bookman Old Style"/>
                    </w:rPr>
                    <w:t xml:space="preserve"> lifli – yüz kasları </w:t>
                  </w:r>
                  <w:r>
                    <w:rPr>
                      <w:rFonts w:ascii="Bookman Old Style" w:hAnsi="Bookman Old Style" w:cs="Bookman Old Style"/>
                    </w:rPr>
                    <w:t>– oynar  --diyafram</w:t>
                  </w:r>
                </w:p>
              </w:txbxContent>
            </v:textbox>
          </v:roundrect>
        </w:pict>
      </w: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2F1A4A" w:rsidRPr="00654F68" w:rsidRDefault="002F1A4A" w:rsidP="00D40E59">
      <w:pPr>
        <w:rPr>
          <w:rFonts w:ascii="Comic Sans MS" w:hAnsi="Comic Sans MS" w:cs="Comic Sans MS"/>
          <w:color w:val="000000"/>
          <w:sz w:val="10"/>
          <w:szCs w:val="10"/>
        </w:rPr>
      </w:pPr>
    </w:p>
    <w:p w:rsidR="002F1A4A" w:rsidRPr="00654F68" w:rsidRDefault="002F1A4A" w:rsidP="00D40E59">
      <w:pPr>
        <w:numPr>
          <w:ilvl w:val="0"/>
          <w:numId w:val="1"/>
        </w:numPr>
        <w:tabs>
          <w:tab w:val="clear" w:pos="720"/>
          <w:tab w:val="num" w:pos="284"/>
        </w:tabs>
        <w:ind w:left="284" w:firstLine="76"/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 xml:space="preserve">Kaslar, …………………bir yapıya sahiptir. </w:t>
      </w:r>
    </w:p>
    <w:p w:rsidR="002F1A4A" w:rsidRPr="00654F68" w:rsidRDefault="002F1A4A" w:rsidP="00D40E59">
      <w:pPr>
        <w:numPr>
          <w:ilvl w:val="0"/>
          <w:numId w:val="1"/>
        </w:numPr>
        <w:tabs>
          <w:tab w:val="clear" w:pos="720"/>
          <w:tab w:val="num" w:pos="284"/>
        </w:tabs>
        <w:ind w:left="284" w:firstLine="76"/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 xml:space="preserve">…………………………….gülmek, kızmak, şaşırmak gibi duyguları belirten mimikleri yüz </w:t>
      </w:r>
    </w:p>
    <w:p w:rsidR="002F1A4A" w:rsidRPr="00654F68" w:rsidRDefault="002F1A4A" w:rsidP="00D40E59">
      <w:pPr>
        <w:ind w:left="360"/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 xml:space="preserve">derisini hareket ettirerek yaparlar. </w:t>
      </w:r>
    </w:p>
    <w:p w:rsidR="002F1A4A" w:rsidRPr="00654F68" w:rsidRDefault="002F1A4A" w:rsidP="00D40E59">
      <w:pPr>
        <w:numPr>
          <w:ilvl w:val="0"/>
          <w:numId w:val="1"/>
        </w:numPr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 xml:space="preserve">Kaslarımız ………………………………………………..hareket etmemizi sağlar. </w:t>
      </w:r>
    </w:p>
    <w:p w:rsidR="002F1A4A" w:rsidRPr="00654F68" w:rsidRDefault="002F1A4A" w:rsidP="00D40E59">
      <w:pPr>
        <w:numPr>
          <w:ilvl w:val="0"/>
          <w:numId w:val="1"/>
        </w:numPr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 xml:space="preserve">Dirsek eklemimiz  ……………………..bir eklemdir. </w:t>
      </w:r>
    </w:p>
    <w:p w:rsidR="002F1A4A" w:rsidRPr="00654F68" w:rsidRDefault="002F1A4A" w:rsidP="00D40E59">
      <w:pPr>
        <w:numPr>
          <w:ilvl w:val="0"/>
          <w:numId w:val="1"/>
        </w:numPr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>Soluk alırken ………………………..düzleşir ve havanın akciğerlere girmesini sağlar.</w:t>
      </w:r>
    </w:p>
    <w:p w:rsidR="002F1A4A" w:rsidRPr="00654F68" w:rsidRDefault="002F1A4A" w:rsidP="00D40E59">
      <w:pPr>
        <w:numPr>
          <w:ilvl w:val="0"/>
          <w:numId w:val="1"/>
        </w:numPr>
        <w:rPr>
          <w:rFonts w:ascii="Comic Sans MS" w:hAnsi="Comic Sans MS" w:cs="Comic Sans MS"/>
          <w:color w:val="000000"/>
          <w:sz w:val="22"/>
          <w:szCs w:val="22"/>
        </w:rPr>
      </w:pPr>
      <w:r w:rsidRPr="00654F68">
        <w:rPr>
          <w:rFonts w:ascii="Comic Sans MS" w:hAnsi="Comic Sans MS" w:cs="Comic Sans MS"/>
          <w:color w:val="000000"/>
          <w:sz w:val="22"/>
          <w:szCs w:val="22"/>
        </w:rPr>
        <w:t>Kemiklerin birbirine bağlandığı yerlere …………………….denir</w:t>
      </w:r>
    </w:p>
    <w:p w:rsidR="002F1A4A" w:rsidRPr="00654F68" w:rsidRDefault="002F1A4A" w:rsidP="00333388">
      <w:pPr>
        <w:rPr>
          <w:rFonts w:ascii="Comic Sans MS" w:hAnsi="Comic Sans MS" w:cs="Comic Sans MS"/>
          <w:b/>
          <w:bCs/>
          <w:color w:val="000000"/>
        </w:rPr>
      </w:pPr>
    </w:p>
    <w:p w:rsidR="002F1A4A" w:rsidRPr="000B6653" w:rsidRDefault="002F1A4A" w:rsidP="00333388">
      <w:pPr>
        <w:rPr>
          <w:rFonts w:ascii="Comic Sans MS" w:hAnsi="Comic Sans MS" w:cs="Comic Sans MS"/>
          <w:b/>
          <w:bCs/>
          <w:color w:val="000000"/>
        </w:rPr>
      </w:pPr>
      <w:r w:rsidRPr="000B6653">
        <w:rPr>
          <w:rFonts w:ascii="Comic Sans MS" w:hAnsi="Comic Sans MS" w:cs="Comic Sans MS"/>
          <w:b/>
          <w:bCs/>
          <w:color w:val="000000"/>
        </w:rPr>
        <w:t>5.  Soluk alıp vermedekullanılan bölümlerin isimlerini yazınız. (12 PUAN)</w:t>
      </w: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</w:p>
    <w:p w:rsidR="002F1A4A" w:rsidRPr="00654F68" w:rsidRDefault="002F1A4A" w:rsidP="00333388">
      <w:pPr>
        <w:rPr>
          <w:rFonts w:ascii="Comic Sans MS" w:hAnsi="Comic Sans MS" w:cs="Comic Sans MS"/>
          <w:color w:val="000000"/>
        </w:rPr>
      </w:pPr>
      <w:r>
        <w:rPr>
          <w:noProof/>
        </w:rPr>
        <w:pict>
          <v:rect id="Dikdörtgen 57" o:spid="_x0000_s1049" style="position:absolute;margin-left:129pt;margin-top:93.65pt;width:93.75pt;height:18pt;z-index:251672064;visibility:visible"/>
        </w:pict>
      </w:r>
      <w:r>
        <w:rPr>
          <w:noProof/>
        </w:rPr>
        <w:pict>
          <v:shape id="Yay 56" o:spid="_x0000_s1050" style="position:absolute;margin-left:254.8pt;margin-top:138.5pt;width:103.5pt;height:36pt;z-index:251671040;visibility:visible;v-text-anchor:middle" coordsize="1314450,457200" o:spt="100" adj="0,,0" path="m174676,73401nsc298945,26655,473632,53,656674,v181554,-53,355083,26019,479430,72032l657225,228600,174676,73401xem174676,73401nfc298945,26655,473632,53,656674,v181554,-53,355083,26019,479430,72032e" filled="f" strokeweight="3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4676,73401;656674,0;1136104,72032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line id="Düz Bağlayıcı 55" o:spid="_x0000_s1051" style="position:absolute;flip:x y;z-index:251670016;visibility:visible" from="222.55pt,111.5pt" to="281.8pt,138.5pt"/>
        </w:pict>
      </w:r>
      <w:r>
        <w:rPr>
          <w:noProof/>
        </w:rPr>
        <w:pict>
          <v:rect id="Dikdörtgen 54" o:spid="_x0000_s1052" style="position:absolute;margin-left:370.5pt;margin-top:80.15pt;width:97.5pt;height:18pt;z-index:251668992;visibility:visible"/>
        </w:pict>
      </w:r>
      <w:r>
        <w:rPr>
          <w:noProof/>
        </w:rPr>
        <w:pict>
          <v:rect id="Dikdörtgen 53" o:spid="_x0000_s1053" style="position:absolute;margin-left:330.15pt;margin-top:45.65pt;width:97.5pt;height:18pt;z-index:251667968;visibility:visible"/>
        </w:pict>
      </w:r>
      <w:r>
        <w:rPr>
          <w:noProof/>
        </w:rPr>
        <w:pict>
          <v:rect id="Dikdörtgen 52" o:spid="_x0000_s1054" style="position:absolute;margin-left:333pt;margin-top:22.4pt;width:92.25pt;height:18pt;z-index:251665920;visibility:visible"/>
        </w:pict>
      </w:r>
      <w:r>
        <w:rPr>
          <w:noProof/>
        </w:rPr>
        <w:pict>
          <v:rect id="Dikdörtgen 51" o:spid="_x0000_s1055" style="position:absolute;margin-left:180pt;margin-top:49.4pt;width:93.75pt;height:18pt;z-index:251666944;visibility:visible"/>
        </w:pict>
      </w:r>
      <w:r>
        <w:rPr>
          <w:noProof/>
        </w:rPr>
        <w:pict>
          <v:rect id="Dikdörtgen 50" o:spid="_x0000_s1056" style="position:absolute;margin-left:148.5pt;margin-top:18.65pt;width:101.25pt;height:18pt;z-index:251664896;visibility:visible"/>
        </w:pict>
      </w:r>
      <w:r w:rsidRPr="00654F68">
        <w:rPr>
          <w:rFonts w:ascii="Comic Sans MS" w:hAnsi="Comic Sans MS" w:cs="Comic Sans MS"/>
          <w:color w:val="000000"/>
        </w:rPr>
        <w:object w:dxaOrig="3675" w:dyaOrig="3810">
          <v:shape id="_x0000_i1031" type="#_x0000_t75" style="width:138pt;height:141pt" o:ole="">
            <v:imagedata r:id="rId9" o:title=""/>
          </v:shape>
          <o:OLEObject Type="Embed" ProgID="Paint.Picture" ShapeID="_x0000_i1031" DrawAspect="Content" ObjectID="_1538767734" r:id="rId10"/>
        </w:object>
      </w:r>
    </w:p>
    <w:p w:rsidR="002F1A4A" w:rsidRDefault="002F1A4A" w:rsidP="008A18BD">
      <w:pPr>
        <w:rPr>
          <w:rFonts w:ascii="Comic Sans MS" w:hAnsi="Comic Sans MS" w:cs="Comic Sans MS"/>
          <w:color w:val="000000"/>
        </w:rPr>
      </w:pPr>
    </w:p>
    <w:p w:rsidR="002F1A4A" w:rsidRDefault="002F1A4A" w:rsidP="008A18BD">
      <w:pPr>
        <w:rPr>
          <w:rFonts w:ascii="Comic Sans MS" w:hAnsi="Comic Sans MS" w:cs="Comic Sans MS"/>
          <w:b/>
          <w:bCs/>
          <w:color w:val="000000"/>
        </w:rPr>
      </w:pPr>
    </w:p>
    <w:p w:rsidR="002F1A4A" w:rsidRDefault="002F1A4A" w:rsidP="008A18BD">
      <w:pPr>
        <w:rPr>
          <w:rFonts w:ascii="Comic Sans MS" w:hAnsi="Comic Sans MS" w:cs="Comic Sans MS"/>
          <w:b/>
          <w:bCs/>
          <w:color w:val="000000"/>
        </w:rPr>
      </w:pPr>
      <w:r w:rsidRPr="00654F68">
        <w:rPr>
          <w:rFonts w:ascii="Comic Sans MS" w:hAnsi="Comic Sans MS" w:cs="Comic Sans MS"/>
          <w:b/>
          <w:bCs/>
          <w:color w:val="000000"/>
        </w:rPr>
        <w:t xml:space="preserve">6.  Vücudumuzda oluşabilecek şekil bozukluklarını önlemek için aşağıdakilerden hangisini </w:t>
      </w:r>
    </w:p>
    <w:p w:rsidR="002F1A4A" w:rsidRPr="00654F68" w:rsidRDefault="002F1A4A" w:rsidP="00654F68">
      <w:pPr>
        <w:tabs>
          <w:tab w:val="left" w:pos="525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ab/>
      </w:r>
      <w:r w:rsidRPr="00654F68">
        <w:rPr>
          <w:rFonts w:ascii="Comic Sans MS" w:hAnsi="Comic Sans MS" w:cs="Comic Sans MS"/>
          <w:b/>
          <w:bCs/>
          <w:color w:val="000000"/>
          <w:u w:val="single"/>
        </w:rPr>
        <w:t xml:space="preserve">Yapmamalıyız? </w:t>
      </w:r>
      <w:r>
        <w:rPr>
          <w:rFonts w:ascii="Comic Sans MS" w:hAnsi="Comic Sans MS" w:cs="Comic Sans MS"/>
          <w:color w:val="000000"/>
        </w:rPr>
        <w:t xml:space="preserve">. </w:t>
      </w:r>
      <w:r w:rsidRPr="000B6653">
        <w:rPr>
          <w:rFonts w:ascii="Comic Sans MS" w:hAnsi="Comic Sans MS" w:cs="Comic Sans MS"/>
          <w:b/>
          <w:bCs/>
          <w:color w:val="000000"/>
        </w:rPr>
        <w:t>(3 PUAN)</w:t>
      </w:r>
    </w:p>
    <w:p w:rsidR="002F1A4A" w:rsidRPr="00654F68" w:rsidRDefault="002F1A4A" w:rsidP="000B6653">
      <w:pPr>
        <w:ind w:left="360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A) </w:t>
      </w:r>
      <w:r w:rsidRPr="00654F68">
        <w:rPr>
          <w:rFonts w:ascii="Comic Sans MS" w:hAnsi="Comic Sans MS" w:cs="Comic Sans MS"/>
          <w:color w:val="000000"/>
        </w:rPr>
        <w:t>Sırada dik durmalıyız.</w:t>
      </w:r>
    </w:p>
    <w:p w:rsidR="002F1A4A" w:rsidRPr="00654F68" w:rsidRDefault="002F1A4A" w:rsidP="000B6653">
      <w:pPr>
        <w:ind w:left="360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B) </w:t>
      </w:r>
      <w:r w:rsidRPr="00654F68">
        <w:rPr>
          <w:rFonts w:ascii="Comic Sans MS" w:hAnsi="Comic Sans MS" w:cs="Comic Sans MS"/>
          <w:color w:val="000000"/>
        </w:rPr>
        <w:t>Yerdeki eşyaları alırken dizlerimizi bükerek eğilmeliyiz.</w:t>
      </w:r>
    </w:p>
    <w:p w:rsidR="002F1A4A" w:rsidRPr="000B6653" w:rsidRDefault="002F1A4A" w:rsidP="000B6653">
      <w:pPr>
        <w:pStyle w:val="ListParagraph"/>
        <w:numPr>
          <w:ilvl w:val="0"/>
          <w:numId w:val="3"/>
        </w:numPr>
        <w:rPr>
          <w:rFonts w:ascii="Comic Sans MS" w:hAnsi="Comic Sans MS" w:cs="Comic Sans MS"/>
          <w:color w:val="000000"/>
        </w:rPr>
      </w:pPr>
      <w:r w:rsidRPr="000B6653">
        <w:rPr>
          <w:rFonts w:ascii="Comic Sans MS" w:hAnsi="Comic Sans MS" w:cs="Comic Sans MS"/>
          <w:color w:val="000000"/>
        </w:rPr>
        <w:t>Süt içmeliyiz.</w:t>
      </w:r>
    </w:p>
    <w:p w:rsidR="002F1A4A" w:rsidRPr="000B6653" w:rsidRDefault="002F1A4A" w:rsidP="000B6653">
      <w:pPr>
        <w:pStyle w:val="ListParagraph"/>
        <w:numPr>
          <w:ilvl w:val="0"/>
          <w:numId w:val="3"/>
        </w:numPr>
        <w:rPr>
          <w:rFonts w:ascii="Comic Sans MS" w:hAnsi="Comic Sans MS" w:cs="Comic Sans MS"/>
          <w:color w:val="000000"/>
        </w:rPr>
      </w:pPr>
      <w:r w:rsidRPr="000B6653">
        <w:rPr>
          <w:rFonts w:ascii="Comic Sans MS" w:hAnsi="Comic Sans MS" w:cs="Comic Sans MS"/>
          <w:color w:val="000000"/>
        </w:rPr>
        <w:t>Ağır cisimleri kaldırmalıyız.</w:t>
      </w:r>
    </w:p>
    <w:p w:rsidR="002F1A4A" w:rsidRPr="00654F68" w:rsidRDefault="002F1A4A" w:rsidP="00246191">
      <w:pPr>
        <w:ind w:left="720"/>
        <w:rPr>
          <w:rFonts w:ascii="Comic Sans MS" w:hAnsi="Comic Sans MS" w:cs="Comic Sans MS"/>
          <w:color w:val="000000"/>
        </w:rPr>
      </w:pPr>
    </w:p>
    <w:tbl>
      <w:tblPr>
        <w:tblpPr w:leftFromText="141" w:rightFromText="141" w:vertAnchor="text" w:horzAnchor="margin" w:tblpY="182"/>
        <w:tblW w:w="11268" w:type="dxa"/>
        <w:tblLook w:val="01E0"/>
      </w:tblPr>
      <w:tblGrid>
        <w:gridCol w:w="11268"/>
      </w:tblGrid>
      <w:tr w:rsidR="002F1A4A" w:rsidRPr="00654F68">
        <w:trPr>
          <w:trHeight w:val="1144"/>
        </w:trPr>
        <w:tc>
          <w:tcPr>
            <w:tcW w:w="11268" w:type="dxa"/>
          </w:tcPr>
          <w:p w:rsidR="002F1A4A" w:rsidRPr="00654F68" w:rsidRDefault="002F1A4A" w:rsidP="00577AA0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654F68">
              <w:rPr>
                <w:rFonts w:ascii="Comic Sans MS" w:hAnsi="Comic Sans MS" w:cs="Comic Sans MS"/>
                <w:b/>
                <w:bCs/>
                <w:color w:val="000000"/>
              </w:rPr>
              <w:t xml:space="preserve">7.   Aşağıda verilenlerden hangisi iskeletin görevlerinden </w:t>
            </w:r>
            <w:r w:rsidRPr="00654F68">
              <w:rPr>
                <w:rFonts w:ascii="Comic Sans MS" w:hAnsi="Comic Sans MS" w:cs="Comic Sans MS"/>
                <w:b/>
                <w:bCs/>
                <w:color w:val="000000"/>
                <w:u w:val="single"/>
              </w:rPr>
              <w:t>değildir</w:t>
            </w:r>
            <w:r w:rsidRPr="00654F68">
              <w:rPr>
                <w:rFonts w:ascii="Comic Sans MS" w:hAnsi="Comic Sans MS" w:cs="Comic Sans MS"/>
                <w:b/>
                <w:bCs/>
                <w:color w:val="000000"/>
              </w:rPr>
              <w:t xml:space="preserve">? </w:t>
            </w: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>(3 PUAN)</w:t>
            </w:r>
          </w:p>
          <w:p w:rsidR="002F1A4A" w:rsidRPr="00DD5B9D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 w:rsidRPr="00DD5B9D">
              <w:rPr>
                <w:rFonts w:ascii="Comic Sans MS" w:hAnsi="Comic Sans MS" w:cs="Comic Sans MS"/>
                <w:color w:val="000000"/>
              </w:rPr>
              <w:t xml:space="preserve">A) Vücudun dik durmasını sağlar. </w:t>
            </w:r>
          </w:p>
          <w:p w:rsidR="002F1A4A" w:rsidRPr="00DD5B9D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 w:rsidRPr="00DD5B9D">
              <w:rPr>
                <w:rFonts w:ascii="Comic Sans MS" w:hAnsi="Comic Sans MS" w:cs="Comic Sans MS"/>
                <w:color w:val="000000"/>
              </w:rPr>
              <w:t xml:space="preserve">  B) Oksijenin vücuda dağıtılmasını sağlar.          </w:t>
            </w:r>
          </w:p>
          <w:p w:rsidR="002F1A4A" w:rsidRPr="00DD5B9D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 w:rsidRPr="00DD5B9D">
              <w:rPr>
                <w:rFonts w:ascii="Comic Sans MS" w:hAnsi="Comic Sans MS" w:cs="Comic Sans MS"/>
                <w:color w:val="000000"/>
              </w:rPr>
              <w:t xml:space="preserve">C) İç organları korur.            </w:t>
            </w:r>
          </w:p>
          <w:p w:rsidR="002F1A4A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 w:rsidRPr="00DD5B9D">
              <w:rPr>
                <w:rFonts w:ascii="Comic Sans MS" w:hAnsi="Comic Sans MS" w:cs="Comic Sans MS"/>
                <w:color w:val="000000"/>
              </w:rPr>
              <w:t>D)</w:t>
            </w:r>
            <w:r w:rsidRPr="00654F68">
              <w:rPr>
                <w:rFonts w:ascii="Comic Sans MS" w:hAnsi="Comic Sans MS" w:cs="Comic Sans MS"/>
                <w:color w:val="000000"/>
              </w:rPr>
              <w:t xml:space="preserve"> Vücudun hareket etmesinde rol oynar.</w:t>
            </w:r>
          </w:p>
          <w:p w:rsidR="002F1A4A" w:rsidRPr="00654F68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</w:p>
          <w:p w:rsidR="002F1A4A" w:rsidRPr="00654F68" w:rsidRDefault="002F1A4A" w:rsidP="00577AA0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654F68">
              <w:rPr>
                <w:rFonts w:ascii="Comic Sans MS" w:hAnsi="Comic Sans MS" w:cs="Comic Sans MS"/>
                <w:b/>
                <w:bCs/>
                <w:color w:val="000000"/>
              </w:rPr>
              <w:t>8.  Aşağıdakilerden hangisi solunum sırasında aldığımız tozları ve mikropları tutarak temizler?</w:t>
            </w: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>(3 PUAN)</w:t>
            </w:r>
          </w:p>
          <w:p w:rsidR="002F1A4A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 w:rsidRPr="00654F68">
              <w:rPr>
                <w:rFonts w:ascii="Comic Sans MS" w:hAnsi="Comic Sans MS" w:cs="Comic Sans MS"/>
                <w:color w:val="000000"/>
              </w:rPr>
              <w:t xml:space="preserve">    A) ağız                 B)burun                  C) deri                   D)  dil</w:t>
            </w:r>
          </w:p>
          <w:p w:rsidR="002F1A4A" w:rsidRPr="00654F68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</w:p>
          <w:p w:rsidR="002F1A4A" w:rsidRPr="00654F68" w:rsidRDefault="002F1A4A" w:rsidP="00577AA0">
            <w:pPr>
              <w:rPr>
                <w:rFonts w:ascii="Comic Sans MS" w:hAnsi="Comic Sans MS" w:cs="Comic Sans MS"/>
                <w:b/>
                <w:bCs/>
                <w:color w:val="000000"/>
                <w:u w:val="single"/>
              </w:rPr>
            </w:pPr>
            <w:r w:rsidRPr="00654F68">
              <w:rPr>
                <w:rFonts w:ascii="Comic Sans MS" w:hAnsi="Comic Sans MS" w:cs="Comic Sans MS"/>
                <w:b/>
                <w:bCs/>
                <w:color w:val="000000"/>
              </w:rPr>
              <w:t xml:space="preserve">9.  Aşağıdakilerden hangisi </w:t>
            </w:r>
            <w:r w:rsidRPr="00654F68">
              <w:rPr>
                <w:rFonts w:ascii="Comic Sans MS" w:hAnsi="Comic Sans MS" w:cs="Comic Sans MS"/>
                <w:b/>
                <w:bCs/>
                <w:color w:val="000000"/>
                <w:u w:val="single"/>
              </w:rPr>
              <w:t>uzun kemiktir?</w:t>
            </w: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>(3 PUAN)</w:t>
            </w:r>
          </w:p>
          <w:p w:rsidR="002F1A4A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>
              <w:rPr>
                <w:rFonts w:ascii="Comic Sans MS" w:hAnsi="Comic Sans MS" w:cs="Comic Sans MS"/>
                <w:color w:val="000000"/>
              </w:rPr>
              <w:t>A)  Bacak kemiği</w:t>
            </w:r>
            <w:r>
              <w:rPr>
                <w:rFonts w:ascii="Comic Sans MS" w:hAnsi="Comic Sans MS" w:cs="Comic Sans MS"/>
                <w:color w:val="000000"/>
              </w:rPr>
              <w:tab/>
            </w:r>
            <w:r w:rsidRPr="00654F68">
              <w:rPr>
                <w:rFonts w:ascii="Comic Sans MS" w:hAnsi="Comic Sans MS" w:cs="Comic Sans MS"/>
                <w:color w:val="000000"/>
              </w:rPr>
              <w:t xml:space="preserve"> B)  Kafatası kemiği</w:t>
            </w:r>
            <w:r w:rsidRPr="00654F68">
              <w:rPr>
                <w:rFonts w:ascii="Comic Sans MS" w:hAnsi="Comic Sans MS" w:cs="Comic Sans MS"/>
                <w:color w:val="000000"/>
              </w:rPr>
              <w:tab/>
              <w:t>C)  E</w:t>
            </w:r>
            <w:r>
              <w:rPr>
                <w:rFonts w:ascii="Comic Sans MS" w:hAnsi="Comic Sans MS" w:cs="Comic Sans MS"/>
                <w:color w:val="000000"/>
              </w:rPr>
              <w:t xml:space="preserve">l bilek kemiği         </w:t>
            </w:r>
            <w:r w:rsidRPr="00654F68">
              <w:rPr>
                <w:rFonts w:ascii="Comic Sans MS" w:hAnsi="Comic Sans MS" w:cs="Comic Sans MS"/>
                <w:color w:val="000000"/>
              </w:rPr>
              <w:t>D)  Göğüs kemiği</w:t>
            </w:r>
          </w:p>
          <w:p w:rsidR="002F1A4A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</w:p>
          <w:p w:rsidR="002F1A4A" w:rsidRPr="00654F68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</w:p>
        </w:tc>
      </w:tr>
      <w:tr w:rsidR="002F1A4A" w:rsidRPr="00654F68">
        <w:trPr>
          <w:trHeight w:val="1144"/>
        </w:trPr>
        <w:tc>
          <w:tcPr>
            <w:tcW w:w="11268" w:type="dxa"/>
          </w:tcPr>
          <w:p w:rsidR="002F1A4A" w:rsidRPr="00654F68" w:rsidRDefault="002F1A4A" w:rsidP="00577AA0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654F68">
              <w:rPr>
                <w:rFonts w:ascii="Comic Sans MS" w:hAnsi="Comic Sans MS" w:cs="Comic Sans MS"/>
                <w:b/>
                <w:bCs/>
                <w:color w:val="000000"/>
              </w:rPr>
              <w:t xml:space="preserve">10.  Aşağıdaki eşleştirmelerden hangisi </w:t>
            </w:r>
            <w:r w:rsidRPr="00654F68">
              <w:rPr>
                <w:rFonts w:ascii="Comic Sans MS" w:hAnsi="Comic Sans MS" w:cs="Comic Sans MS"/>
                <w:b/>
                <w:bCs/>
                <w:color w:val="000000"/>
                <w:u w:val="single"/>
              </w:rPr>
              <w:t>yanlıştır</w:t>
            </w:r>
            <w:r w:rsidRPr="00654F68">
              <w:rPr>
                <w:rFonts w:ascii="Comic Sans MS" w:hAnsi="Comic Sans MS" w:cs="Comic Sans MS"/>
                <w:b/>
                <w:bCs/>
                <w:color w:val="000000"/>
              </w:rPr>
              <w:t xml:space="preserve">? </w:t>
            </w: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>(3 PUAN)</w:t>
            </w:r>
          </w:p>
          <w:p w:rsidR="002F1A4A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  <w:r>
              <w:rPr>
                <w:rFonts w:ascii="Comic Sans MS" w:hAnsi="Comic Sans MS" w:cs="Comic Sans MS"/>
                <w:color w:val="000000"/>
              </w:rPr>
              <w:t xml:space="preserve">    A) kafatası = yassı kemik</w:t>
            </w:r>
            <w:r>
              <w:rPr>
                <w:rFonts w:ascii="Comic Sans MS" w:hAnsi="Comic Sans MS" w:cs="Comic Sans MS"/>
                <w:color w:val="000000"/>
              </w:rPr>
              <w:br/>
              <w:t xml:space="preserve">    B)</w:t>
            </w:r>
            <w:r w:rsidRPr="00654F68">
              <w:rPr>
                <w:rFonts w:ascii="Comic Sans MS" w:hAnsi="Comic Sans MS" w:cs="Comic Sans MS"/>
                <w:color w:val="000000"/>
              </w:rPr>
              <w:t xml:space="preserve"> om</w:t>
            </w:r>
            <w:r>
              <w:rPr>
                <w:rFonts w:ascii="Comic Sans MS" w:hAnsi="Comic Sans MS" w:cs="Comic Sans MS"/>
                <w:color w:val="000000"/>
              </w:rPr>
              <w:t>urga kemikleri=kısa kemik</w:t>
            </w:r>
            <w:r>
              <w:rPr>
                <w:rFonts w:ascii="Comic Sans MS" w:hAnsi="Comic Sans MS" w:cs="Comic Sans MS"/>
                <w:color w:val="000000"/>
              </w:rPr>
              <w:br/>
              <w:t xml:space="preserve">    C)</w:t>
            </w:r>
            <w:r w:rsidRPr="00654F68">
              <w:rPr>
                <w:rFonts w:ascii="Comic Sans MS" w:hAnsi="Comic Sans MS" w:cs="Comic Sans MS"/>
                <w:color w:val="000000"/>
              </w:rPr>
              <w:t xml:space="preserve"> par</w:t>
            </w:r>
            <w:r>
              <w:rPr>
                <w:rFonts w:ascii="Comic Sans MS" w:hAnsi="Comic Sans MS" w:cs="Comic Sans MS"/>
                <w:color w:val="000000"/>
              </w:rPr>
              <w:t>mak kemikleri=uzun kemik</w:t>
            </w:r>
            <w:r>
              <w:rPr>
                <w:rFonts w:ascii="Comic Sans MS" w:hAnsi="Comic Sans MS" w:cs="Comic Sans MS"/>
                <w:color w:val="000000"/>
              </w:rPr>
              <w:tab/>
            </w:r>
            <w:r>
              <w:rPr>
                <w:rFonts w:ascii="Comic Sans MS" w:hAnsi="Comic Sans MS" w:cs="Comic Sans MS"/>
                <w:color w:val="000000"/>
              </w:rPr>
              <w:br/>
              <w:t xml:space="preserve">    D)</w:t>
            </w:r>
            <w:r w:rsidRPr="00654F68">
              <w:rPr>
                <w:rFonts w:ascii="Comic Sans MS" w:hAnsi="Comic Sans MS" w:cs="Comic Sans MS"/>
                <w:color w:val="000000"/>
              </w:rPr>
              <w:t xml:space="preserve"> bacak kemikleri=uzun kemik</w:t>
            </w:r>
          </w:p>
          <w:p w:rsidR="002F1A4A" w:rsidRPr="00654F68" w:rsidRDefault="002F1A4A" w:rsidP="00577AA0">
            <w:pPr>
              <w:rPr>
                <w:rFonts w:ascii="Comic Sans MS" w:hAnsi="Comic Sans MS" w:cs="Comic Sans MS"/>
                <w:color w:val="000000"/>
              </w:rPr>
            </w:pPr>
          </w:p>
          <w:p w:rsidR="002F1A4A" w:rsidRPr="00DD5B9D" w:rsidRDefault="002F1A4A" w:rsidP="00516B3F">
            <w:pPr>
              <w:rPr>
                <w:rFonts w:ascii="Comic Sans MS" w:hAnsi="Comic Sans MS" w:cs="Comic Sans MS"/>
                <w:color w:val="000000"/>
                <w:sz w:val="21"/>
                <w:szCs w:val="21"/>
              </w:rPr>
            </w:pP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>11.Aşağıda verilen solunum organları ve görevlerinin eşleştirilmesinde hangisinde</w:t>
            </w:r>
            <w:r w:rsidRPr="000B6653">
              <w:rPr>
                <w:rFonts w:ascii="Comic Sans MS" w:hAnsi="Comic Sans MS" w:cs="Comic Sans MS"/>
                <w:b/>
                <w:bCs/>
                <w:color w:val="000000"/>
                <w:u w:val="single"/>
              </w:rPr>
              <w:t>hata</w:t>
            </w: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 xml:space="preserve"> yapılmıştır?(3 PUAN)</w:t>
            </w:r>
            <w:r w:rsidRPr="00654F68">
              <w:rPr>
                <w:rFonts w:ascii="Comic Sans MS" w:hAnsi="Comic Sans MS" w:cs="Comic Sans MS"/>
                <w:b/>
                <w:bCs/>
                <w:color w:val="000000"/>
                <w:sz w:val="21"/>
                <w:szCs w:val="21"/>
              </w:rPr>
              <w:br/>
            </w:r>
            <w:r w:rsidRPr="00DD5B9D">
              <w:rPr>
                <w:rFonts w:ascii="Comic Sans MS" w:hAnsi="Comic Sans MS" w:cs="Comic Sans MS"/>
                <w:color w:val="000000"/>
              </w:rPr>
              <w:t>A )Soluk borusu –Soluğu akciğerlere ulaştırır.</w:t>
            </w:r>
            <w:r w:rsidRPr="00DD5B9D">
              <w:rPr>
                <w:rFonts w:ascii="Comic Sans MS" w:hAnsi="Comic Sans MS" w:cs="Comic Sans MS"/>
                <w:color w:val="000000"/>
              </w:rPr>
              <w:br/>
              <w:t>B ) Gırtlak - Soluk borusunun başlangıcı</w:t>
            </w:r>
          </w:p>
          <w:p w:rsidR="002F1A4A" w:rsidRPr="00DD5B9D" w:rsidRDefault="002F1A4A" w:rsidP="00516B3F">
            <w:pPr>
              <w:rPr>
                <w:rFonts w:ascii="Comic Sans MS" w:hAnsi="Comic Sans MS" w:cs="Comic Sans MS"/>
                <w:color w:val="000000"/>
              </w:rPr>
            </w:pPr>
            <w:r w:rsidRPr="00DD5B9D">
              <w:rPr>
                <w:rFonts w:ascii="Comic Sans MS" w:hAnsi="Comic Sans MS" w:cs="Comic Sans MS"/>
                <w:color w:val="000000"/>
              </w:rPr>
              <w:t xml:space="preserve">C )Yutak - Havayı ısıtıp, nemlendiren,toz tutan </w:t>
            </w:r>
          </w:p>
          <w:p w:rsidR="002F1A4A" w:rsidRPr="00DD5B9D" w:rsidRDefault="002F1A4A" w:rsidP="00516B3F">
            <w:pPr>
              <w:rPr>
                <w:rFonts w:ascii="Comic Sans MS" w:hAnsi="Comic Sans MS" w:cs="Comic Sans MS"/>
                <w:color w:val="000000"/>
              </w:rPr>
            </w:pPr>
            <w:r w:rsidRPr="00DD5B9D">
              <w:rPr>
                <w:rFonts w:ascii="Comic Sans MS" w:hAnsi="Comic Sans MS" w:cs="Comic Sans MS"/>
                <w:color w:val="000000"/>
              </w:rPr>
              <w:t>D )Akciğer -Kanın temizlendiği organ</w:t>
            </w:r>
          </w:p>
          <w:p w:rsidR="002F1A4A" w:rsidRPr="00654F68" w:rsidRDefault="002F1A4A" w:rsidP="00516B3F">
            <w:pPr>
              <w:rPr>
                <w:rFonts w:ascii="Comic Sans MS" w:hAnsi="Comic Sans MS" w:cs="Comic Sans MS"/>
                <w:color w:val="000000"/>
              </w:rPr>
            </w:pPr>
          </w:p>
        </w:tc>
      </w:tr>
      <w:tr w:rsidR="002F1A4A" w:rsidRPr="00654F68">
        <w:trPr>
          <w:trHeight w:val="1144"/>
        </w:trPr>
        <w:tc>
          <w:tcPr>
            <w:tcW w:w="11268" w:type="dxa"/>
          </w:tcPr>
          <w:p w:rsidR="002F1A4A" w:rsidRPr="000B6653" w:rsidRDefault="002F1A4A" w:rsidP="00516B3F">
            <w:pPr>
              <w:tabs>
                <w:tab w:val="left" w:pos="1005"/>
              </w:tabs>
              <w:jc w:val="both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0B6653">
              <w:rPr>
                <w:rFonts w:ascii="Comic Sans MS" w:hAnsi="Comic Sans MS" w:cs="Comic Sans MS"/>
                <w:b/>
                <w:bCs/>
                <w:color w:val="000000"/>
              </w:rPr>
              <w:t>12.  Aşağıdakilerden hangisi gerçekleştiğinde göğüs kafesimiz genişler?(3 PUAN)</w:t>
            </w:r>
          </w:p>
          <w:p w:rsidR="002F1A4A" w:rsidRPr="000B6653" w:rsidRDefault="002F1A4A" w:rsidP="00516B3F">
            <w:pPr>
              <w:rPr>
                <w:rFonts w:ascii="Comic Sans MS" w:hAnsi="Comic Sans MS" w:cs="Comic Sans MS"/>
                <w:color w:val="000000"/>
              </w:rPr>
            </w:pPr>
            <w:r w:rsidRPr="000B6653">
              <w:rPr>
                <w:rFonts w:ascii="Comic Sans MS" w:hAnsi="Comic Sans MS" w:cs="Comic Sans MS"/>
                <w:color w:val="000000"/>
              </w:rPr>
              <w:t xml:space="preserve">    A)  Soluk aldığımızda       </w:t>
            </w:r>
          </w:p>
          <w:p w:rsidR="002F1A4A" w:rsidRPr="000B6653" w:rsidRDefault="002F1A4A" w:rsidP="00516B3F">
            <w:pPr>
              <w:rPr>
                <w:rFonts w:ascii="Comic Sans MS" w:hAnsi="Comic Sans MS" w:cs="Comic Sans MS"/>
                <w:color w:val="000000"/>
              </w:rPr>
            </w:pPr>
            <w:r w:rsidRPr="000B6653">
              <w:rPr>
                <w:rFonts w:ascii="Comic Sans MS" w:hAnsi="Comic Sans MS" w:cs="Comic Sans MS"/>
                <w:color w:val="000000"/>
              </w:rPr>
              <w:t xml:space="preserve">    B)  Soluk verdiğimizde     </w:t>
            </w:r>
          </w:p>
          <w:p w:rsidR="002F1A4A" w:rsidRPr="000B6653" w:rsidRDefault="002F1A4A" w:rsidP="00516B3F">
            <w:pPr>
              <w:tabs>
                <w:tab w:val="left" w:pos="5055"/>
              </w:tabs>
              <w:rPr>
                <w:rFonts w:ascii="Comic Sans MS" w:hAnsi="Comic Sans MS" w:cs="Comic Sans MS"/>
                <w:color w:val="000000"/>
              </w:rPr>
            </w:pPr>
            <w:r w:rsidRPr="000B6653">
              <w:rPr>
                <w:rFonts w:ascii="Comic Sans MS" w:hAnsi="Comic Sans MS" w:cs="Comic Sans MS"/>
                <w:color w:val="000000"/>
              </w:rPr>
              <w:t xml:space="preserve">    C)  Yemek yediğimizde    </w:t>
            </w:r>
          </w:p>
          <w:p w:rsidR="002F1A4A" w:rsidRPr="000B6653" w:rsidRDefault="002F1A4A" w:rsidP="00516B3F">
            <w:pPr>
              <w:tabs>
                <w:tab w:val="left" w:pos="5055"/>
              </w:tabs>
              <w:rPr>
                <w:rFonts w:ascii="Comic Sans MS" w:hAnsi="Comic Sans MS" w:cs="Comic Sans MS"/>
                <w:color w:val="000000"/>
              </w:rPr>
            </w:pPr>
            <w:r w:rsidRPr="000B6653">
              <w:rPr>
                <w:rFonts w:ascii="Comic Sans MS" w:hAnsi="Comic Sans MS" w:cs="Comic Sans MS"/>
                <w:color w:val="000000"/>
              </w:rPr>
              <w:t xml:space="preserve">    D)  Gece uyuduğumuzda</w:t>
            </w:r>
          </w:p>
          <w:p w:rsidR="002F1A4A" w:rsidRPr="000B6653" w:rsidRDefault="002F1A4A" w:rsidP="00577AA0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</w:tbl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color w:val="000000"/>
        </w:rPr>
        <w:t>13.</w:t>
      </w:r>
      <w:r w:rsidRPr="000C19A1">
        <w:rPr>
          <w:rFonts w:ascii="Comic Sans MS" w:hAnsi="Comic Sans MS" w:cs="Comic Sans MS"/>
          <w:b/>
          <w:bCs/>
          <w:color w:val="000000"/>
        </w:rPr>
        <w:t>Kemiklerimizin birbirine bağlandığı ve hareket etm</w:t>
      </w:r>
      <w:r>
        <w:rPr>
          <w:rFonts w:ascii="Comic Sans MS" w:hAnsi="Comic Sans MS" w:cs="Comic Sans MS"/>
          <w:b/>
          <w:bCs/>
          <w:color w:val="000000"/>
        </w:rPr>
        <w:t>emizi sağlayan yapıya ne denir?</w:t>
      </w: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 w:rsidRPr="000B6653">
        <w:rPr>
          <w:rFonts w:ascii="Comic Sans MS" w:hAnsi="Comic Sans MS" w:cs="Comic Sans MS"/>
          <w:b/>
          <w:bCs/>
          <w:color w:val="000000"/>
        </w:rPr>
        <w:t>(3 PUAN)</w:t>
      </w: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 w:rsidRPr="006040FB">
        <w:rPr>
          <w:rFonts w:ascii="Comic Sans MS" w:hAnsi="Comic Sans MS" w:cs="Comic Sans MS"/>
          <w:color w:val="000000"/>
        </w:rPr>
        <w:t xml:space="preserve">         A) Eklemler                  B) Kaslar             C) İskelet                    D) Kafatası</w:t>
      </w: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14.</w:t>
      </w:r>
      <w:r w:rsidRPr="006040FB">
        <w:rPr>
          <w:rFonts w:ascii="Comic Sans MS" w:hAnsi="Comic Sans MS" w:cs="Comic Sans MS"/>
          <w:b/>
          <w:bCs/>
          <w:color w:val="000000"/>
        </w:rPr>
        <w:t xml:space="preserve"> “Kemik gelişimi için …………………………büyük önem taşır.” Noktalı yere hangisi yazılmalıdır?</w:t>
      </w:r>
      <w:r w:rsidRPr="000B6653">
        <w:rPr>
          <w:rFonts w:ascii="Comic Sans MS" w:hAnsi="Comic Sans MS" w:cs="Comic Sans MS"/>
          <w:b/>
          <w:bCs/>
          <w:color w:val="000000"/>
        </w:rPr>
        <w:t xml:space="preserve"> (3 PUAN)</w:t>
      </w: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A)  Güneş ışığı     </w:t>
      </w:r>
      <w:r w:rsidRPr="006040FB">
        <w:rPr>
          <w:rFonts w:ascii="Comic Sans MS" w:hAnsi="Comic Sans MS" w:cs="Comic Sans MS"/>
          <w:color w:val="000000"/>
        </w:rPr>
        <w:t xml:space="preserve">    B)  televizyon ışığıC)  bilgisayar ışığı</w:t>
      </w:r>
      <w:r w:rsidRPr="006040FB">
        <w:rPr>
          <w:rFonts w:ascii="Comic Sans MS" w:hAnsi="Comic Sans MS" w:cs="Comic Sans MS"/>
          <w:color w:val="000000"/>
        </w:rPr>
        <w:tab/>
        <w:t xml:space="preserve">            D)  Ay ışığı</w:t>
      </w: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15.</w:t>
      </w:r>
      <w:r w:rsidRPr="006040FB">
        <w:rPr>
          <w:rFonts w:ascii="Comic Sans MS" w:hAnsi="Comic Sans MS" w:cs="Comic Sans MS"/>
          <w:b/>
          <w:bCs/>
          <w:color w:val="000000"/>
        </w:rPr>
        <w:t xml:space="preserve"> Kanın vücutta dolaşmasını sağlayan yapılar hangi seçenekte doğru verilmiştir? </w:t>
      </w:r>
      <w:r w:rsidRPr="000B6653">
        <w:rPr>
          <w:rFonts w:ascii="Comic Sans MS" w:hAnsi="Comic Sans MS" w:cs="Comic Sans MS"/>
          <w:b/>
          <w:bCs/>
          <w:color w:val="000000"/>
        </w:rPr>
        <w:t>(3 PUAN)</w:t>
      </w:r>
    </w:p>
    <w:p w:rsidR="002F1A4A" w:rsidRDefault="002F1A4A" w:rsidP="00E51112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 w:rsidRPr="006040FB">
        <w:rPr>
          <w:rFonts w:ascii="Comic Sans MS" w:hAnsi="Comic Sans MS" w:cs="Comic Sans MS"/>
          <w:color w:val="000000"/>
        </w:rPr>
        <w:t>A</w:t>
      </w:r>
      <w:r>
        <w:rPr>
          <w:rFonts w:ascii="Comic Sans MS" w:hAnsi="Comic Sans MS" w:cs="Comic Sans MS"/>
          <w:color w:val="000000"/>
        </w:rPr>
        <w:t xml:space="preserve"> ) Kalp – Damar          B ) Kan – yutak    </w:t>
      </w:r>
      <w:r w:rsidRPr="006040FB">
        <w:rPr>
          <w:rFonts w:ascii="Comic Sans MS" w:hAnsi="Comic Sans MS" w:cs="Comic Sans MS"/>
          <w:color w:val="000000"/>
        </w:rPr>
        <w:t xml:space="preserve"> C</w:t>
      </w:r>
      <w:r>
        <w:rPr>
          <w:rFonts w:ascii="Comic Sans MS" w:hAnsi="Comic Sans MS" w:cs="Comic Sans MS"/>
          <w:color w:val="000000"/>
        </w:rPr>
        <w:t xml:space="preserve"> ) Akciğer – Soluk borusu        </w:t>
      </w:r>
      <w:r w:rsidRPr="006040FB">
        <w:rPr>
          <w:rFonts w:ascii="Comic Sans MS" w:hAnsi="Comic Sans MS" w:cs="Comic Sans MS"/>
          <w:color w:val="000000"/>
        </w:rPr>
        <w:t>D ) Kemik – Kas</w:t>
      </w:r>
    </w:p>
    <w:p w:rsidR="002F1A4A" w:rsidRDefault="002F1A4A" w:rsidP="00E51112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Default="002F1A4A" w:rsidP="00E51112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Pr="00E51112" w:rsidRDefault="002F1A4A" w:rsidP="00E51112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 w:rsidRPr="00C0537C">
        <w:rPr>
          <w:rFonts w:ascii="Comic Sans MS" w:hAnsi="Comic Sans MS" w:cs="Comic Sans MS"/>
          <w:b/>
          <w:bCs/>
          <w:noProof/>
          <w:color w:val="000000"/>
        </w:rPr>
        <w:pict>
          <v:shape id="Resim 3" o:spid="_x0000_i1032" type="#_x0000_t75" style="width:111pt;height:82.5pt;visibility:visible">
            <v:imagedata r:id="rId11" o:title=""/>
          </v:shape>
        </w:pict>
      </w:r>
    </w:p>
    <w:p w:rsidR="002F1A4A" w:rsidRDefault="002F1A4A" w:rsidP="00E51112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16.</w:t>
      </w:r>
      <w:r w:rsidRPr="00E51112">
        <w:rPr>
          <w:rFonts w:ascii="Comic Sans MS" w:hAnsi="Comic Sans MS" w:cs="Comic Sans MS"/>
          <w:b/>
          <w:bCs/>
          <w:color w:val="000000"/>
        </w:rPr>
        <w:t>Şekildeki I. ve II. kasların durumu hakkında aşağıda verilenlerden hangisi doğrudur?</w:t>
      </w:r>
    </w:p>
    <w:p w:rsidR="002F1A4A" w:rsidRPr="00E51112" w:rsidRDefault="002F1A4A" w:rsidP="00E51112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 w:rsidRPr="000B6653">
        <w:rPr>
          <w:rFonts w:ascii="Comic Sans MS" w:hAnsi="Comic Sans MS" w:cs="Comic Sans MS"/>
          <w:b/>
          <w:bCs/>
          <w:color w:val="000000"/>
        </w:rPr>
        <w:t xml:space="preserve"> (3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842"/>
        <w:gridCol w:w="2193"/>
      </w:tblGrid>
      <w:tr w:rsidR="002F1A4A" w:rsidRPr="00E51112">
        <w:trPr>
          <w:trHeight w:val="344"/>
        </w:trPr>
        <w:tc>
          <w:tcPr>
            <w:tcW w:w="534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1842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I</w:t>
            </w:r>
          </w:p>
        </w:tc>
        <w:tc>
          <w:tcPr>
            <w:tcW w:w="2193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II</w:t>
            </w:r>
          </w:p>
        </w:tc>
      </w:tr>
      <w:tr w:rsidR="002F1A4A" w:rsidRPr="00E51112">
        <w:trPr>
          <w:trHeight w:val="363"/>
        </w:trPr>
        <w:tc>
          <w:tcPr>
            <w:tcW w:w="534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A)</w:t>
            </w:r>
          </w:p>
        </w:tc>
        <w:tc>
          <w:tcPr>
            <w:tcW w:w="1842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Kasılır, kısalır</w:t>
            </w:r>
          </w:p>
        </w:tc>
        <w:tc>
          <w:tcPr>
            <w:tcW w:w="2193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Gevşer, uzar</w:t>
            </w:r>
          </w:p>
        </w:tc>
      </w:tr>
      <w:tr w:rsidR="002F1A4A" w:rsidRPr="00E51112">
        <w:trPr>
          <w:trHeight w:val="344"/>
        </w:trPr>
        <w:tc>
          <w:tcPr>
            <w:tcW w:w="534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B)</w:t>
            </w:r>
          </w:p>
        </w:tc>
        <w:tc>
          <w:tcPr>
            <w:tcW w:w="1842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Yumuşar, incelir</w:t>
            </w:r>
          </w:p>
        </w:tc>
        <w:tc>
          <w:tcPr>
            <w:tcW w:w="2193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Sertleşir, şişer</w:t>
            </w:r>
          </w:p>
        </w:tc>
      </w:tr>
      <w:tr w:rsidR="002F1A4A" w:rsidRPr="00E51112">
        <w:trPr>
          <w:trHeight w:val="344"/>
        </w:trPr>
        <w:tc>
          <w:tcPr>
            <w:tcW w:w="534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C)</w:t>
            </w:r>
          </w:p>
        </w:tc>
        <w:tc>
          <w:tcPr>
            <w:tcW w:w="1842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Gevşer, uzar</w:t>
            </w:r>
          </w:p>
        </w:tc>
        <w:tc>
          <w:tcPr>
            <w:tcW w:w="2193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Kasılır, kısalır</w:t>
            </w:r>
          </w:p>
        </w:tc>
      </w:tr>
      <w:tr w:rsidR="002F1A4A" w:rsidRPr="00E51112">
        <w:trPr>
          <w:trHeight w:val="344"/>
        </w:trPr>
        <w:tc>
          <w:tcPr>
            <w:tcW w:w="534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D)</w:t>
            </w:r>
          </w:p>
        </w:tc>
        <w:tc>
          <w:tcPr>
            <w:tcW w:w="1842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Kasılır, uzar</w:t>
            </w:r>
          </w:p>
        </w:tc>
        <w:tc>
          <w:tcPr>
            <w:tcW w:w="2193" w:type="dxa"/>
          </w:tcPr>
          <w:p w:rsidR="002F1A4A" w:rsidRPr="00E51112" w:rsidRDefault="002F1A4A" w:rsidP="00E51112">
            <w:pPr>
              <w:tabs>
                <w:tab w:val="left" w:pos="7260"/>
              </w:tabs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E51112">
              <w:rPr>
                <w:rFonts w:ascii="Comic Sans MS" w:hAnsi="Comic Sans MS" w:cs="Comic Sans MS"/>
                <w:b/>
                <w:bCs/>
                <w:color w:val="000000"/>
              </w:rPr>
              <w:t>Gevşer, kısalır</w:t>
            </w:r>
          </w:p>
        </w:tc>
      </w:tr>
    </w:tbl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17.</w:t>
      </w:r>
      <w:r w:rsidRPr="006040FB">
        <w:rPr>
          <w:rFonts w:ascii="Comic Sans MS" w:hAnsi="Comic Sans MS" w:cs="Comic Sans MS"/>
          <w:b/>
          <w:bCs/>
          <w:i/>
          <w:iCs/>
          <w:color w:val="000000"/>
        </w:rPr>
        <w:t>“……………” soluk alıp verme hızlanır.</w:t>
      </w:r>
      <w:r w:rsidRPr="006040FB">
        <w:rPr>
          <w:rFonts w:ascii="Comic Sans MS" w:hAnsi="Comic Sans MS" w:cs="Comic Sans MS"/>
          <w:b/>
          <w:bCs/>
          <w:color w:val="000000"/>
        </w:rPr>
        <w:t xml:space="preserve">  Yandaki boşluğa aşağıdakilerden hangisi gelemez?</w:t>
      </w:r>
      <w:r w:rsidRPr="000B6653">
        <w:rPr>
          <w:rFonts w:ascii="Comic Sans MS" w:hAnsi="Comic Sans MS" w:cs="Comic Sans MS"/>
          <w:b/>
          <w:bCs/>
          <w:color w:val="000000"/>
        </w:rPr>
        <w:t xml:space="preserve"> (3 PUAN)</w:t>
      </w: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>A) Heyecanlandığımızda    B) Uyuduğumuzda        C) Korktuğumuzda</w:t>
      </w:r>
      <w:r>
        <w:rPr>
          <w:rFonts w:ascii="Comic Sans MS" w:hAnsi="Comic Sans MS" w:cs="Comic Sans MS"/>
          <w:color w:val="000000"/>
        </w:rPr>
        <w:tab/>
      </w:r>
      <w:r w:rsidRPr="006040FB">
        <w:rPr>
          <w:rFonts w:ascii="Comic Sans MS" w:hAnsi="Comic Sans MS" w:cs="Comic Sans MS"/>
          <w:color w:val="000000"/>
        </w:rPr>
        <w:t>D) Koştuğumuzda</w:t>
      </w: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18.</w:t>
      </w:r>
      <w:r w:rsidRPr="006040FB">
        <w:rPr>
          <w:rFonts w:ascii="Comic Sans MS" w:hAnsi="Comic Sans MS" w:cs="Comic Sans MS"/>
          <w:b/>
          <w:bCs/>
          <w:color w:val="000000"/>
        </w:rPr>
        <w:t xml:space="preserve"> Kanın damarlar yoluyla vücut içindeki hareketine ne denir? </w:t>
      </w:r>
      <w:r w:rsidRPr="000B6653">
        <w:rPr>
          <w:rFonts w:ascii="Comic Sans MS" w:hAnsi="Comic Sans MS" w:cs="Comic Sans MS"/>
          <w:b/>
          <w:bCs/>
          <w:color w:val="000000"/>
        </w:rPr>
        <w:t>(3 PUAN)</w:t>
      </w:r>
    </w:p>
    <w:p w:rsidR="002F1A4A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>A)</w:t>
      </w:r>
      <w:r w:rsidRPr="006040FB">
        <w:rPr>
          <w:rFonts w:ascii="Comic Sans MS" w:hAnsi="Comic Sans MS" w:cs="Comic Sans MS"/>
          <w:color w:val="000000"/>
        </w:rPr>
        <w:t xml:space="preserve"> Boşaltım                  </w:t>
      </w:r>
      <w:r>
        <w:rPr>
          <w:rFonts w:ascii="Comic Sans MS" w:hAnsi="Comic Sans MS" w:cs="Comic Sans MS"/>
          <w:color w:val="000000"/>
        </w:rPr>
        <w:t>B)</w:t>
      </w:r>
      <w:r w:rsidRPr="006040FB">
        <w:rPr>
          <w:rFonts w:ascii="Comic Sans MS" w:hAnsi="Comic Sans MS" w:cs="Comic Sans MS"/>
          <w:color w:val="000000"/>
        </w:rPr>
        <w:t xml:space="preserve"> Sindirim                     </w:t>
      </w:r>
      <w:r>
        <w:rPr>
          <w:rFonts w:ascii="Comic Sans MS" w:hAnsi="Comic Sans MS" w:cs="Comic Sans MS"/>
          <w:color w:val="000000"/>
        </w:rPr>
        <w:t>C)</w:t>
      </w:r>
      <w:r w:rsidRPr="006040FB">
        <w:rPr>
          <w:rFonts w:ascii="Comic Sans MS" w:hAnsi="Comic Sans MS" w:cs="Comic Sans MS"/>
          <w:color w:val="000000"/>
        </w:rPr>
        <w:t xml:space="preserve"> Dolaşım   </w:t>
      </w:r>
      <w:r>
        <w:rPr>
          <w:rFonts w:ascii="Comic Sans MS" w:hAnsi="Comic Sans MS" w:cs="Comic Sans MS"/>
          <w:color w:val="000000"/>
        </w:rPr>
        <w:t>D)</w:t>
      </w:r>
      <w:r w:rsidRPr="006040FB">
        <w:rPr>
          <w:rFonts w:ascii="Comic Sans MS" w:hAnsi="Comic Sans MS" w:cs="Comic Sans MS"/>
          <w:color w:val="000000"/>
        </w:rPr>
        <w:t>Hareket</w:t>
      </w:r>
    </w:p>
    <w:p w:rsidR="002F1A4A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0C19A1" w:rsidRDefault="002F1A4A" w:rsidP="000C19A1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19</w:t>
      </w:r>
      <w:r w:rsidRPr="000C19A1">
        <w:rPr>
          <w:rFonts w:ascii="Comic Sans MS" w:hAnsi="Comic Sans MS" w:cs="Comic Sans MS"/>
          <w:b/>
          <w:bCs/>
          <w:color w:val="000000"/>
        </w:rPr>
        <w:t xml:space="preserve">. Soluk alıp verirken aşağıdakilerden hangisi gerçekleşir? </w:t>
      </w:r>
      <w:r w:rsidRPr="000B6653">
        <w:rPr>
          <w:rFonts w:ascii="Comic Sans MS" w:hAnsi="Comic Sans MS" w:cs="Comic Sans MS"/>
          <w:b/>
          <w:bCs/>
          <w:color w:val="000000"/>
        </w:rPr>
        <w:t>(3 PUAN)</w:t>
      </w:r>
    </w:p>
    <w:p w:rsidR="002F1A4A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 w:rsidRPr="000C19A1">
        <w:rPr>
          <w:rFonts w:ascii="Comic Sans MS" w:hAnsi="Comic Sans MS" w:cs="Comic Sans MS"/>
          <w:color w:val="000000"/>
        </w:rPr>
        <w:t>A. Oksijen alınıp karbondioksit verilir.</w:t>
      </w:r>
    </w:p>
    <w:p w:rsidR="002F1A4A" w:rsidRPr="000C19A1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 w:rsidRPr="000C19A1">
        <w:rPr>
          <w:rFonts w:ascii="Comic Sans MS" w:hAnsi="Comic Sans MS" w:cs="Comic Sans MS"/>
          <w:color w:val="000000"/>
        </w:rPr>
        <w:t>B. Karbondioksit alınır oksijen verilir.</w:t>
      </w:r>
    </w:p>
    <w:p w:rsidR="002F1A4A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 w:rsidRPr="000C19A1">
        <w:rPr>
          <w:rFonts w:ascii="Comic Sans MS" w:hAnsi="Comic Sans MS" w:cs="Comic Sans MS"/>
          <w:color w:val="000000"/>
        </w:rPr>
        <w:t>C. Oksijen alınır oksijen verilir</w:t>
      </w:r>
      <w:r w:rsidRPr="000C19A1">
        <w:rPr>
          <w:rFonts w:ascii="Comic Sans MS" w:hAnsi="Comic Sans MS" w:cs="Comic Sans MS"/>
          <w:color w:val="000000"/>
        </w:rPr>
        <w:tab/>
        <w:t>.</w:t>
      </w:r>
      <w:r>
        <w:rPr>
          <w:rFonts w:ascii="Comic Sans MS" w:hAnsi="Comic Sans MS" w:cs="Comic Sans MS"/>
          <w:color w:val="000000"/>
        </w:rPr>
        <w:tab/>
      </w:r>
    </w:p>
    <w:p w:rsidR="002F1A4A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 w:rsidRPr="000C19A1">
        <w:rPr>
          <w:rFonts w:ascii="Comic Sans MS" w:hAnsi="Comic Sans MS" w:cs="Comic Sans MS"/>
          <w:color w:val="000000"/>
        </w:rPr>
        <w:t>D. Karbondioksit alınır karbondioksit verilir.</w:t>
      </w:r>
    </w:p>
    <w:p w:rsidR="002F1A4A" w:rsidRDefault="002F1A4A" w:rsidP="000C19A1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Pr="000C19A1" w:rsidRDefault="002F1A4A" w:rsidP="000C19A1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20</w:t>
      </w:r>
      <w:r w:rsidRPr="000C19A1">
        <w:rPr>
          <w:rFonts w:ascii="Comic Sans MS" w:hAnsi="Comic Sans MS" w:cs="Comic Sans MS"/>
          <w:b/>
          <w:bCs/>
          <w:color w:val="000000"/>
        </w:rPr>
        <w:t>.Doktorun akciğerlerimizi ve kalbimizi dinlerken kulla</w:t>
      </w:r>
      <w:r>
        <w:rPr>
          <w:rFonts w:ascii="Comic Sans MS" w:hAnsi="Comic Sans MS" w:cs="Comic Sans MS"/>
          <w:b/>
          <w:bCs/>
          <w:color w:val="000000"/>
        </w:rPr>
        <w:t>ndığı aletin adı nedir?</w:t>
      </w:r>
      <w:r w:rsidRPr="000B6653">
        <w:rPr>
          <w:rFonts w:ascii="Comic Sans MS" w:hAnsi="Comic Sans MS" w:cs="Comic Sans MS"/>
          <w:b/>
          <w:bCs/>
          <w:color w:val="000000"/>
        </w:rPr>
        <w:t xml:space="preserve"> (3 PUAN)</w:t>
      </w:r>
    </w:p>
    <w:p w:rsidR="002F1A4A" w:rsidRPr="000C19A1" w:rsidRDefault="002F1A4A" w:rsidP="000C19A1">
      <w:pPr>
        <w:tabs>
          <w:tab w:val="left" w:pos="7260"/>
        </w:tabs>
        <w:rPr>
          <w:rFonts w:ascii="Comic Sans MS" w:hAnsi="Comic Sans MS" w:cs="Comic Sans MS"/>
          <w:b/>
          <w:bCs/>
          <w:color w:val="000000"/>
        </w:rPr>
      </w:pPr>
    </w:p>
    <w:p w:rsidR="002F1A4A" w:rsidRPr="000C19A1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A) kulaklık        </w:t>
      </w:r>
      <w:r w:rsidRPr="000C19A1">
        <w:rPr>
          <w:rFonts w:ascii="Comic Sans MS" w:hAnsi="Comic Sans MS" w:cs="Comic Sans MS"/>
          <w:color w:val="000000"/>
        </w:rPr>
        <w:t xml:space="preserve">B) stetoskop              C) röntgen        </w:t>
      </w:r>
      <w:r w:rsidRPr="000C19A1">
        <w:rPr>
          <w:rFonts w:ascii="Comic Sans MS" w:hAnsi="Comic Sans MS" w:cs="Comic Sans MS"/>
          <w:color w:val="000000"/>
        </w:rPr>
        <w:tab/>
        <w:t>D) lazer</w:t>
      </w:r>
    </w:p>
    <w:p w:rsidR="002F1A4A" w:rsidRPr="000C19A1" w:rsidRDefault="002F1A4A" w:rsidP="000C19A1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hyperlink r:id="rId12" w:history="1">
        <w:r w:rsidRPr="009850A9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  <w:color w:val="000000"/>
        </w:rPr>
        <w:t xml:space="preserve"> </w:t>
      </w: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                                                    BAŞARILAR DİLİYORUM.</w:t>
      </w:r>
    </w:p>
    <w:p w:rsidR="002F1A4A" w:rsidRPr="006040FB" w:rsidRDefault="002F1A4A" w:rsidP="001E0B72">
      <w:pPr>
        <w:tabs>
          <w:tab w:val="left" w:pos="7260"/>
        </w:tabs>
        <w:jc w:val="right"/>
        <w:rPr>
          <w:rFonts w:ascii="Comic Sans MS" w:hAnsi="Comic Sans MS" w:cs="Comic Sans MS"/>
          <w:color w:val="000000"/>
        </w:rPr>
      </w:pPr>
      <w:bookmarkStart w:id="0" w:name="_GoBack"/>
      <w:r>
        <w:rPr>
          <w:rFonts w:ascii="Comic Sans MS" w:hAnsi="Comic Sans MS" w:cs="Comic Sans MS"/>
          <w:color w:val="000000"/>
        </w:rPr>
        <w:t>SINIF ÖĞRETMENİ</w:t>
      </w:r>
    </w:p>
    <w:bookmarkEnd w:id="0"/>
    <w:p w:rsidR="002F1A4A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6040FB" w:rsidRDefault="002F1A4A" w:rsidP="006040FB">
      <w:pPr>
        <w:tabs>
          <w:tab w:val="left" w:pos="7260"/>
        </w:tabs>
        <w:rPr>
          <w:rFonts w:ascii="Comic Sans MS" w:hAnsi="Comic Sans MS" w:cs="Comic Sans MS"/>
          <w:color w:val="000000"/>
        </w:rPr>
      </w:pPr>
    </w:p>
    <w:p w:rsidR="002F1A4A" w:rsidRPr="000516A6" w:rsidRDefault="002F1A4A" w:rsidP="000516A6">
      <w:pPr>
        <w:tabs>
          <w:tab w:val="left" w:pos="7260"/>
        </w:tabs>
        <w:rPr>
          <w:rFonts w:ascii="ALFABET98" w:hAnsi="ALFABET98" w:cs="ALFABET98"/>
        </w:rPr>
      </w:pPr>
      <w:r w:rsidRPr="00654F68">
        <w:rPr>
          <w:rFonts w:ascii="Comic Sans MS" w:hAnsi="Comic Sans MS" w:cs="Comic Sans MS"/>
          <w:color w:val="000000"/>
        </w:rPr>
        <w:tab/>
      </w:r>
    </w:p>
    <w:sectPr w:rsidR="002F1A4A" w:rsidRPr="000516A6" w:rsidSect="000516A6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D5E27"/>
    <w:multiLevelType w:val="hybridMultilevel"/>
    <w:tmpl w:val="E1B8CE6E"/>
    <w:lvl w:ilvl="0" w:tplc="73CCCB2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3B0C"/>
    <w:multiLevelType w:val="hybridMultilevel"/>
    <w:tmpl w:val="FAD8D1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D0018A8"/>
    <w:multiLevelType w:val="hybridMultilevel"/>
    <w:tmpl w:val="C48CB082"/>
    <w:lvl w:ilvl="0" w:tplc="1592CB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388"/>
    <w:rsid w:val="000516A6"/>
    <w:rsid w:val="000824EE"/>
    <w:rsid w:val="000B6653"/>
    <w:rsid w:val="000C19A1"/>
    <w:rsid w:val="00153066"/>
    <w:rsid w:val="001E0B72"/>
    <w:rsid w:val="00224B2E"/>
    <w:rsid w:val="00246191"/>
    <w:rsid w:val="002B5A5F"/>
    <w:rsid w:val="002F1A4A"/>
    <w:rsid w:val="00330CCD"/>
    <w:rsid w:val="00333388"/>
    <w:rsid w:val="00435331"/>
    <w:rsid w:val="00516B3F"/>
    <w:rsid w:val="00555819"/>
    <w:rsid w:val="00577AA0"/>
    <w:rsid w:val="006040FB"/>
    <w:rsid w:val="00654F68"/>
    <w:rsid w:val="006C06B3"/>
    <w:rsid w:val="007853C4"/>
    <w:rsid w:val="0088617A"/>
    <w:rsid w:val="008A18BD"/>
    <w:rsid w:val="00922F6F"/>
    <w:rsid w:val="009850A9"/>
    <w:rsid w:val="00AD0918"/>
    <w:rsid w:val="00C0537C"/>
    <w:rsid w:val="00CD10CD"/>
    <w:rsid w:val="00D358FC"/>
    <w:rsid w:val="00D40E59"/>
    <w:rsid w:val="00DD5B9D"/>
    <w:rsid w:val="00E51112"/>
    <w:rsid w:val="00F627FA"/>
    <w:rsid w:val="00FE7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33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388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0C19A1"/>
    <w:pPr>
      <w:ind w:left="720"/>
    </w:pPr>
  </w:style>
  <w:style w:type="character" w:styleId="Hyperlink">
    <w:name w:val="Hyperlink"/>
    <w:basedOn w:val="DefaultParagraphFont"/>
    <w:uiPriority w:val="99"/>
    <w:rsid w:val="00FE75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4</Pages>
  <Words>693</Words>
  <Characters>3956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UprukLAP</dc:creator>
  <cp:keywords>sorubak.com</cp:keywords>
  <dc:description>sorubak.com</dc:description>
  <cp:lastModifiedBy>edanur</cp:lastModifiedBy>
  <cp:revision>14</cp:revision>
  <cp:lastPrinted>2012-11-05T06:25:00Z</cp:lastPrinted>
  <dcterms:created xsi:type="dcterms:W3CDTF">2012-10-29T19:41:00Z</dcterms:created>
  <dcterms:modified xsi:type="dcterms:W3CDTF">2016-10-23T19:43:00Z</dcterms:modified>
</cp:coreProperties>
</file>