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0DD" w:rsidRPr="00265930" w:rsidRDefault="008D20DD" w:rsidP="00084EBE">
      <w:pPr>
        <w:tabs>
          <w:tab w:val="left" w:pos="8520"/>
        </w:tabs>
        <w:spacing w:after="0" w:line="240" w:lineRule="auto"/>
        <w:jc w:val="center"/>
        <w:rPr>
          <w:rFonts w:ascii="Monotype Corsiva" w:hAnsi="Monotype Corsiva" w:cs="Monotype Corsiva"/>
          <w:i/>
          <w:iCs/>
          <w:color w:val="0000FF"/>
          <w:lang w:eastAsia="tr-TR"/>
        </w:rPr>
      </w:pPr>
      <w:r w:rsidRPr="00265930">
        <w:rPr>
          <w:rFonts w:ascii="Arial" w:hAnsi="Arial" w:cs="Arial"/>
          <w:color w:val="0000FF"/>
          <w:lang w:eastAsia="tr-TR"/>
        </w:rPr>
        <w:t>SOMA CUMHURİYET İLKOKULU 4/B SINIFI</w:t>
      </w:r>
    </w:p>
    <w:p w:rsidR="008D20DD" w:rsidRPr="00265930" w:rsidRDefault="008D20DD" w:rsidP="00084EBE">
      <w:pPr>
        <w:spacing w:after="0" w:line="240" w:lineRule="auto"/>
        <w:rPr>
          <w:rFonts w:ascii="Arial" w:hAnsi="Arial" w:cs="Arial"/>
          <w:color w:val="0000FF"/>
          <w:lang w:eastAsia="tr-TR"/>
        </w:rPr>
      </w:pPr>
      <w:r w:rsidRPr="00265930">
        <w:rPr>
          <w:rFonts w:ascii="Arial" w:hAnsi="Arial" w:cs="Arial"/>
          <w:color w:val="0000FF"/>
          <w:lang w:eastAsia="tr-TR"/>
        </w:rPr>
        <w:t>Adı Soyadı : ……………………………</w:t>
      </w:r>
      <w:r w:rsidRPr="00265930">
        <w:rPr>
          <w:rFonts w:ascii="Arial" w:hAnsi="Arial" w:cs="Arial"/>
          <w:color w:val="0000FF"/>
          <w:lang w:eastAsia="tr-TR"/>
        </w:rPr>
        <w:tab/>
      </w:r>
      <w:r w:rsidRPr="00265930">
        <w:rPr>
          <w:rFonts w:ascii="Arial" w:hAnsi="Arial" w:cs="Arial"/>
          <w:color w:val="0000FF"/>
          <w:lang w:eastAsia="tr-TR"/>
        </w:rPr>
        <w:tab/>
      </w:r>
      <w:r w:rsidRPr="00265930">
        <w:rPr>
          <w:rFonts w:ascii="Arial" w:hAnsi="Arial" w:cs="Arial"/>
          <w:color w:val="0000FF"/>
          <w:lang w:eastAsia="tr-TR"/>
        </w:rPr>
        <w:tab/>
      </w:r>
      <w:r w:rsidRPr="00265930">
        <w:rPr>
          <w:rFonts w:ascii="Arial" w:hAnsi="Arial" w:cs="Arial"/>
          <w:color w:val="0000FF"/>
          <w:lang w:eastAsia="tr-TR"/>
        </w:rPr>
        <w:tab/>
      </w:r>
      <w:r w:rsidRPr="00265930">
        <w:rPr>
          <w:rFonts w:ascii="Arial" w:hAnsi="Arial" w:cs="Arial"/>
          <w:color w:val="0000FF"/>
          <w:lang w:eastAsia="tr-TR"/>
        </w:rPr>
        <w:tab/>
        <w:t xml:space="preserve">                         Tarih :  …. / …. /2016</w:t>
      </w:r>
    </w:p>
    <w:p w:rsidR="008D20DD" w:rsidRPr="00914E64" w:rsidRDefault="008D20DD" w:rsidP="00084EBE">
      <w:pPr>
        <w:rPr>
          <w:rFonts w:ascii="Arial" w:hAnsi="Arial" w:cs="Arial"/>
          <w:color w:val="FF0000"/>
          <w:highlight w:val="yellow"/>
        </w:rPr>
      </w:pPr>
      <w:r>
        <w:rPr>
          <w:rFonts w:ascii="Arial" w:hAnsi="Arial" w:cs="Arial"/>
          <w:color w:val="0000FF"/>
          <w:lang w:eastAsia="tr-TR"/>
        </w:rPr>
        <w:t xml:space="preserve">Matematik  : </w:t>
      </w:r>
      <w:r w:rsidRPr="00914E64">
        <w:rPr>
          <w:rFonts w:ascii="Arial" w:hAnsi="Arial" w:cs="Arial"/>
          <w:color w:val="FF0000"/>
        </w:rPr>
        <w:t>Doğal sayılar-1 - Test 2</w:t>
      </w:r>
    </w:p>
    <w:p w:rsidR="008D20DD" w:rsidRDefault="008D20DD" w:rsidP="00084EBE">
      <w:pPr>
        <w:rPr>
          <w:rFonts w:ascii="Arial" w:hAnsi="Arial" w:cs="Arial"/>
        </w:rPr>
      </w:pPr>
      <w:bookmarkStart w:id="0" w:name="_GoBack"/>
      <w:bookmarkEnd w:id="0"/>
    </w:p>
    <w:p w:rsidR="008D20DD" w:rsidRPr="00B32BF0" w:rsidRDefault="008D20DD" w:rsidP="00084EBE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3.45pt;margin-top:6.15pt;width:138.75pt;height:83.25pt;z-index:251655168;visibility:visible">
            <v:imagedata r:id="rId4" o:title=""/>
            <w10:wrap type="square"/>
          </v:shape>
        </w:pict>
      </w:r>
    </w:p>
    <w:p w:rsidR="008D20DD" w:rsidRPr="00B32BF0" w:rsidRDefault="008D20DD" w:rsidP="00084EBE">
      <w:pPr>
        <w:tabs>
          <w:tab w:val="left" w:pos="945"/>
        </w:tabs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1) </w:t>
      </w:r>
      <w:r w:rsidRPr="00B32BF0">
        <w:rPr>
          <w:rFonts w:ascii="Arial" w:hAnsi="Arial" w:cs="Arial"/>
        </w:rPr>
        <w:t>Yandaki taban blokları ile verilen sayı kaçtır?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>A)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323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303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30103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3313</w:t>
      </w:r>
    </w:p>
    <w:p w:rsidR="008D20DD" w:rsidRPr="00B32BF0" w:rsidRDefault="008D20DD" w:rsidP="00084EBE">
      <w:pPr>
        <w:tabs>
          <w:tab w:val="left" w:pos="945"/>
        </w:tabs>
        <w:rPr>
          <w:rFonts w:ascii="Arial" w:hAnsi="Arial" w:cs="Arial"/>
        </w:rPr>
      </w:pPr>
      <w:r>
        <w:rPr>
          <w:noProof/>
          <w:lang w:eastAsia="tr-TR"/>
        </w:rPr>
        <w:pict>
          <v:shape id="Resim 3" o:spid="_x0000_s1027" type="#_x0000_t75" style="position:absolute;margin-left:255pt;margin-top:20.5pt;width:131.95pt;height:80.2pt;z-index:251656192;visibility:visible">
            <v:imagedata r:id="rId5" o:title=""/>
            <w10:wrap type="square"/>
          </v:shape>
        </w:pict>
      </w:r>
    </w:p>
    <w:p w:rsidR="008D20DD" w:rsidRPr="00B32BF0" w:rsidRDefault="008D20DD" w:rsidP="00084EBE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2) </w:t>
      </w:r>
      <w:r w:rsidRPr="00B32BF0">
        <w:rPr>
          <w:rFonts w:ascii="Arial" w:hAnsi="Arial" w:cs="Arial"/>
        </w:rPr>
        <w:t>Yanda basamak değeri verilen doğal  sayı kaçtır?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>A)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804032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840320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84032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230408</w:t>
      </w:r>
    </w:p>
    <w:p w:rsidR="008D20DD" w:rsidRPr="00B32BF0" w:rsidRDefault="008D20DD" w:rsidP="00084EBE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268" o:spid="_x0000_s1028" type="#_x0000_t21" style="position:absolute;margin-left:-5.55pt;margin-top:22.8pt;width:65.25pt;height:27.75pt;z-index:251658240;visibility:visible;v-text-anchor:middle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8D20DD" w:rsidRPr="002E6C40" w:rsidRDefault="008D20DD" w:rsidP="00084EB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6"/>
                      <w:szCs w:val="26"/>
                    </w:rPr>
                  </w:pPr>
                  <w:r w:rsidRPr="006D7EE5">
                    <w:rPr>
                      <w:rFonts w:ascii="Arial" w:hAnsi="Arial" w:cs="Arial"/>
                      <w:b/>
                      <w:bCs/>
                      <w:color w:val="0000FF"/>
                    </w:rPr>
                    <w:t>198673</w:t>
                  </w:r>
                </w:p>
              </w:txbxContent>
            </v:textbox>
            <w10:wrap type="square"/>
          </v:shape>
        </w:pict>
      </w:r>
    </w:p>
    <w:p w:rsidR="008D20DD" w:rsidRPr="00B32BF0" w:rsidRDefault="008D20DD" w:rsidP="00084EBE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 xml:space="preserve"> </w:t>
      </w:r>
      <w:r w:rsidRPr="006D7EE5">
        <w:rPr>
          <w:rFonts w:ascii="Arial" w:hAnsi="Arial" w:cs="Arial"/>
          <w:color w:val="FF0000"/>
        </w:rPr>
        <w:t>3)</w:t>
      </w:r>
      <w:r w:rsidRPr="006D7EE5">
        <w:rPr>
          <w:rFonts w:ascii="Arial" w:hAnsi="Arial" w:cs="Arial"/>
          <w:b/>
          <w:bCs/>
          <w:color w:val="FF0000"/>
        </w:rPr>
        <w:t xml:space="preserve"> </w:t>
      </w:r>
      <w:r>
        <w:rPr>
          <w:rFonts w:ascii="Arial" w:hAnsi="Arial" w:cs="Arial"/>
          <w:b/>
          <w:bCs/>
          <w:color w:val="FF0000"/>
        </w:rPr>
        <w:t xml:space="preserve"> </w:t>
      </w:r>
      <w:r w:rsidRPr="00B32BF0">
        <w:rPr>
          <w:rFonts w:ascii="Arial" w:hAnsi="Arial" w:cs="Arial"/>
        </w:rPr>
        <w:t>sayısında sayı değeri en küçük olan rakamın bulunduğu basamağın adı aşağıdakilerden hangisidir?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>A)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binler basamağı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 w:rsidRPr="00B32BF0">
        <w:rPr>
          <w:rFonts w:ascii="Arial" w:hAnsi="Arial" w:cs="Arial"/>
          <w:noProof/>
          <w:lang w:eastAsia="tr-TR"/>
        </w:rPr>
        <w:t xml:space="preserve"> yüz binler basamağı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yüzler basamağı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on binler basamağı</w:t>
      </w:r>
    </w:p>
    <w:p w:rsidR="008D20DD" w:rsidRPr="00C67855" w:rsidRDefault="008D20DD" w:rsidP="00084EBE">
      <w:pPr>
        <w:rPr>
          <w:rFonts w:ascii="Arial" w:hAnsi="Arial" w:cs="Arial"/>
          <w:noProof/>
          <w:sz w:val="10"/>
          <w:szCs w:val="10"/>
          <w:lang w:eastAsia="tr-TR"/>
        </w:rPr>
      </w:pPr>
      <w:r>
        <w:rPr>
          <w:noProof/>
          <w:lang w:eastAsia="tr-TR"/>
        </w:rPr>
        <w:pict>
          <v:shape id="Düzlem 31" o:spid="_x0000_s1029" type="#_x0000_t21" style="position:absolute;margin-left:459.45pt;margin-top:14.35pt;width:78.75pt;height:33.75pt;z-index:251657216;visibility:visible;v-text-anchor:middle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8D20DD" w:rsidRPr="002E6C40" w:rsidRDefault="008D20DD" w:rsidP="00084EB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FF"/>
                      <w:sz w:val="26"/>
                      <w:szCs w:val="26"/>
                    </w:rPr>
                  </w:pPr>
                  <w:r w:rsidRPr="002E6C40">
                    <w:rPr>
                      <w:rFonts w:ascii="Arial" w:hAnsi="Arial" w:cs="Arial"/>
                      <w:b/>
                      <w:bCs/>
                      <w:color w:val="0000FF"/>
                      <w:sz w:val="26"/>
                      <w:szCs w:val="26"/>
                    </w:rPr>
                    <w:t>3, 2, 0, 4</w:t>
                  </w:r>
                </w:p>
              </w:txbxContent>
            </v:textbox>
            <w10:wrap type="square"/>
          </v:shape>
        </w:pict>
      </w:r>
    </w:p>
    <w:p w:rsidR="008D20DD" w:rsidRPr="00B32BF0" w:rsidRDefault="008D20DD" w:rsidP="00084EBE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4) </w:t>
      </w:r>
      <w:r w:rsidRPr="00B32BF0">
        <w:rPr>
          <w:rFonts w:ascii="Arial" w:hAnsi="Arial" w:cs="Arial"/>
        </w:rPr>
        <w:t>Rakamlarını kullanarak 4000 den küçük en büyük doğal sayı yazılıyor. 2 ve 3 rakamlarının basamak değerleri toplamı kaç olur?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5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 w:rsidRPr="00B32BF0">
        <w:rPr>
          <w:rFonts w:ascii="Arial" w:hAnsi="Arial" w:cs="Arial"/>
          <w:noProof/>
          <w:lang w:eastAsia="tr-TR"/>
        </w:rPr>
        <w:t>320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3020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D)</w:t>
      </w:r>
      <w:r w:rsidRPr="00B32BF0">
        <w:rPr>
          <w:rFonts w:ascii="Arial" w:hAnsi="Arial" w:cs="Arial"/>
          <w:noProof/>
          <w:lang w:eastAsia="tr-TR"/>
        </w:rPr>
        <w:t xml:space="preserve"> 3420</w:t>
      </w:r>
    </w:p>
    <w:p w:rsidR="008D20DD" w:rsidRPr="00C67855" w:rsidRDefault="008D20DD" w:rsidP="00084EBE">
      <w:pPr>
        <w:rPr>
          <w:rFonts w:ascii="Arial" w:hAnsi="Arial" w:cs="Arial"/>
          <w:sz w:val="10"/>
          <w:szCs w:val="10"/>
        </w:rPr>
      </w:pPr>
    </w:p>
    <w:p w:rsidR="008D20DD" w:rsidRPr="00B32BF0" w:rsidRDefault="008D20DD" w:rsidP="00084EBE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5) </w:t>
      </w:r>
      <w:r w:rsidRPr="006D7EE5">
        <w:rPr>
          <w:rFonts w:ascii="Arial" w:hAnsi="Arial" w:cs="Arial"/>
          <w:b/>
          <w:bCs/>
          <w:color w:val="0000FF"/>
        </w:rPr>
        <w:t>570 371</w:t>
      </w:r>
      <w:r w:rsidRPr="006D7EE5">
        <w:rPr>
          <w:rFonts w:ascii="Arial" w:hAnsi="Arial" w:cs="Arial"/>
          <w:color w:val="0000FF"/>
        </w:rPr>
        <w:t xml:space="preserve"> </w:t>
      </w:r>
      <w:r w:rsidRPr="00B32BF0">
        <w:rPr>
          <w:rFonts w:ascii="Arial" w:hAnsi="Arial" w:cs="Arial"/>
        </w:rPr>
        <w:t>sayısındaki yedilerin basamak değerleri toplamı kaçtır?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>A)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14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77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7070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70070</w:t>
      </w:r>
    </w:p>
    <w:p w:rsidR="008D20DD" w:rsidRPr="00C67855" w:rsidRDefault="008D20DD" w:rsidP="00084EBE">
      <w:pPr>
        <w:rPr>
          <w:rFonts w:ascii="Arial" w:hAnsi="Arial" w:cs="Arial"/>
          <w:color w:val="FF0000"/>
          <w:sz w:val="10"/>
          <w:szCs w:val="10"/>
        </w:rPr>
      </w:pPr>
    </w:p>
    <w:p w:rsidR="008D20DD" w:rsidRPr="00B32BF0" w:rsidRDefault="008D20DD" w:rsidP="00084EBE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6</w:t>
      </w:r>
      <w:r w:rsidRPr="00E962F5">
        <w:rPr>
          <w:rFonts w:ascii="Arial" w:hAnsi="Arial" w:cs="Arial"/>
          <w:color w:val="FF0000"/>
        </w:rPr>
        <w:t>)</w:t>
      </w:r>
      <w:r w:rsidRPr="00E962F5">
        <w:rPr>
          <w:rFonts w:ascii="Arial" w:hAnsi="Arial" w:cs="Arial"/>
          <w:b/>
          <w:bCs/>
          <w:color w:val="FF0000"/>
        </w:rPr>
        <w:t xml:space="preserve"> </w:t>
      </w:r>
      <w:r w:rsidRPr="00E962F5">
        <w:rPr>
          <w:rFonts w:ascii="Arial" w:hAnsi="Arial" w:cs="Arial"/>
          <w:b/>
          <w:bCs/>
          <w:color w:val="0000FF"/>
        </w:rPr>
        <w:t>42006</w:t>
      </w:r>
      <w:r w:rsidRPr="00B32BF0">
        <w:rPr>
          <w:rFonts w:ascii="Arial" w:hAnsi="Arial" w:cs="Arial"/>
        </w:rPr>
        <w:t xml:space="preserve"> sayısının çözümlenmiş hali aşağıdakilerden hangisidir?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>A)</w:t>
      </w:r>
      <w:r w:rsidRPr="00B32BF0">
        <w:rPr>
          <w:rFonts w:ascii="Arial" w:hAnsi="Arial" w:cs="Arial"/>
          <w:noProof/>
          <w:lang w:eastAsia="tr-TR"/>
        </w:rPr>
        <w:t xml:space="preserve"> 4 yüzlük + 2 onluk + 6 birlik</w:t>
      </w:r>
      <w:r w:rsidRPr="00B32BF0">
        <w:rPr>
          <w:rFonts w:ascii="Arial" w:hAnsi="Arial" w:cs="Arial"/>
          <w:noProof/>
          <w:lang w:eastAsia="tr-TR"/>
        </w:rPr>
        <w:tab/>
      </w:r>
      <w:r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 w:rsidRPr="00B32BF0">
        <w:rPr>
          <w:rFonts w:ascii="Arial" w:hAnsi="Arial" w:cs="Arial"/>
          <w:noProof/>
          <w:lang w:eastAsia="tr-TR"/>
        </w:rPr>
        <w:t xml:space="preserve"> 4 on binlik + 2 binlik + 6 birlik </w:t>
      </w:r>
      <w:r w:rsidRPr="00B32BF0">
        <w:rPr>
          <w:rFonts w:ascii="Arial" w:hAnsi="Arial" w:cs="Arial"/>
          <w:noProof/>
          <w:lang w:eastAsia="tr-TR"/>
        </w:rPr>
        <w:tab/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4 yü</w:t>
      </w:r>
      <w:r>
        <w:rPr>
          <w:rFonts w:ascii="Arial" w:hAnsi="Arial" w:cs="Arial"/>
          <w:noProof/>
          <w:lang w:eastAsia="tr-TR"/>
        </w:rPr>
        <w:t>zbinlik + 2 on binlik + 6 onluk</w:t>
      </w:r>
      <w:r>
        <w:rPr>
          <w:rFonts w:ascii="Arial" w:hAnsi="Arial" w:cs="Arial"/>
          <w:noProof/>
          <w:lang w:eastAsia="tr-TR"/>
        </w:rPr>
        <w:tab/>
      </w:r>
      <w:r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D)</w:t>
      </w:r>
      <w:r w:rsidRPr="00B32BF0">
        <w:rPr>
          <w:rFonts w:ascii="Arial" w:hAnsi="Arial" w:cs="Arial"/>
          <w:noProof/>
          <w:lang w:eastAsia="tr-TR"/>
        </w:rPr>
        <w:t xml:space="preserve"> 4 binlik + 2 onluk +6 birlik</w:t>
      </w:r>
    </w:p>
    <w:p w:rsidR="008D20DD" w:rsidRPr="00B32BF0" w:rsidRDefault="008D20DD" w:rsidP="00084EBE">
      <w:pPr>
        <w:rPr>
          <w:rFonts w:ascii="Arial" w:hAnsi="Arial" w:cs="Arial"/>
        </w:rPr>
      </w:pPr>
    </w:p>
    <w:p w:rsidR="008D20DD" w:rsidRPr="00B32BF0" w:rsidRDefault="008D20DD" w:rsidP="00084EBE">
      <w:pPr>
        <w:rPr>
          <w:rFonts w:ascii="Arial" w:hAnsi="Arial" w:cs="Arial"/>
        </w:rPr>
      </w:pPr>
      <w:r>
        <w:rPr>
          <w:noProof/>
          <w:lang w:eastAsia="tr-TR"/>
        </w:rPr>
        <w:pict>
          <v:shape id="Resim 4" o:spid="_x0000_s1030" type="#_x0000_t75" style="position:absolute;margin-left:-.3pt;margin-top:.15pt;width:141.75pt;height:75pt;z-index:251659264;visibility:visible">
            <v:imagedata r:id="rId6" o:title=""/>
            <w10:wrap type="square"/>
          </v:shape>
        </w:pict>
      </w:r>
    </w:p>
    <w:p w:rsidR="008D20DD" w:rsidRPr="00B32BF0" w:rsidRDefault="008D20DD" w:rsidP="00084EBE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7</w:t>
      </w:r>
      <w:r w:rsidRPr="00E962F5">
        <w:rPr>
          <w:rFonts w:ascii="Arial" w:hAnsi="Arial" w:cs="Arial"/>
          <w:color w:val="FF0000"/>
        </w:rPr>
        <w:t xml:space="preserve">) </w:t>
      </w:r>
      <w:r w:rsidRPr="00B32BF0">
        <w:rPr>
          <w:rFonts w:ascii="Arial" w:hAnsi="Arial" w:cs="Arial"/>
        </w:rPr>
        <w:t>Yandaki sayı çubuklarında bir ülkedeki yıllık buğday  üretimi ton olarak verilmiştir. Buna göre ülkenin yıllık buğday üretimi kaç tondur?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542 323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325 421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124 523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D)</w:t>
      </w:r>
      <w:r>
        <w:rPr>
          <w:rFonts w:ascii="Arial" w:hAnsi="Arial" w:cs="Arial"/>
          <w:noProof/>
          <w:lang w:eastAsia="tr-TR"/>
        </w:rPr>
        <w:t xml:space="preserve"> 123 452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</w:p>
    <w:p w:rsidR="008D20DD" w:rsidRPr="00B32BF0" w:rsidRDefault="008D20DD" w:rsidP="00084EBE">
      <w:pPr>
        <w:rPr>
          <w:rFonts w:ascii="Arial" w:hAnsi="Arial" w:cs="Arial"/>
        </w:rPr>
      </w:pPr>
      <w:r>
        <w:rPr>
          <w:noProof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14" o:spid="_x0000_s1031" type="#_x0000_t50" style="position:absolute;margin-left:-2.85pt;margin-top:12.1pt;width:197.25pt;height:27.75pt;z-index:251660288;visibility:visible;v-text-anchor:middle" adj="43,22140,-16,4410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D20DD" w:rsidRPr="00592310" w:rsidRDefault="008D20DD" w:rsidP="00084EBE">
                  <w:pPr>
                    <w:rPr>
                      <w:color w:val="0000FF"/>
                      <w:sz w:val="32"/>
                      <w:szCs w:val="32"/>
                    </w:rPr>
                  </w:pPr>
                  <w:r>
                    <w:rPr>
                      <w:color w:val="0000FF"/>
                      <w:sz w:val="32"/>
                      <w:szCs w:val="32"/>
                    </w:rPr>
                    <w:t>1660 +335 + AB + 80 = 2475</w:t>
                  </w:r>
                </w:p>
              </w:txbxContent>
            </v:textbox>
            <o:callout v:ext="edit" minusx="t" minusy="t"/>
            <w10:wrap type="square"/>
          </v:shape>
        </w:pict>
      </w:r>
      <w:r>
        <w:rPr>
          <w:rFonts w:ascii="Arial" w:hAnsi="Arial" w:cs="Arial"/>
          <w:color w:val="FF0000"/>
        </w:rPr>
        <w:t>8</w:t>
      </w:r>
      <w:r w:rsidRPr="00E962F5">
        <w:rPr>
          <w:rFonts w:ascii="Arial" w:hAnsi="Arial" w:cs="Arial"/>
          <w:color w:val="FF0000"/>
        </w:rPr>
        <w:t xml:space="preserve">) </w:t>
      </w:r>
      <w:r w:rsidRPr="00B32BF0">
        <w:rPr>
          <w:rFonts w:ascii="Arial" w:hAnsi="Arial" w:cs="Arial"/>
        </w:rPr>
        <w:t>Yanda</w:t>
      </w:r>
      <w:r>
        <w:rPr>
          <w:rFonts w:ascii="Arial" w:hAnsi="Arial" w:cs="Arial"/>
        </w:rPr>
        <w:t xml:space="preserve">ki </w:t>
      </w:r>
      <w:r w:rsidRPr="00B32BF0">
        <w:rPr>
          <w:rFonts w:ascii="Arial" w:hAnsi="Arial" w:cs="Arial"/>
        </w:rPr>
        <w:t xml:space="preserve"> işleme göre </w:t>
      </w:r>
      <w:r w:rsidRPr="00E962F5">
        <w:rPr>
          <w:rFonts w:ascii="Arial" w:hAnsi="Arial" w:cs="Arial"/>
          <w:color w:val="FF0000"/>
        </w:rPr>
        <w:t>AB</w:t>
      </w:r>
      <w:r w:rsidRPr="00B32BF0">
        <w:rPr>
          <w:rFonts w:ascii="Arial" w:hAnsi="Arial" w:cs="Arial"/>
        </w:rPr>
        <w:t xml:space="preserve"> sayısı kaçtır?</w:t>
      </w:r>
    </w:p>
    <w:p w:rsidR="008D20DD" w:rsidRPr="00B32BF0" w:rsidRDefault="008D20DD" w:rsidP="00084EBE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400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490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520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640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FFFF00"/>
        </w:rPr>
        <w:t xml:space="preserve"> </w:t>
      </w:r>
    </w:p>
    <w:p w:rsidR="008D20DD" w:rsidRDefault="008D20DD" w:rsidP="00084EBE">
      <w:pPr>
        <w:rPr>
          <w:rFonts w:ascii="Arial" w:hAnsi="Arial" w:cs="Arial"/>
        </w:rPr>
      </w:pPr>
    </w:p>
    <w:p w:rsidR="008D20DD" w:rsidRPr="00084EBE" w:rsidRDefault="008D20DD" w:rsidP="00084EBE"/>
    <w:sectPr w:rsidR="008D20DD" w:rsidRPr="00084EBE" w:rsidSect="009F5B0C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DC2"/>
    <w:rsid w:val="00084EBE"/>
    <w:rsid w:val="001E287E"/>
    <w:rsid w:val="00265930"/>
    <w:rsid w:val="002E6C40"/>
    <w:rsid w:val="004B68B7"/>
    <w:rsid w:val="00592310"/>
    <w:rsid w:val="005B017D"/>
    <w:rsid w:val="006D7EE5"/>
    <w:rsid w:val="00835915"/>
    <w:rsid w:val="008D20DD"/>
    <w:rsid w:val="00914E64"/>
    <w:rsid w:val="00993C89"/>
    <w:rsid w:val="009F5B0C"/>
    <w:rsid w:val="00AC36C8"/>
    <w:rsid w:val="00B32BF0"/>
    <w:rsid w:val="00C67855"/>
    <w:rsid w:val="00CB1DC2"/>
    <w:rsid w:val="00D40B1D"/>
    <w:rsid w:val="00D479A0"/>
    <w:rsid w:val="00E962F5"/>
    <w:rsid w:val="00EC5126"/>
    <w:rsid w:val="00EF0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EB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9F5B0C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5B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188</Words>
  <Characters>1075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SOMA CUMHURİYET İLKOKULU 4/B SINIFI</dc:title>
  <dc:subject/>
  <dc:creator>Recep</dc:creator>
  <cp:keywords/>
  <dc:description/>
  <cp:lastModifiedBy>Edanur</cp:lastModifiedBy>
  <cp:revision>2</cp:revision>
  <dcterms:created xsi:type="dcterms:W3CDTF">2017-09-23T19:07:00Z</dcterms:created>
  <dcterms:modified xsi:type="dcterms:W3CDTF">2017-09-23T19:07:00Z</dcterms:modified>
</cp:coreProperties>
</file>