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ADI SOYADI : ……………………………………………………………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                          02/10/2017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                              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          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>4/H SINIFI DOĞAL SAYILAR DENEME TEST</w:t>
      </w:r>
      <w:r>
        <w:rPr>
          <w:rFonts w:ascii="Cambria" w:hAnsi="Cambria" w:cs="Cambria"/>
          <w:i/>
          <w:iCs/>
          <w:sz w:val="28"/>
          <w:szCs w:val="28"/>
        </w:rPr>
        <w:t>İ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       HER SORU 5 PUAN OLUP SÜRENİZ 25 DAKİKADIR. BAŞARILAR DİLERİM. M.P.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1.  845698 sayısındaki rakamların </w:t>
      </w:r>
      <w:r w:rsidRPr="001B164A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sayı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değerleri 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40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 800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000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c) 27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d) 845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698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2. 250036 sayısındaki rakamların </w:t>
      </w:r>
      <w:r w:rsidRPr="001B164A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 xml:space="preserve">sayı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değerleri 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a) 200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000       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 16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>c) 250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036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d) 9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3. 999236 sayısındaki rakamların </w:t>
      </w:r>
      <w:r w:rsidRPr="001B164A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sayı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değerleri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999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 999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000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c) 38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d) 236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4.  8909 sayısındaki 9 rakamının basamak değerleri 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909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b) 9        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c) 900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</w:t>
      </w:r>
      <w:r w:rsidRPr="00C165C5">
        <w:rPr>
          <w:rFonts w:ascii="Cambria" w:hAnsi="Cambria" w:cs="Cambria"/>
          <w:i/>
          <w:iCs/>
          <w:sz w:val="28"/>
          <w:szCs w:val="28"/>
        </w:rPr>
        <w:t>d) 891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5.  2024 sayısındaki 2 rakamının basamak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değerleri 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1980     </w:t>
      </w: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b) 2020   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c) 8   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</w:t>
      </w:r>
      <w:r w:rsidRPr="00C165C5">
        <w:rPr>
          <w:rFonts w:ascii="Cambria" w:hAnsi="Cambria" w:cs="Cambria"/>
          <w:i/>
          <w:iCs/>
          <w:sz w:val="28"/>
          <w:szCs w:val="28"/>
        </w:rPr>
        <w:t>d) 2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024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6.  5660 sayısındaki 6 rakamının basamak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değerleri 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660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b) 9    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c) 900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d) 891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7.  45850 sayısının çözümlenmiş şekli hangi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seçenekte doğru verilmiştir?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a) 45000+800+50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b) 4x10000+5x1000+8x100+5x10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>c) 4x1000+5x1000+8x1000+5x10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>d) 4x100000+5x10000+8x1000+5x100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8.  12685 sayısının çözümlenmiş şekli hangi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seçenekte doğru verilmiştir?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a) 4x10000+5x1000+8x100+5x10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b) 10000+2000+600+80+5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c) 1x1000+6x1000+2x1000+5x10+8x1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>d) 12x10000+68x10+5x1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9.  250 350 sayısının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yüzler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ve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binler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basamağındaki rakamların basamak değerleri farkı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200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b) 300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c) 250 350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>d) 15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10.  420740 sayısının onlar ve binler bas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amaklarındaki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rakamların </w:t>
      </w:r>
      <w:r w:rsidRPr="00F52171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basamak değerleri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farkı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700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>b) 2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000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c) 40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               </w:t>
      </w:r>
      <w:r w:rsidRPr="00C165C5">
        <w:rPr>
          <w:rFonts w:ascii="Cambria" w:hAnsi="Cambria" w:cs="Cambria"/>
          <w:i/>
          <w:iCs/>
          <w:sz w:val="28"/>
          <w:szCs w:val="28"/>
        </w:rPr>
        <w:t>d) 400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11.  8x100000 + 6x1000 + 7x100 + 9x1 çözümlenmiş olarak verilen sayı hangisidir?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a) 8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679         </w:t>
      </w:r>
      <w:r>
        <w:rPr>
          <w:rFonts w:ascii="Cambria" w:hAnsi="Cambria" w:cs="Cambria"/>
          <w:i/>
          <w:iCs/>
          <w:sz w:val="28"/>
          <w:szCs w:val="28"/>
        </w:rPr>
        <w:t xml:space="preserve">  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b) 806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709         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c) 86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709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d) 81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617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191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12.  5x100000 + 4x1000 + 9x100 + 4x1 çözümlenmiş olarak verilen sayı hangisidir?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>a) 5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040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901     </w:t>
      </w: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 5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0491             c) 504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904     </w:t>
      </w:r>
      <w:r>
        <w:rPr>
          <w:rFonts w:ascii="Cambria" w:hAnsi="Cambria" w:cs="Cambria"/>
          <w:i/>
          <w:iCs/>
          <w:sz w:val="28"/>
          <w:szCs w:val="28"/>
        </w:rPr>
        <w:t xml:space="preserve">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d) 5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494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13.  Birler Bölüğünde 754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,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Binler Bölüğünde 575 olan sayı aşağıdakilerden hangisindedir?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754 575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b)745 698     </w:t>
      </w:r>
      <w:r>
        <w:rPr>
          <w:rFonts w:ascii="Cambria" w:hAnsi="Cambria" w:cs="Cambria"/>
          <w:i/>
          <w:iCs/>
          <w:sz w:val="28"/>
          <w:szCs w:val="28"/>
        </w:rPr>
        <w:t xml:space="preserve">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 c) 369 369        </w:t>
      </w:r>
      <w:r>
        <w:rPr>
          <w:rFonts w:ascii="Cambria" w:hAnsi="Cambria" w:cs="Cambria"/>
          <w:i/>
          <w:iCs/>
          <w:sz w:val="28"/>
          <w:szCs w:val="28"/>
        </w:rPr>
        <w:t xml:space="preserve">   </w:t>
      </w:r>
      <w:r w:rsidRPr="00C165C5">
        <w:rPr>
          <w:rFonts w:ascii="Cambria" w:hAnsi="Cambria" w:cs="Cambria"/>
          <w:i/>
          <w:iCs/>
          <w:sz w:val="28"/>
          <w:szCs w:val="28"/>
        </w:rPr>
        <w:t>d) 575 754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14.  Birler Bölüğünde 200, Binler Bölüğünde 120 olan sayı aşağıdakilerden hangisindedir?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200 126         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b)120 200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c) 200 200    </w:t>
      </w: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d) 200 120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15.  2569 sayısının rakamlarının basamak değeri ile sayı değerinin farkı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>a) 2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591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 22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c) 2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569  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d) 2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547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16. 1259 sayısının rakamlarının basamak değeri ile sayı değerinin toplamı kaçtır?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a) 1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242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b)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1259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c) 1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276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d) 17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17. Aşağıdaki basamaklardan hangisi binler bölüğü yoktur?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Onbinler basamağı       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b)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Yüzbinler basamağı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c) Yüzler basamağı         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 </w:t>
      </w: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d)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Binler basamağı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18. 25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002 sayısının okunuşu aşağıdakilerden hangisidir?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a) iki yüz iki               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 </w:t>
      </w: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>b) iki bin beş yüz iki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c) yirmi beş bin iki  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d) iki bin iki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19. Kırk bin on dört sayısının yazılışı hangisidir?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a) 42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014    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b)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40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014            </w:t>
      </w:r>
    </w:p>
    <w:p w:rsidR="00D4220B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>c)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4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214      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d) 4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>014</w:t>
      </w: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</w:p>
    <w:p w:rsidR="00D4220B" w:rsidRPr="00C165C5" w:rsidRDefault="00D4220B" w:rsidP="00130ED9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>20. 265 250 saysının birler bölüğü ile binler bölüğünün toplamı nedir?</w:t>
      </w:r>
    </w:p>
    <w:p w:rsidR="00D4220B" w:rsidRDefault="00D4220B" w:rsidP="00130ED9">
      <w:pPr>
        <w:rPr>
          <w:rFonts w:ascii="Cambria" w:hAnsi="Cambria" w:cs="Cambria"/>
          <w:i/>
          <w:iCs/>
          <w:sz w:val="28"/>
          <w:szCs w:val="28"/>
        </w:rPr>
      </w:pPr>
      <w:r w:rsidRPr="00C165C5">
        <w:rPr>
          <w:rFonts w:ascii="Cambria" w:hAnsi="Cambria" w:cs="Cambria"/>
          <w:i/>
          <w:iCs/>
          <w:sz w:val="28"/>
          <w:szCs w:val="28"/>
        </w:rPr>
        <w:t xml:space="preserve">    a) 5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 </w:t>
      </w:r>
      <w:r>
        <w:rPr>
          <w:rFonts w:ascii="Cambria" w:hAnsi="Cambria" w:cs="Cambria"/>
          <w:i/>
          <w:iCs/>
          <w:sz w:val="28"/>
          <w:szCs w:val="28"/>
        </w:rPr>
        <w:t xml:space="preserve">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b) 20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</w:t>
      </w:r>
      <w:r>
        <w:rPr>
          <w:rFonts w:ascii="Cambria" w:hAnsi="Cambria" w:cs="Cambria"/>
          <w:i/>
          <w:iCs/>
          <w:sz w:val="28"/>
          <w:szCs w:val="28"/>
        </w:rPr>
        <w:t xml:space="preserve">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</w:t>
      </w:r>
      <w:r>
        <w:rPr>
          <w:rFonts w:ascii="Cambria" w:hAnsi="Cambria" w:cs="Cambria"/>
          <w:i/>
          <w:iCs/>
          <w:sz w:val="28"/>
          <w:szCs w:val="28"/>
        </w:rPr>
        <w:t xml:space="preserve">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c) 515         </w:t>
      </w:r>
      <w:r>
        <w:rPr>
          <w:rFonts w:ascii="Cambria" w:hAnsi="Cambria" w:cs="Cambria"/>
          <w:i/>
          <w:iCs/>
          <w:sz w:val="28"/>
          <w:szCs w:val="28"/>
        </w:rPr>
        <w:t xml:space="preserve">   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</w:t>
      </w:r>
      <w:r>
        <w:rPr>
          <w:rFonts w:ascii="Cambria" w:hAnsi="Cambria" w:cs="Cambria"/>
          <w:i/>
          <w:iCs/>
          <w:sz w:val="28"/>
          <w:szCs w:val="28"/>
        </w:rPr>
        <w:t xml:space="preserve">   </w:t>
      </w:r>
      <w:r w:rsidRPr="00C165C5">
        <w:rPr>
          <w:rFonts w:ascii="Cambria" w:hAnsi="Cambria" w:cs="Cambria"/>
          <w:i/>
          <w:iCs/>
          <w:sz w:val="28"/>
          <w:szCs w:val="28"/>
        </w:rPr>
        <w:t xml:space="preserve">  c) 0</w:t>
      </w:r>
    </w:p>
    <w:p w:rsidR="00D4220B" w:rsidRDefault="00D4220B" w:rsidP="00130ED9">
      <w:pPr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      Not: Şimdi en başa dönüp yaptıklarını tekrar kontrol etmeni istiyorum.</w:t>
      </w:r>
    </w:p>
    <w:p w:rsidR="00D4220B" w:rsidRPr="00C165C5" w:rsidRDefault="00D4220B" w:rsidP="00130ED9">
      <w:pPr>
        <w:rPr>
          <w:rFonts w:ascii="Cambria" w:hAnsi="Cambria" w:cs="Cambria"/>
          <w:i/>
          <w:iCs/>
          <w:sz w:val="28"/>
          <w:szCs w:val="28"/>
        </w:rPr>
      </w:pPr>
    </w:p>
    <w:sectPr w:rsidR="00D4220B" w:rsidRPr="00C165C5" w:rsidSect="00860182">
      <w:pgSz w:w="11906" w:h="16838"/>
      <w:pgMar w:top="709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0ED9"/>
    <w:rsid w:val="00130ED9"/>
    <w:rsid w:val="001B164A"/>
    <w:rsid w:val="00860182"/>
    <w:rsid w:val="009F17EE"/>
    <w:rsid w:val="00A15D0D"/>
    <w:rsid w:val="00AF2E97"/>
    <w:rsid w:val="00C06216"/>
    <w:rsid w:val="00C165C5"/>
    <w:rsid w:val="00C5340C"/>
    <w:rsid w:val="00D17D54"/>
    <w:rsid w:val="00D4220B"/>
    <w:rsid w:val="00EB4DC0"/>
    <w:rsid w:val="00F5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7EE"/>
    <w:pPr>
      <w:spacing w:after="200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566</Words>
  <Characters>3230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ADI SOYADI : ……………………………………………………………                                         02/10/2017</dc:title>
  <dc:subject/>
  <dc:creator>Acer</dc:creator>
  <cp:keywords/>
  <dc:description/>
  <cp:lastModifiedBy>Edanur</cp:lastModifiedBy>
  <cp:revision>2</cp:revision>
  <dcterms:created xsi:type="dcterms:W3CDTF">2017-10-01T12:42:00Z</dcterms:created>
  <dcterms:modified xsi:type="dcterms:W3CDTF">2017-10-01T12:42:00Z</dcterms:modified>
</cp:coreProperties>
</file>