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F4" w:rsidRDefault="007336F4">
      <w:r>
        <w:rPr>
          <w:noProof/>
        </w:rPr>
        <w:pict>
          <v:roundrect id="_x0000_s1026" style="position:absolute;margin-left:-21.7pt;margin-top:20.25pt;width:563.95pt;height:23.9pt;z-index:251632640" arcsize="10923f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7336F4" w:rsidRPr="0068085A" w:rsidRDefault="007336F4" w:rsidP="00C16246">
                  <w:pPr>
                    <w:rPr>
                      <w:rFonts w:ascii="Cambria" w:hAnsi="Cambria" w:cs="Cambria"/>
                    </w:rPr>
                  </w:pPr>
                  <w:r w:rsidRPr="0068085A">
                    <w:rPr>
                      <w:rFonts w:ascii="Cambria" w:hAnsi="Cambria" w:cs="Cambria"/>
                    </w:rPr>
                    <w:t>Adı Soyadı: …………………………………………           No: ………                                Puan: ……..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40.5pt;margin-top:-24.05pt;width:6in;height:35.25pt;z-index:251631616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7336F4" w:rsidRPr="0068085A" w:rsidRDefault="007336F4" w:rsidP="00C16246">
                  <w:pPr>
                    <w:rPr>
                      <w:rFonts w:ascii="Cambria" w:hAnsi="Cambria" w:cs="Cambria"/>
                    </w:rPr>
                  </w:pPr>
                  <w:r w:rsidRPr="0068085A">
                    <w:rPr>
                      <w:rFonts w:ascii="Cambria" w:hAnsi="Cambria" w:cs="Cambria"/>
                    </w:rPr>
                    <w:t xml:space="preserve"> </w:t>
                  </w:r>
                  <w:r>
                    <w:rPr>
                      <w:rFonts w:ascii="Cambria" w:hAnsi="Cambria" w:cs="Cambria"/>
                    </w:rPr>
                    <w:t>………..</w:t>
                  </w:r>
                  <w:r w:rsidRPr="0068085A">
                    <w:rPr>
                      <w:rFonts w:ascii="Cambria" w:hAnsi="Cambria" w:cs="Cambria"/>
                    </w:rPr>
                    <w:t xml:space="preserve">   İLKOKULU  4/A  SINIFI  I. DÖNEM I. SOSYAL BİLGİLER</w:t>
                  </w:r>
                </w:p>
                <w:p w:rsidR="007336F4" w:rsidRPr="0068085A" w:rsidRDefault="007336F4" w:rsidP="00C16246">
                  <w:pPr>
                    <w:rPr>
                      <w:rFonts w:ascii="Cambria" w:hAnsi="Cambria" w:cs="Cambria"/>
                    </w:rPr>
                  </w:pPr>
                  <w:r w:rsidRPr="0068085A">
                    <w:rPr>
                      <w:rFonts w:ascii="Cambria" w:hAnsi="Cambria" w:cs="Cambria"/>
                    </w:rPr>
                    <w:t xml:space="preserve">                                                 DEĞERLENDİRME SINAVI                                 </w:t>
                  </w:r>
                </w:p>
              </w:txbxContent>
            </v:textbox>
          </v:roundrect>
        </w:pict>
      </w:r>
    </w:p>
    <w:p w:rsidR="007336F4" w:rsidRPr="009B71F7" w:rsidRDefault="007336F4" w:rsidP="009B71F7"/>
    <w:p w:rsidR="007336F4" w:rsidRPr="009B71F7" w:rsidRDefault="007336F4" w:rsidP="009B71F7"/>
    <w:p w:rsidR="007336F4" w:rsidRDefault="007336F4" w:rsidP="009B71F7">
      <w:r>
        <w:rPr>
          <w:noProof/>
        </w:rPr>
        <w:pict>
          <v:roundrect id="_x0000_s1028" style="position:absolute;margin-left:372.75pt;margin-top:10.35pt;width:57pt;height:21.75pt;z-index:251635712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dayı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444pt;margin-top:10.35pt;width:99.75pt;height:21.75pt;z-index:251648000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7336F4" w:rsidRPr="005C4753" w:rsidRDefault="007336F4" w:rsidP="00A46E8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kimlik belgesi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161.25pt;margin-top:10.35pt;width:68.25pt;height:21.75pt;z-index:251638784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zenginlik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75pt;margin-top:10.35pt;width:71.25pt;height:21.75pt;z-index:251637760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sözlü tarih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8.25pt;margin-top:10.35pt;width:71.25pt;height:21.75pt;z-index:251640832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kültür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244.5pt;margin-top:10.35pt;width:57pt;height:21.75pt;z-index:251634688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duygusal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316.5pt;margin-top:10.35pt;width:37.5pt;height:21.75pt;z-index:251633664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7336F4" w:rsidRPr="005C4753" w:rsidRDefault="007336F4">
                  <w:pPr>
                    <w:rPr>
                      <w:sz w:val="22"/>
                      <w:szCs w:val="22"/>
                    </w:rPr>
                  </w:pPr>
                  <w:r w:rsidRPr="005C4753">
                    <w:rPr>
                      <w:sz w:val="22"/>
                      <w:szCs w:val="22"/>
                    </w:rPr>
                    <w:t>aile</w:t>
                  </w:r>
                </w:p>
              </w:txbxContent>
            </v:textbox>
          </v:roundrect>
        </w:pict>
      </w:r>
    </w:p>
    <w:p w:rsidR="007336F4" w:rsidRDefault="007336F4" w:rsidP="00A46E8E">
      <w:pPr>
        <w:ind w:firstLine="142"/>
        <w:rPr>
          <w:rFonts w:ascii="Cambria" w:hAnsi="Cambria" w:cs="Cambria"/>
        </w:rPr>
      </w:pPr>
    </w:p>
    <w:p w:rsidR="007336F4" w:rsidRDefault="007336F4" w:rsidP="00A46E8E">
      <w:pPr>
        <w:ind w:firstLine="142"/>
        <w:rPr>
          <w:rFonts w:ascii="Cambria" w:hAnsi="Cambria" w:cs="Cambria"/>
        </w:rPr>
      </w:pPr>
      <w:r>
        <w:rPr>
          <w:noProof/>
        </w:rPr>
        <w:pict>
          <v:roundrect id="_x0000_s1035" style="position:absolute;left:0;text-align:left;margin-left:453pt;margin-top:9.5pt;width:71.25pt;height:21.75pt;z-index:25165312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A46E8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düşünce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401.25pt;margin-top:9.5pt;width:42.75pt;height:21.75pt;z-index:25164697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hala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334.5pt;margin-top:9.5pt;width:56.25pt;height:21.75pt;z-index:25164595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lider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left:0;text-align:left;margin-left:3.75pt;margin-top:9.5pt;width:57pt;height:21.75pt;z-index:25163980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duygu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left:0;text-align:left;margin-left:153pt;margin-top:9.5pt;width:177.75pt;height:21.75pt;z-index:25163673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düşüncelerimize davranışlarımıza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left:0;text-align:left;margin-left:70.5pt;margin-top:9.5pt;width:71.25pt;height:21.75pt;z-index:25164288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kronoloji</w:t>
                  </w:r>
                </w:p>
              </w:txbxContent>
            </v:textbox>
          </v:roundrect>
        </w:pict>
      </w:r>
    </w:p>
    <w:p w:rsidR="007336F4" w:rsidRDefault="007336F4" w:rsidP="00A46E8E">
      <w:pPr>
        <w:ind w:firstLine="142"/>
        <w:rPr>
          <w:rFonts w:ascii="Cambria" w:hAnsi="Cambria" w:cs="Cambria"/>
        </w:rPr>
      </w:pPr>
    </w:p>
    <w:p w:rsidR="007336F4" w:rsidRDefault="007336F4" w:rsidP="00A46E8E">
      <w:pPr>
        <w:ind w:firstLine="142"/>
        <w:rPr>
          <w:rFonts w:ascii="Cambria" w:hAnsi="Cambria" w:cs="Cambria"/>
        </w:rPr>
      </w:pPr>
      <w:r>
        <w:rPr>
          <w:noProof/>
        </w:rPr>
        <w:pict>
          <v:roundrect id="_x0000_s1041" style="position:absolute;left:0;text-align:left;margin-left:342pt;margin-top:8.35pt;width:59.25pt;height:21.75pt;z-index:251651072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36F4" w:rsidRPr="005C4753" w:rsidRDefault="007336F4" w:rsidP="00A46E8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davranış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left:0;text-align:left;margin-left:261.75pt;margin-top:8.35pt;width:59.25pt;height:21.75pt;z-index:251652096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36F4" w:rsidRPr="005C4753" w:rsidRDefault="007336F4" w:rsidP="00A46E8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vatandaş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left:0;text-align:left;margin-left:178.5pt;margin-top:8.35pt;width:59.25pt;height:21.75pt;z-index:251641856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fiziksel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left:0;text-align:left;margin-left:93pt;margin-top:8.35pt;width:63.75pt;height:21.75pt;z-index:251644928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akrabalık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left:0;text-align:left;margin-left:423pt;margin-top:8.35pt;width:45pt;height:21.75pt;z-index:251650048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36F4" w:rsidRPr="005C4753" w:rsidRDefault="007336F4" w:rsidP="00A46E8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millet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left:0;text-align:left;margin-left:486pt;margin-top:8.35pt;width:60pt;height:21.75pt;z-index:251649024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36F4" w:rsidRPr="005C4753" w:rsidRDefault="007336F4" w:rsidP="00A46E8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pasaport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left:0;text-align:left;margin-left:-8.25pt;margin-top:8.35pt;width:83.25pt;height:21.75pt;z-index:251643904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36F4" w:rsidRPr="005C4753" w:rsidRDefault="007336F4" w:rsidP="005C47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nüfus cüzdanı</w:t>
                  </w:r>
                </w:p>
              </w:txbxContent>
            </v:textbox>
          </v:roundrect>
        </w:pict>
      </w:r>
    </w:p>
    <w:p w:rsidR="007336F4" w:rsidRPr="00A811BA" w:rsidRDefault="007336F4" w:rsidP="00A46E8E">
      <w:pPr>
        <w:ind w:firstLine="142"/>
        <w:rPr>
          <w:rFonts w:ascii="Cambria" w:hAnsi="Cambria" w:cs="Cambria"/>
        </w:rPr>
      </w:pPr>
    </w:p>
    <w:p w:rsidR="007336F4" w:rsidRPr="00E84698" w:rsidRDefault="007336F4" w:rsidP="004F6205">
      <w:pPr>
        <w:rPr>
          <w:rFonts w:ascii="Cambria" w:hAnsi="Cambria" w:cs="Cambria"/>
          <w:b/>
          <w:bCs/>
          <w:i/>
          <w:iCs/>
          <w:color w:val="FF0000"/>
          <w:sz w:val="20"/>
          <w:szCs w:val="20"/>
        </w:rPr>
      </w:pPr>
      <w:r w:rsidRPr="00A811BA">
        <w:rPr>
          <w:rFonts w:ascii="Cambria" w:hAnsi="Cambria" w:cs="Cambria"/>
          <w:b/>
          <w:bCs/>
          <w:i/>
          <w:iCs/>
          <w:color w:val="C00000"/>
          <w:sz w:val="28"/>
          <w:szCs w:val="28"/>
        </w:rPr>
        <w:t xml:space="preserve">            A - </w:t>
      </w:r>
      <w:r w:rsidRPr="00A811BA">
        <w:rPr>
          <w:rFonts w:ascii="Cambria" w:hAnsi="Cambria" w:cs="Cambria"/>
          <w:b/>
          <w:bCs/>
          <w:i/>
          <w:iCs/>
          <w:color w:val="C00000"/>
        </w:rPr>
        <w:t>Aşağıdaki cümleleri yukarıda verilen sözcüklerle tamamlayınız</w:t>
      </w:r>
      <w:r w:rsidRPr="006D06EB"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  <w:t>.</w:t>
      </w:r>
      <w:r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  <w:t xml:space="preserve">  </w:t>
      </w:r>
      <w:r w:rsidRPr="00E84698">
        <w:rPr>
          <w:rFonts w:ascii="Cambria" w:hAnsi="Cambria" w:cs="Cambria"/>
          <w:b/>
          <w:bCs/>
          <w:i/>
          <w:iCs/>
          <w:color w:val="FF0000"/>
          <w:sz w:val="20"/>
          <w:szCs w:val="20"/>
        </w:rPr>
        <w:t>(20x1=20 puan)</w:t>
      </w:r>
    </w:p>
    <w:p w:rsidR="007336F4" w:rsidRPr="00846D85" w:rsidRDefault="007336F4" w:rsidP="004F6205">
      <w:pPr>
        <w:rPr>
          <w:rFonts w:ascii="Calibri" w:hAnsi="Calibri" w:cs="Calibri"/>
          <w:i/>
          <w:iCs/>
        </w:rPr>
      </w:pPr>
      <w:r w:rsidRPr="00846D85">
        <w:rPr>
          <w:rFonts w:ascii="Calibri" w:hAnsi="Calibri" w:cs="Calibri"/>
          <w:i/>
          <w:iCs/>
        </w:rPr>
        <w:t xml:space="preserve">   1- Farklılıklar bir toplumun …………………. kaynağıdır.</w:t>
      </w:r>
    </w:p>
    <w:p w:rsidR="007336F4" w:rsidRPr="00846D85" w:rsidRDefault="007336F4" w:rsidP="004F6205">
      <w:pPr>
        <w:rPr>
          <w:rFonts w:ascii="Calibri" w:hAnsi="Calibri" w:cs="Calibri"/>
          <w:b/>
          <w:bCs/>
          <w:i/>
          <w:iCs/>
        </w:rPr>
      </w:pPr>
      <w:r w:rsidRPr="00846D85">
        <w:rPr>
          <w:rFonts w:ascii="Calibri" w:hAnsi="Calibri" w:cs="Calibri"/>
          <w:b/>
          <w:bCs/>
          <w:i/>
          <w:iCs/>
        </w:rPr>
        <w:t xml:space="preserve">   2 -Kişinin kendi içinde, ikili ilişkilerde veya herhangi bir olay karşısında hissettiklerine …………….……….. denir.</w:t>
      </w:r>
    </w:p>
    <w:p w:rsidR="007336F4" w:rsidRPr="00846D85" w:rsidRDefault="007336F4" w:rsidP="004F6205">
      <w:pPr>
        <w:rPr>
          <w:rFonts w:ascii="Calibri" w:hAnsi="Calibri" w:cs="Calibri"/>
          <w:i/>
          <w:iCs/>
        </w:rPr>
      </w:pPr>
      <w:r w:rsidRPr="00846D85">
        <w:rPr>
          <w:rFonts w:ascii="Calibri" w:hAnsi="Calibri" w:cs="Calibri"/>
          <w:i/>
          <w:iCs/>
        </w:rPr>
        <w:t xml:space="preserve">   3 -İnsanların olaylar karşısında zihinsel olarak ürettikleri fikirlere ……………… denir.  </w:t>
      </w:r>
    </w:p>
    <w:p w:rsidR="007336F4" w:rsidRPr="00846D85" w:rsidRDefault="007336F4" w:rsidP="004F6205">
      <w:pPr>
        <w:rPr>
          <w:rFonts w:ascii="Calibri" w:hAnsi="Calibri" w:cs="Calibri"/>
          <w:b/>
          <w:bCs/>
          <w:i/>
          <w:iCs/>
        </w:rPr>
      </w:pPr>
      <w:r w:rsidRPr="00846D85">
        <w:rPr>
          <w:rFonts w:ascii="Calibri" w:hAnsi="Calibri" w:cs="Calibri"/>
          <w:b/>
          <w:bCs/>
          <w:i/>
          <w:iCs/>
        </w:rPr>
        <w:t xml:space="preserve">   4 -İnsanların duygu ve düşüncelerini hareketle ifade etmesine  …………………… denir.</w:t>
      </w:r>
    </w:p>
    <w:p w:rsidR="007336F4" w:rsidRPr="00846D85" w:rsidRDefault="007336F4" w:rsidP="004F6205">
      <w:pPr>
        <w:rPr>
          <w:rFonts w:ascii="Calibri" w:hAnsi="Calibri" w:cs="Calibri"/>
          <w:i/>
          <w:iCs/>
        </w:rPr>
      </w:pPr>
      <w:r w:rsidRPr="00846D85">
        <w:rPr>
          <w:rFonts w:ascii="Calibri" w:hAnsi="Calibri" w:cs="Calibri"/>
          <w:i/>
          <w:iCs/>
        </w:rPr>
        <w:t xml:space="preserve">   5 - Sahip olduğumuz duygular ………….………….. düşünceler de…………..............  yansır.</w:t>
      </w:r>
    </w:p>
    <w:p w:rsidR="007336F4" w:rsidRPr="00D245CC" w:rsidRDefault="007336F4" w:rsidP="004F6205">
      <w:pPr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 6</w:t>
      </w:r>
      <w:r w:rsidRPr="00D245CC">
        <w:rPr>
          <w:rFonts w:ascii="Calibri" w:hAnsi="Calibri" w:cs="Calibri"/>
          <w:b/>
          <w:bCs/>
          <w:i/>
          <w:iCs/>
        </w:rPr>
        <w:t>-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D245CC">
        <w:rPr>
          <w:rFonts w:ascii="Calibri" w:hAnsi="Calibri" w:cs="Calibri"/>
          <w:b/>
          <w:bCs/>
          <w:i/>
          <w:iCs/>
        </w:rPr>
        <w:t>Sevinç, korku,üzüntü,şaşkınlık,utanç, öfke,endişe ……………………… özelliklerimizdir.</w:t>
      </w:r>
    </w:p>
    <w:p w:rsidR="007336F4" w:rsidRPr="00D245CC" w:rsidRDefault="007336F4" w:rsidP="004F6205">
      <w:pPr>
        <w:rPr>
          <w:i/>
          <w:iCs/>
        </w:rPr>
      </w:pPr>
      <w:r>
        <w:rPr>
          <w:rFonts w:ascii="Calibri" w:hAnsi="Calibri" w:cs="Calibri"/>
          <w:i/>
          <w:iCs/>
        </w:rPr>
        <w:t xml:space="preserve">  7</w:t>
      </w:r>
      <w:r w:rsidRPr="00D245CC">
        <w:rPr>
          <w:rFonts w:ascii="Calibri" w:hAnsi="Calibri" w:cs="Calibri"/>
          <w:i/>
          <w:iCs/>
        </w:rPr>
        <w:t xml:space="preserve"> -</w:t>
      </w:r>
      <w:r>
        <w:rPr>
          <w:rFonts w:ascii="Calibri" w:hAnsi="Calibri" w:cs="Calibri"/>
          <w:i/>
          <w:iCs/>
        </w:rPr>
        <w:t xml:space="preserve"> </w:t>
      </w:r>
      <w:r w:rsidRPr="00D245CC">
        <w:rPr>
          <w:rFonts w:ascii="Calibri" w:hAnsi="Calibri" w:cs="Calibri"/>
          <w:i/>
          <w:iCs/>
        </w:rPr>
        <w:t>Boyumuz, kilomuz,göz ve  saç rengimiz, saç şeklimiz,yüz şeklimiz,parmak izimiz ………</w:t>
      </w:r>
      <w:r>
        <w:rPr>
          <w:rFonts w:ascii="Calibri" w:hAnsi="Calibri" w:cs="Calibri"/>
          <w:i/>
          <w:iCs/>
        </w:rPr>
        <w:t>….</w:t>
      </w:r>
      <w:r w:rsidRPr="00D245CC">
        <w:rPr>
          <w:rFonts w:ascii="Calibri" w:hAnsi="Calibri" w:cs="Calibri"/>
          <w:i/>
          <w:iCs/>
        </w:rPr>
        <w:t>..</w:t>
      </w:r>
      <w:r>
        <w:rPr>
          <w:rFonts w:ascii="Calibri" w:hAnsi="Calibri" w:cs="Calibri"/>
          <w:i/>
          <w:iCs/>
        </w:rPr>
        <w:t>......</w:t>
      </w:r>
      <w:r w:rsidRPr="00D245CC">
        <w:rPr>
          <w:rFonts w:ascii="Calibri" w:hAnsi="Calibri" w:cs="Calibri"/>
          <w:i/>
          <w:iCs/>
        </w:rPr>
        <w:t>özelliklerimizdir</w:t>
      </w:r>
      <w:r w:rsidRPr="00D245CC">
        <w:rPr>
          <w:i/>
          <w:iCs/>
        </w:rPr>
        <w:t>.</w:t>
      </w:r>
    </w:p>
    <w:p w:rsidR="007336F4" w:rsidRPr="00D245CC" w:rsidRDefault="007336F4" w:rsidP="004F6205">
      <w:pPr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 xml:space="preserve">  8</w:t>
      </w:r>
      <w:r w:rsidRPr="00D245CC">
        <w:rPr>
          <w:rFonts w:ascii="Calibri" w:hAnsi="Calibri" w:cs="Calibri"/>
          <w:b/>
          <w:bCs/>
          <w:i/>
          <w:iCs/>
        </w:rPr>
        <w:t xml:space="preserve"> -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D245CC">
        <w:rPr>
          <w:rFonts w:ascii="Calibri" w:hAnsi="Calibri" w:cs="Calibri"/>
          <w:b/>
          <w:bCs/>
          <w:i/>
          <w:iCs/>
        </w:rPr>
        <w:t>Hayatımızdaki önemli olayların  oluş tarihine göre sıralanmasına ……………………….  denir.</w:t>
      </w:r>
    </w:p>
    <w:p w:rsidR="007336F4" w:rsidRPr="00D245CC" w:rsidRDefault="007336F4" w:rsidP="004F6205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  9 -</w:t>
      </w:r>
      <w:r w:rsidRPr="00D245CC">
        <w:rPr>
          <w:rFonts w:ascii="Calibri" w:hAnsi="Calibri" w:cs="Calibri"/>
          <w:i/>
          <w:iCs/>
        </w:rPr>
        <w:t>Anne baba ve çocuklardan oluşan toplumun en küçük parçasına   ………………..  denir.</w:t>
      </w:r>
    </w:p>
    <w:p w:rsidR="007336F4" w:rsidRPr="00D245CC" w:rsidRDefault="007336F4" w:rsidP="004F6205">
      <w:pPr>
        <w:rPr>
          <w:rFonts w:ascii="Calibri" w:hAnsi="Calibri" w:cs="Calibri"/>
          <w:b/>
          <w:bCs/>
          <w:i/>
          <w:iCs/>
        </w:rPr>
      </w:pPr>
      <w:r w:rsidRPr="00D245CC">
        <w:rPr>
          <w:rFonts w:ascii="Calibri" w:hAnsi="Calibri" w:cs="Calibri"/>
          <w:b/>
          <w:bCs/>
          <w:i/>
          <w:iCs/>
        </w:rPr>
        <w:t>1</w:t>
      </w:r>
      <w:r>
        <w:rPr>
          <w:rFonts w:ascii="Calibri" w:hAnsi="Calibri" w:cs="Calibri"/>
          <w:b/>
          <w:bCs/>
          <w:i/>
          <w:iCs/>
        </w:rPr>
        <w:t>0- ………………………………… kişilerin evlilik yoluyla veya kan bağıyla birbirine bağlanmasıdır.</w:t>
      </w:r>
    </w:p>
    <w:p w:rsidR="007336F4" w:rsidRPr="00D245CC" w:rsidRDefault="007336F4" w:rsidP="004F6205">
      <w:pPr>
        <w:rPr>
          <w:rFonts w:ascii="Calibri" w:hAnsi="Calibri" w:cs="Calibri"/>
          <w:i/>
          <w:iCs/>
        </w:rPr>
      </w:pPr>
      <w:r w:rsidRPr="00D245CC">
        <w:rPr>
          <w:rFonts w:ascii="Calibri" w:hAnsi="Calibri" w:cs="Calibri"/>
          <w:i/>
          <w:iCs/>
        </w:rPr>
        <w:t>1</w:t>
      </w:r>
      <w:r>
        <w:rPr>
          <w:rFonts w:ascii="Calibri" w:hAnsi="Calibri" w:cs="Calibri"/>
          <w:i/>
          <w:iCs/>
        </w:rPr>
        <w:t>1</w:t>
      </w:r>
      <w:r w:rsidRPr="00D245CC">
        <w:rPr>
          <w:rFonts w:ascii="Calibri" w:hAnsi="Calibri" w:cs="Calibri"/>
          <w:i/>
          <w:iCs/>
        </w:rPr>
        <w:t>- Annemizin erkek kardeşine ………………………….. denir.</w:t>
      </w:r>
    </w:p>
    <w:p w:rsidR="007336F4" w:rsidRPr="00D245CC" w:rsidRDefault="007336F4" w:rsidP="004F6205">
      <w:pPr>
        <w:rPr>
          <w:rFonts w:ascii="Calibri" w:hAnsi="Calibri" w:cs="Calibri"/>
          <w:b/>
          <w:bCs/>
          <w:i/>
          <w:iCs/>
        </w:rPr>
      </w:pPr>
      <w:r w:rsidRPr="00D245CC">
        <w:rPr>
          <w:rFonts w:ascii="Calibri" w:hAnsi="Calibri" w:cs="Calibri"/>
          <w:b/>
          <w:bCs/>
          <w:i/>
          <w:iCs/>
        </w:rPr>
        <w:t>1</w:t>
      </w:r>
      <w:r>
        <w:rPr>
          <w:rFonts w:ascii="Calibri" w:hAnsi="Calibri" w:cs="Calibri"/>
          <w:b/>
          <w:bCs/>
          <w:i/>
          <w:iCs/>
        </w:rPr>
        <w:t>2</w:t>
      </w:r>
      <w:r w:rsidRPr="00D245CC">
        <w:rPr>
          <w:rFonts w:ascii="Calibri" w:hAnsi="Calibri" w:cs="Calibri"/>
          <w:b/>
          <w:bCs/>
          <w:i/>
          <w:iCs/>
        </w:rPr>
        <w:t>- Babamızın kız kardeşine ……………………….. deriz.</w:t>
      </w:r>
    </w:p>
    <w:p w:rsidR="007336F4" w:rsidRPr="00D245CC" w:rsidRDefault="007336F4" w:rsidP="004F6205">
      <w:pPr>
        <w:rPr>
          <w:rFonts w:ascii="Calibri" w:hAnsi="Calibri" w:cs="Calibri"/>
          <w:i/>
          <w:iCs/>
        </w:rPr>
      </w:pPr>
      <w:r w:rsidRPr="00D245CC">
        <w:rPr>
          <w:rFonts w:ascii="Calibri" w:hAnsi="Calibri" w:cs="Calibri"/>
          <w:i/>
          <w:iCs/>
        </w:rPr>
        <w:t>1</w:t>
      </w:r>
      <w:r>
        <w:rPr>
          <w:rFonts w:ascii="Calibri" w:hAnsi="Calibri" w:cs="Calibri"/>
          <w:i/>
          <w:iCs/>
        </w:rPr>
        <w:t>3</w:t>
      </w:r>
      <w:r w:rsidRPr="00D245CC">
        <w:rPr>
          <w:rFonts w:ascii="Calibri" w:hAnsi="Calibri" w:cs="Calibri"/>
          <w:i/>
          <w:iCs/>
        </w:rPr>
        <w:t>- Kendimize ait bilgileri gösteren  belgelere ……………..     ………………….  denir.</w:t>
      </w:r>
    </w:p>
    <w:p w:rsidR="007336F4" w:rsidRPr="00D245CC" w:rsidRDefault="007336F4" w:rsidP="004F6205">
      <w:pPr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14</w:t>
      </w:r>
      <w:r w:rsidRPr="00D245CC">
        <w:rPr>
          <w:rFonts w:ascii="Calibri" w:hAnsi="Calibri" w:cs="Calibri"/>
          <w:b/>
          <w:bCs/>
          <w:i/>
          <w:iCs/>
        </w:rPr>
        <w:t>- Kimlik belgeleri içinde en önemli olanı ………………….    ……………….</w:t>
      </w:r>
      <w:r>
        <w:rPr>
          <w:rFonts w:ascii="Calibri" w:hAnsi="Calibri" w:cs="Calibri"/>
          <w:b/>
          <w:bCs/>
          <w:i/>
          <w:iCs/>
        </w:rPr>
        <w:t xml:space="preserve"> dır.</w:t>
      </w:r>
      <w:r w:rsidRPr="00D245CC">
        <w:rPr>
          <w:rFonts w:ascii="Calibri" w:hAnsi="Calibri" w:cs="Calibri"/>
          <w:b/>
          <w:bCs/>
          <w:i/>
          <w:iCs/>
        </w:rPr>
        <w:t xml:space="preserve"> </w:t>
      </w:r>
    </w:p>
    <w:p w:rsidR="007336F4" w:rsidRPr="00D245CC" w:rsidRDefault="007336F4" w:rsidP="004F6205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15</w:t>
      </w:r>
      <w:r w:rsidRPr="00D245CC">
        <w:rPr>
          <w:rFonts w:ascii="Calibri" w:hAnsi="Calibri" w:cs="Calibri"/>
          <w:i/>
          <w:iCs/>
        </w:rPr>
        <w:t>- Yurt dışına çıktığımızda …………………….. denilen belge kullanırız.</w:t>
      </w:r>
    </w:p>
    <w:p w:rsidR="007336F4" w:rsidRPr="00D245CC" w:rsidRDefault="007336F4" w:rsidP="004F6205">
      <w:pPr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16</w:t>
      </w:r>
      <w:r w:rsidRPr="00D245CC">
        <w:rPr>
          <w:rFonts w:ascii="Calibri" w:hAnsi="Calibri" w:cs="Calibri"/>
          <w:b/>
          <w:bCs/>
          <w:i/>
          <w:iCs/>
        </w:rPr>
        <w:t>- Sözlü olarak geçmişimizi öğrenmek için yaptığımız çalışmaya  ………………    ………….……  denir.</w:t>
      </w:r>
    </w:p>
    <w:p w:rsidR="007336F4" w:rsidRPr="00D245CC" w:rsidRDefault="007336F4" w:rsidP="004F6205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17</w:t>
      </w:r>
      <w:r w:rsidRPr="00D245CC">
        <w:rPr>
          <w:rFonts w:ascii="Calibri" w:hAnsi="Calibri" w:cs="Calibri"/>
          <w:i/>
          <w:iCs/>
        </w:rPr>
        <w:t xml:space="preserve"> – Ortak bir geçmişi ve ortak değerleri olan topluluklara  </w:t>
      </w:r>
      <w:r>
        <w:rPr>
          <w:rFonts w:ascii="Calibri" w:hAnsi="Calibri" w:cs="Calibri"/>
          <w:i/>
          <w:iCs/>
        </w:rPr>
        <w:t>……</w:t>
      </w:r>
      <w:r w:rsidRPr="00D245CC">
        <w:rPr>
          <w:rFonts w:ascii="Calibri" w:hAnsi="Calibri" w:cs="Calibri"/>
          <w:i/>
          <w:iCs/>
        </w:rPr>
        <w:t>…………  denir.</w:t>
      </w:r>
    </w:p>
    <w:p w:rsidR="007336F4" w:rsidRPr="00D245CC" w:rsidRDefault="007336F4" w:rsidP="004F6205">
      <w:pPr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18</w:t>
      </w:r>
      <w:r w:rsidRPr="00D245CC">
        <w:rPr>
          <w:rFonts w:ascii="Calibri" w:hAnsi="Calibri" w:cs="Calibri"/>
          <w:b/>
          <w:bCs/>
          <w:i/>
          <w:iCs/>
        </w:rPr>
        <w:t xml:space="preserve"> – Bir millete ait duygu düşünce inanış ve yaşayış biçiminin tümüne …………</w:t>
      </w:r>
      <w:r>
        <w:rPr>
          <w:rFonts w:ascii="Calibri" w:hAnsi="Calibri" w:cs="Calibri"/>
          <w:b/>
          <w:bCs/>
          <w:i/>
          <w:iCs/>
        </w:rPr>
        <w:t>………..</w:t>
      </w:r>
      <w:r w:rsidRPr="00D245CC">
        <w:rPr>
          <w:rFonts w:ascii="Calibri" w:hAnsi="Calibri" w:cs="Calibri"/>
          <w:b/>
          <w:bCs/>
          <w:i/>
          <w:iCs/>
        </w:rPr>
        <w:t>…… denir.</w:t>
      </w:r>
    </w:p>
    <w:p w:rsidR="007336F4" w:rsidRPr="00D245CC" w:rsidRDefault="007336F4" w:rsidP="004F6205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19</w:t>
      </w:r>
      <w:r w:rsidRPr="00D245CC">
        <w:rPr>
          <w:rFonts w:ascii="Calibri" w:hAnsi="Calibri" w:cs="Calibri"/>
          <w:i/>
          <w:iCs/>
        </w:rPr>
        <w:t>- Nüfus cüzdanımızdaki on bir rakamdan oluşan sayı bizim ……………………………………… numaramızdır.</w:t>
      </w:r>
    </w:p>
    <w:p w:rsidR="007336F4" w:rsidRPr="00C82134" w:rsidRDefault="007336F4" w:rsidP="00A811BA">
      <w:pPr>
        <w:rPr>
          <w:rFonts w:ascii="Calibri" w:hAnsi="Calibri" w:cs="Calibri"/>
          <w:b/>
          <w:bCs/>
          <w:i/>
          <w:iCs/>
        </w:rPr>
      </w:pPr>
      <w:r w:rsidRPr="007D4F4D">
        <w:rPr>
          <w:rFonts w:ascii="Calibri" w:hAnsi="Calibri" w:cs="Calibri"/>
          <w:b/>
          <w:bCs/>
          <w:i/>
          <w:iCs/>
        </w:rPr>
        <w:t>20- Bir topluluğu belli bir amaç etrafında toplayarak onları yönlendiren kişilere …………………..denir.</w:t>
      </w:r>
    </w:p>
    <w:p w:rsidR="007336F4" w:rsidRDefault="007336F4" w:rsidP="00E84698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  <w:color w:val="C00000"/>
        </w:rPr>
      </w:pPr>
    </w:p>
    <w:p w:rsidR="007336F4" w:rsidRPr="00E84698" w:rsidRDefault="007336F4" w:rsidP="00E84698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</w:pPr>
      <w:r>
        <w:rPr>
          <w:rFonts w:ascii="Cambria" w:hAnsi="Cambria" w:cs="Cambria"/>
          <w:b/>
          <w:bCs/>
          <w:i/>
          <w:iCs/>
          <w:color w:val="C00000"/>
        </w:rPr>
        <w:t xml:space="preserve">B -  </w:t>
      </w:r>
      <w:r w:rsidRPr="00D245CC">
        <w:rPr>
          <w:rFonts w:ascii="Cambria" w:hAnsi="Cambria" w:cs="Cambria"/>
          <w:b/>
          <w:bCs/>
          <w:i/>
          <w:iCs/>
          <w:color w:val="C00000"/>
        </w:rPr>
        <w:t>Doğru olan cümlelerin başına “D” yanlış olan cümlelerin başına  “Y” yazınız</w:t>
      </w:r>
      <w:r w:rsidRPr="006D06EB"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  <w:t>.</w:t>
      </w:r>
      <w:r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  <w:t xml:space="preserve">   </w:t>
      </w:r>
      <w:r w:rsidRPr="00E84698">
        <w:rPr>
          <w:rFonts w:ascii="Cambria" w:hAnsi="Cambria" w:cs="Cambria"/>
          <w:b/>
          <w:bCs/>
          <w:i/>
          <w:iCs/>
          <w:color w:val="FF0000"/>
          <w:sz w:val="20"/>
          <w:szCs w:val="20"/>
        </w:rPr>
        <w:t>(12x1=12puan)</w:t>
      </w:r>
    </w:p>
    <w:p w:rsidR="007336F4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1- (    )  </w:t>
      </w:r>
      <w:r w:rsidRPr="00347FEC">
        <w:rPr>
          <w:rFonts w:ascii="Cambria" w:eastAsia="Arial Unicode MS" w:hAnsi="Cambria" w:cs="Cambria"/>
          <w:b/>
          <w:bCs/>
          <w:i/>
          <w:iCs/>
        </w:rPr>
        <w:t>Her insanın parmak izi aynıdır.</w:t>
      </w:r>
    </w:p>
    <w:p w:rsidR="007336F4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2- (    )  </w:t>
      </w:r>
      <w:r w:rsidRPr="00347FEC">
        <w:rPr>
          <w:rFonts w:eastAsia="Arial Unicode MS"/>
          <w:i/>
          <w:iCs/>
        </w:rPr>
        <w:t>15 yaşına gelince nüfus cüzdanına sahip oluruz.</w:t>
      </w:r>
    </w:p>
    <w:p w:rsidR="007336F4" w:rsidRPr="006D06EB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3- </w:t>
      </w:r>
      <w:r w:rsidRPr="00A811BA">
        <w:rPr>
          <w:rFonts w:ascii="Cambria" w:hAnsi="Cambria" w:cs="Cambria"/>
          <w:b/>
          <w:bCs/>
          <w:i/>
          <w:iCs/>
        </w:rPr>
        <w:t xml:space="preserve">(    )  </w:t>
      </w:r>
      <w:r w:rsidRPr="006D06EB">
        <w:rPr>
          <w:rFonts w:ascii="Cambria" w:hAnsi="Cambria" w:cs="Cambria"/>
          <w:b/>
          <w:bCs/>
          <w:i/>
          <w:iCs/>
        </w:rPr>
        <w:t>Yurt dışına çıktığımızda yanımızda pasaport bulundururuz.</w:t>
      </w:r>
    </w:p>
    <w:p w:rsidR="007336F4" w:rsidRPr="006D06EB" w:rsidRDefault="007336F4" w:rsidP="006D06EB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4- (    )  </w:t>
      </w:r>
      <w:r w:rsidRPr="001F291D">
        <w:rPr>
          <w:rFonts w:ascii="Cambria" w:hAnsi="Cambria" w:cs="Cambria"/>
          <w:i/>
          <w:iCs/>
        </w:rPr>
        <w:t>Hatay’a giden bir arkadaşımıza künefenin tadına bakmasını söyleyebiliriz.</w:t>
      </w:r>
    </w:p>
    <w:p w:rsidR="007336F4" w:rsidRPr="006D06EB" w:rsidRDefault="007336F4" w:rsidP="006D06EB">
      <w:pPr>
        <w:pStyle w:val="ListParagraph"/>
        <w:tabs>
          <w:tab w:val="left" w:pos="8931"/>
        </w:tabs>
        <w:ind w:left="142"/>
        <w:rPr>
          <w:rFonts w:ascii="Cambria" w:hAnsi="Cambria" w:cs="Cambria"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5- (    )  </w:t>
      </w:r>
      <w:r w:rsidRPr="006D06EB">
        <w:rPr>
          <w:rFonts w:ascii="Cambria" w:hAnsi="Cambria" w:cs="Cambria"/>
          <w:b/>
          <w:bCs/>
          <w:i/>
          <w:iCs/>
        </w:rPr>
        <w:t>Furkan ve İpek’in nüfus cüzdanının renkleri aynıdır.</w:t>
      </w:r>
    </w:p>
    <w:p w:rsidR="007336F4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6- (    )  </w:t>
      </w:r>
      <w:r w:rsidRPr="004B736B">
        <w:rPr>
          <w:rFonts w:ascii="Cambria" w:hAnsi="Cambria" w:cs="Cambria"/>
          <w:i/>
          <w:iCs/>
        </w:rPr>
        <w:t>Zeybek daha çok Ege bölgesinde</w:t>
      </w:r>
      <w:r>
        <w:rPr>
          <w:rFonts w:ascii="Cambria" w:hAnsi="Cambria" w:cs="Cambria"/>
          <w:i/>
          <w:iCs/>
        </w:rPr>
        <w:t xml:space="preserve"> horon ise Karadeniz bölgesinde</w:t>
      </w:r>
      <w:r w:rsidRPr="004B736B">
        <w:rPr>
          <w:rFonts w:ascii="Cambria" w:hAnsi="Cambria" w:cs="Cambria"/>
          <w:i/>
          <w:iCs/>
        </w:rPr>
        <w:t xml:space="preserve"> oynanan bir halk oyunudur.</w:t>
      </w:r>
      <w:r>
        <w:rPr>
          <w:rFonts w:ascii="Cambria" w:hAnsi="Cambria" w:cs="Cambria"/>
          <w:b/>
          <w:bCs/>
          <w:i/>
          <w:iCs/>
        </w:rPr>
        <w:t xml:space="preserve"> </w:t>
      </w:r>
    </w:p>
    <w:p w:rsidR="007336F4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7- (    )  Düğün töreninden önce kına gecesi yapılır.</w:t>
      </w:r>
    </w:p>
    <w:p w:rsidR="007336F4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8- (    )  </w:t>
      </w:r>
      <w:r w:rsidRPr="004B736B">
        <w:rPr>
          <w:rFonts w:ascii="Cambria" w:hAnsi="Cambria" w:cs="Cambria"/>
          <w:i/>
          <w:iCs/>
        </w:rPr>
        <w:t>Asker uğ</w:t>
      </w:r>
      <w:r>
        <w:rPr>
          <w:rFonts w:ascii="Cambria" w:hAnsi="Cambria" w:cs="Cambria"/>
          <w:i/>
          <w:iCs/>
        </w:rPr>
        <w:t>urlama milli kültürümüzün bir öğ</w:t>
      </w:r>
      <w:r w:rsidRPr="004B736B">
        <w:rPr>
          <w:rFonts w:ascii="Cambria" w:hAnsi="Cambria" w:cs="Cambria"/>
          <w:i/>
          <w:iCs/>
        </w:rPr>
        <w:t>esidir</w:t>
      </w:r>
      <w:r>
        <w:rPr>
          <w:rFonts w:ascii="Cambria" w:hAnsi="Cambria" w:cs="Cambria"/>
          <w:b/>
          <w:bCs/>
          <w:i/>
          <w:iCs/>
        </w:rPr>
        <w:t>.</w:t>
      </w:r>
    </w:p>
    <w:p w:rsidR="007336F4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   9- (    )  Cirit ve güreş ata sporlarımızdandır.</w:t>
      </w:r>
    </w:p>
    <w:p w:rsidR="007336F4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10- (    )  </w:t>
      </w:r>
      <w:r w:rsidRPr="004B736B">
        <w:rPr>
          <w:rFonts w:ascii="Cambria" w:hAnsi="Cambria" w:cs="Cambria"/>
          <w:i/>
          <w:iCs/>
        </w:rPr>
        <w:t>Yağlı güreş geleneksel bir Türk sporudur.</w:t>
      </w:r>
    </w:p>
    <w:p w:rsidR="007336F4" w:rsidRDefault="007336F4" w:rsidP="00A811BA">
      <w:pPr>
        <w:pStyle w:val="ListParagraph"/>
        <w:tabs>
          <w:tab w:val="left" w:pos="8931"/>
        </w:tabs>
        <w:ind w:left="142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>11- (    )  Halk oyunlarımız her yörede aynıdır.</w:t>
      </w:r>
    </w:p>
    <w:p w:rsidR="007336F4" w:rsidRPr="00C82134" w:rsidRDefault="007336F4" w:rsidP="00C82134">
      <w:pPr>
        <w:pStyle w:val="ListParagraph"/>
        <w:tabs>
          <w:tab w:val="left" w:pos="8931"/>
        </w:tabs>
        <w:ind w:left="142"/>
        <w:rPr>
          <w:rFonts w:ascii="Cambria" w:hAnsi="Cambria" w:cs="Cambria"/>
          <w:i/>
          <w:iCs/>
        </w:rPr>
      </w:pPr>
      <w:r>
        <w:rPr>
          <w:rFonts w:ascii="Cambria" w:hAnsi="Cambria" w:cs="Cambria"/>
          <w:b/>
          <w:bCs/>
          <w:i/>
          <w:iCs/>
        </w:rPr>
        <w:t xml:space="preserve">12- (    )  </w:t>
      </w:r>
      <w:r w:rsidRPr="004B736B">
        <w:rPr>
          <w:rFonts w:ascii="Cambria" w:hAnsi="Cambria" w:cs="Cambria"/>
          <w:i/>
          <w:iCs/>
        </w:rPr>
        <w:t>Güreşen kişiye pehlivan, güreş yaptığı alana er meydanı denir.</w:t>
      </w:r>
    </w:p>
    <w:p w:rsidR="007336F4" w:rsidRDefault="007336F4" w:rsidP="00A811BA">
      <w:pPr>
        <w:rPr>
          <w:rFonts w:ascii="Cambria" w:hAnsi="Cambria" w:cs="Cambria"/>
          <w:b/>
          <w:bCs/>
          <w:i/>
          <w:iCs/>
          <w:color w:val="C00000"/>
        </w:rPr>
      </w:pPr>
      <w:r>
        <w:rPr>
          <w:noProof/>
        </w:rPr>
        <w:pict>
          <v:roundrect id="_x0000_s1048" style="position:absolute;margin-left:382.5pt;margin-top:49.65pt;width:90pt;height:24.75pt;z-index:251655168" arcsize="10923f">
            <v:textbox>
              <w:txbxContent>
                <w:p w:rsidR="007336F4" w:rsidRPr="00904EE7" w:rsidRDefault="007336F4" w:rsidP="00C82134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kızgınlık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382.5pt;margin-top:24.9pt;width:90pt;height:24.75pt;z-index:251654144" arcsize="10923f">
            <v:textbox>
              <w:txbxContent>
                <w:p w:rsidR="007336F4" w:rsidRPr="00904EE7" w:rsidRDefault="007336F4" w:rsidP="00C82134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Endişe</w:t>
                  </w:r>
                </w:p>
              </w:txbxContent>
            </v:textbox>
          </v:roundrect>
        </w:pict>
      </w:r>
      <w:r>
        <w:rPr>
          <w:rFonts w:ascii="Cambria" w:hAnsi="Cambria" w:cs="Cambria"/>
          <w:b/>
          <w:bCs/>
          <w:i/>
          <w:iCs/>
          <w:color w:val="C00000"/>
        </w:rPr>
        <w:t xml:space="preserve">   </w:t>
      </w:r>
      <w:r w:rsidRPr="00332A87">
        <w:rPr>
          <w:rFonts w:ascii="Cambria" w:hAnsi="Cambria" w:cs="Cambria"/>
          <w:b/>
          <w:bCs/>
          <w:i/>
          <w:iCs/>
          <w:color w:val="C00000"/>
        </w:rPr>
        <w:t xml:space="preserve">C </w:t>
      </w:r>
      <w:r>
        <w:rPr>
          <w:rFonts w:ascii="Cambria" w:hAnsi="Cambria" w:cs="Cambria"/>
          <w:b/>
          <w:bCs/>
          <w:i/>
          <w:iCs/>
          <w:color w:val="C00000"/>
        </w:rPr>
        <w:t xml:space="preserve">–Aşağıdaki eşleştirmeleri yapınız. </w:t>
      </w:r>
      <w:r w:rsidRPr="00E84698">
        <w:rPr>
          <w:rFonts w:ascii="Cambria" w:hAnsi="Cambria" w:cs="Cambria"/>
          <w:b/>
          <w:bCs/>
          <w:i/>
          <w:iCs/>
          <w:color w:val="FF0000"/>
          <w:sz w:val="20"/>
          <w:szCs w:val="20"/>
        </w:rPr>
        <w:t>( 5X2=10 puan)</w:t>
      </w:r>
    </w:p>
    <w:p w:rsidR="007336F4" w:rsidRPr="00C82134" w:rsidRDefault="007336F4" w:rsidP="00C82134">
      <w:pPr>
        <w:rPr>
          <w:rFonts w:ascii="Cambria" w:hAnsi="Cambria" w:cs="Cambria"/>
        </w:rPr>
      </w:pPr>
      <w:r>
        <w:rPr>
          <w:noProof/>
        </w:rPr>
        <w:pict>
          <v:group id="_x0000_s1050" style="position:absolute;margin-left:382.5pt;margin-top:10.85pt;width:90pt;height:74.25pt;z-index:251663360" coordorigin="8370,13856" coordsize="1800,1485">
            <v:roundrect id="_x0000_s1051" style="position:absolute;left:8370;top:13856;width:1800;height:495" arcsize="10923f" strokecolor="#4bacc6" strokeweight="1pt">
              <v:stroke dashstyle="dash"/>
              <v:shadow color="#868686"/>
              <v:textbox>
                <w:txbxContent>
                  <w:p w:rsidR="007336F4" w:rsidRPr="00904EE7" w:rsidRDefault="007336F4" w:rsidP="00C8213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Endişe</w:t>
                    </w:r>
                  </w:p>
                </w:txbxContent>
              </v:textbox>
            </v:roundrect>
            <v:roundrect id="_x0000_s1052" style="position:absolute;left:8370;top:14351;width:1800;height:495" arcsize="10923f" strokecolor="#4bacc6" strokeweight="1pt">
              <v:stroke dashstyle="dash"/>
              <v:shadow color="#868686"/>
              <v:textbox>
                <w:txbxContent>
                  <w:p w:rsidR="007336F4" w:rsidRPr="00904EE7" w:rsidRDefault="007336F4" w:rsidP="00C8213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kızgınlık</w:t>
                    </w:r>
                  </w:p>
                </w:txbxContent>
              </v:textbox>
            </v:roundrect>
            <v:roundrect id="_x0000_s1053" style="position:absolute;left:8370;top:14846;width:1800;height:495" arcsize="10923f" strokecolor="#4bacc6" strokeweight="1pt">
              <v:stroke dashstyle="dash"/>
              <v:shadow color="#868686"/>
              <v:textbox>
                <w:txbxContent>
                  <w:p w:rsidR="007336F4" w:rsidRPr="00904EE7" w:rsidRDefault="007336F4" w:rsidP="00C8213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üzüntü</w:t>
                    </w:r>
                  </w:p>
                </w:txbxContent>
              </v:textbox>
            </v:roundrect>
            <w10:wrap type="square"/>
          </v:group>
        </w:pict>
      </w:r>
      <w:r>
        <w:rPr>
          <w:noProof/>
        </w:rPr>
        <w:pict>
          <v:roundrect id="_x0000_s1054" style="position:absolute;margin-left:382.5pt;margin-top:109.85pt;width:90pt;height:24.75pt;z-index:251662336" arcsize="10923f" strokecolor="#4bacc6" strokeweight="1pt">
            <v:stroke dashstyle="dash"/>
            <v:shadow color="#868686"/>
            <v:textbox>
              <w:txbxContent>
                <w:p w:rsidR="007336F4" w:rsidRPr="00904EE7" w:rsidRDefault="007336F4" w:rsidP="00C82134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korku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382.5pt;margin-top:85.1pt;width:90pt;height:24.75pt;z-index:251661312" arcsize="10923f" strokecolor="#4bacc6" strokeweight="1pt">
            <v:stroke dashstyle="dash"/>
            <v:shadow color="#868686"/>
            <v:textbox>
              <w:txbxContent>
                <w:p w:rsidR="007336F4" w:rsidRPr="00904EE7" w:rsidRDefault="007336F4" w:rsidP="00C82134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sevinç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056" style="position:absolute;margin-left:382.5pt;margin-top:10.85pt;width:90pt;height:74.25pt;z-index:251660288" coordorigin="8370,13856" coordsize="1800,1485">
            <v:roundrect id="_x0000_s1057" style="position:absolute;left:8370;top:13856;width:1800;height:495" arcsize="10923f">
              <v:textbox>
                <w:txbxContent>
                  <w:p w:rsidR="007336F4" w:rsidRPr="00904EE7" w:rsidRDefault="007336F4" w:rsidP="00C8213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Endişe</w:t>
                    </w:r>
                  </w:p>
                </w:txbxContent>
              </v:textbox>
            </v:roundrect>
            <v:roundrect id="_x0000_s1058" style="position:absolute;left:8370;top:14351;width:1800;height:495" arcsize="10923f">
              <v:textbox>
                <w:txbxContent>
                  <w:p w:rsidR="007336F4" w:rsidRPr="00904EE7" w:rsidRDefault="007336F4" w:rsidP="00C8213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kızgınlık</w:t>
                    </w:r>
                  </w:p>
                </w:txbxContent>
              </v:textbox>
            </v:roundrect>
            <v:roundrect id="_x0000_s1059" style="position:absolute;left:8370;top:14846;width:1800;height:495" arcsize="10923f">
              <v:textbox>
                <w:txbxContent>
                  <w:p w:rsidR="007336F4" w:rsidRPr="00904EE7" w:rsidRDefault="007336F4" w:rsidP="00C8213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üzüntü</w:t>
                    </w:r>
                  </w:p>
                </w:txbxContent>
              </v:textbox>
            </v:roundrect>
            <w10:wrap type="square"/>
          </v:group>
        </w:pict>
      </w:r>
      <w:r>
        <w:rPr>
          <w:noProof/>
        </w:rPr>
        <w:pict>
          <v:group id="_x0000_s1060" style="position:absolute;margin-left:40.5pt;margin-top:5.8pt;width:267.75pt;height:123.75pt;z-index:251659264" coordorigin="900,13856" coordsize="5355,2475">
            <v:roundrect id="_x0000_s1061" style="position:absolute;left:900;top:15341;width:5355;height:495" arcsize="10923f" strokecolor="#4bacc6" strokeweight="2.5pt">
              <v:shadow color="#868686"/>
              <v:textbox>
                <w:txbxContent>
                  <w:p w:rsidR="007336F4" w:rsidRPr="00904EE7" w:rsidRDefault="007336F4" w:rsidP="00C8213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Karabaş uzun süre beni kovaladı</w:t>
                    </w:r>
                  </w:p>
                </w:txbxContent>
              </v:textbox>
            </v:roundrect>
            <v:roundrect id="_x0000_s1062" style="position:absolute;left:900;top:15836;width:5355;height:495" arcsize="10923f" strokecolor="#4bacc6" strokeweight="2.5pt">
              <v:shadow color="#868686"/>
              <v:textbox>
                <w:txbxContent>
                  <w:p w:rsidR="007336F4" w:rsidRPr="00904EE7" w:rsidRDefault="007336F4" w:rsidP="00C8213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Arkadaşım beni merdivenden itti</w:t>
                    </w:r>
                  </w:p>
                </w:txbxContent>
              </v:textbox>
            </v:roundrect>
            <v:roundrect id="_x0000_s1063" style="position:absolute;left:900;top:14846;width:5355;height:495" arcsize="10923f" strokecolor="#4bacc6" strokeweight="2.5pt">
              <v:shadow color="#868686"/>
              <v:textbox>
                <w:txbxContent>
                  <w:p w:rsidR="007336F4" w:rsidRPr="00904EE7" w:rsidRDefault="007336F4" w:rsidP="00904EE7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Çok sevdiğim oyuncağımı kırdı</w:t>
                    </w:r>
                  </w:p>
                </w:txbxContent>
              </v:textbox>
            </v:roundrect>
            <v:roundrect id="_x0000_s1064" style="position:absolute;left:900;top:13856;width:5355;height:495" arcsize="10923f" strokecolor="#4bacc6" strokeweight="2.5pt">
              <v:shadow color="#868686"/>
              <v:textbox>
                <w:txbxContent>
                  <w:p w:rsidR="007336F4" w:rsidRPr="00904EE7" w:rsidRDefault="007336F4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 w:rsidRPr="00904EE7"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Babam hayalini kurduğum oyuncağı almış</w:t>
                    </w:r>
                  </w:p>
                </w:txbxContent>
              </v:textbox>
            </v:roundrect>
            <v:roundrect id="_x0000_s1065" style="position:absolute;left:900;top:14351;width:5355;height:495" arcsize="10923f" strokecolor="#4bacc6" strokeweight="2.5pt">
              <v:shadow color="#868686"/>
              <v:textbox>
                <w:txbxContent>
                  <w:p w:rsidR="007336F4" w:rsidRPr="00904EE7" w:rsidRDefault="007336F4" w:rsidP="00904EE7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 w:rsidRPr="00904EE7"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Bunu başaracağımdan emin değilim.</w:t>
                    </w:r>
                  </w:p>
                </w:txbxContent>
              </v:textbox>
            </v:roundrect>
            <w10:wrap type="square"/>
          </v:group>
        </w:pict>
      </w:r>
    </w:p>
    <w:p w:rsidR="007336F4" w:rsidRPr="00C82134" w:rsidRDefault="007336F4" w:rsidP="00C82134">
      <w:pPr>
        <w:rPr>
          <w:rFonts w:ascii="Cambria" w:hAnsi="Cambria" w:cs="Cambria"/>
        </w:rPr>
      </w:pPr>
    </w:p>
    <w:p w:rsidR="007336F4" w:rsidRPr="00C82134" w:rsidRDefault="007336F4" w:rsidP="00C82134">
      <w:pPr>
        <w:rPr>
          <w:rFonts w:ascii="Cambria" w:hAnsi="Cambria" w:cs="Cambria"/>
        </w:rPr>
      </w:pPr>
    </w:p>
    <w:p w:rsidR="007336F4" w:rsidRPr="00C82134" w:rsidRDefault="007336F4" w:rsidP="00C82134">
      <w:pPr>
        <w:rPr>
          <w:rFonts w:ascii="Cambria" w:hAnsi="Cambria" w:cs="Cambria"/>
        </w:rPr>
      </w:pPr>
    </w:p>
    <w:p w:rsidR="007336F4" w:rsidRPr="00C82134" w:rsidRDefault="007336F4" w:rsidP="00C82134">
      <w:pPr>
        <w:rPr>
          <w:rFonts w:ascii="Cambria" w:hAnsi="Cambria" w:cs="Cambria"/>
        </w:rPr>
      </w:pPr>
      <w:r>
        <w:rPr>
          <w:noProof/>
        </w:rPr>
        <w:pict>
          <v:roundrect id="_x0000_s1066" style="position:absolute;margin-left:382.5pt;margin-top:4.1pt;width:90pt;height:24.75pt;z-index:251656192" arcsize="10923f">
            <v:textbox>
              <w:txbxContent>
                <w:p w:rsidR="007336F4" w:rsidRPr="00904EE7" w:rsidRDefault="007336F4" w:rsidP="00C82134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üzüntü</w:t>
                  </w:r>
                </w:p>
              </w:txbxContent>
            </v:textbox>
          </v:roundrect>
        </w:pict>
      </w:r>
    </w:p>
    <w:p w:rsidR="007336F4" w:rsidRDefault="007336F4" w:rsidP="00C82134">
      <w:pPr>
        <w:rPr>
          <w:rFonts w:ascii="Cambria" w:hAnsi="Cambria" w:cs="Cambria"/>
        </w:rPr>
      </w:pPr>
    </w:p>
    <w:p w:rsidR="007336F4" w:rsidRDefault="007336F4" w:rsidP="00C82134">
      <w:pPr>
        <w:tabs>
          <w:tab w:val="left" w:pos="8250"/>
        </w:tabs>
        <w:rPr>
          <w:rFonts w:ascii="Cambria" w:hAnsi="Cambria" w:cs="Cambria"/>
        </w:rPr>
      </w:pPr>
      <w:r>
        <w:rPr>
          <w:noProof/>
        </w:rPr>
        <w:pict>
          <v:roundrect id="_x0000_s1067" style="position:absolute;margin-left:382.5pt;margin-top:25.45pt;width:90pt;height:24.75pt;z-index:251658240" arcsize="10923f">
            <v:textbox>
              <w:txbxContent>
                <w:p w:rsidR="007336F4" w:rsidRPr="00904EE7" w:rsidRDefault="007336F4" w:rsidP="00C82134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korku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382.5pt;margin-top:.7pt;width:90pt;height:24.75pt;z-index:251657216" arcsize="10923f">
            <v:textbox>
              <w:txbxContent>
                <w:p w:rsidR="007336F4" w:rsidRPr="00904EE7" w:rsidRDefault="007336F4" w:rsidP="00C82134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sevinç</w:t>
                  </w:r>
                </w:p>
              </w:txbxContent>
            </v:textbox>
          </v:roundrect>
        </w:pict>
      </w:r>
      <w:r>
        <w:rPr>
          <w:rFonts w:ascii="Cambria" w:hAnsi="Cambria" w:cs="Cambria"/>
        </w:rPr>
        <w:tab/>
      </w:r>
    </w:p>
    <w:p w:rsidR="007336F4" w:rsidRPr="00E84698" w:rsidRDefault="007336F4" w:rsidP="00E84698">
      <w:pPr>
        <w:rPr>
          <w:rFonts w:ascii="Cambria" w:hAnsi="Cambria" w:cs="Cambria"/>
        </w:rPr>
      </w:pPr>
    </w:p>
    <w:p w:rsidR="007336F4" w:rsidRDefault="007336F4" w:rsidP="00E84698">
      <w:pPr>
        <w:rPr>
          <w:rFonts w:ascii="Cambria" w:hAnsi="Cambria" w:cs="Cambria"/>
        </w:rPr>
      </w:pPr>
    </w:p>
    <w:p w:rsidR="007336F4" w:rsidRDefault="007336F4" w:rsidP="00E84698">
      <w:pPr>
        <w:tabs>
          <w:tab w:val="left" w:pos="9765"/>
        </w:tabs>
        <w:rPr>
          <w:rFonts w:ascii="Cambria" w:hAnsi="Cambria" w:cs="Cambria"/>
        </w:rPr>
      </w:pPr>
      <w:r>
        <w:rPr>
          <w:rFonts w:ascii="Cambria" w:hAnsi="Cambria" w:cs="Cambria"/>
        </w:rPr>
        <w:tab/>
      </w:r>
    </w:p>
    <w:p w:rsidR="007336F4" w:rsidRPr="00096419" w:rsidRDefault="007336F4" w:rsidP="00E84698">
      <w:pPr>
        <w:tabs>
          <w:tab w:val="left" w:pos="9765"/>
        </w:tabs>
        <w:rPr>
          <w:rFonts w:ascii="Cambria" w:hAnsi="Cambria" w:cs="Cambria"/>
          <w:b/>
          <w:bCs/>
          <w:i/>
          <w:iCs/>
          <w:color w:val="C00000"/>
        </w:rPr>
      </w:pPr>
      <w:r w:rsidRPr="00096419">
        <w:rPr>
          <w:rFonts w:ascii="Cambria" w:hAnsi="Cambria" w:cs="Cambria"/>
          <w:b/>
          <w:bCs/>
          <w:i/>
          <w:iCs/>
          <w:color w:val="C00000"/>
        </w:rPr>
        <w:t>D- Aşağıdaki olayların kronolojik sıralamasını yapınız.</w:t>
      </w:r>
      <w:r w:rsidRPr="00096419"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  <w:t>( 10 puan)</w:t>
      </w:r>
    </w:p>
    <w:p w:rsidR="007336F4" w:rsidRDefault="007336F4" w:rsidP="00E84698">
      <w:pPr>
        <w:tabs>
          <w:tab w:val="left" w:pos="9765"/>
        </w:tabs>
        <w:rPr>
          <w:rFonts w:ascii="Cambria" w:hAnsi="Cambria" w:cs="Cambria"/>
          <w:b/>
          <w:bCs/>
          <w:i/>
          <w:iCs/>
          <w:color w:val="FF0000"/>
        </w:rPr>
      </w:pPr>
      <w:r>
        <w:rPr>
          <w:noProof/>
        </w:rPr>
        <w:pict>
          <v:roundrect id="_x0000_s1069" style="position:absolute;margin-left:309.75pt;margin-top:8.65pt;width:28.5pt;height:24.75pt;z-index:251671552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69">
              <w:txbxContent>
                <w:p w:rsidR="007336F4" w:rsidRPr="00904EE7" w:rsidRDefault="007336F4" w:rsidP="00346452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group id="_x0000_s1070" style="position:absolute;margin-left:338.25pt;margin-top:8.6pt;width:207pt;height:123.75pt;z-index:251670528" coordorigin="900,13856" coordsize="5355,2475">
            <v:roundrect id="_x0000_s1071" style="position:absolute;left:900;top:15341;width:5355;height:495" arcsize="10923f" strokecolor="#f79646" strokeweight="2.5pt">
              <v:shadow color="#868686"/>
              <v:textbox style="mso-next-textbox:#_x0000_s1071">
                <w:txbxContent>
                  <w:p w:rsidR="007336F4" w:rsidRPr="00904EE7" w:rsidRDefault="007336F4" w:rsidP="00346452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Furkan doğdu</w:t>
                    </w:r>
                  </w:p>
                </w:txbxContent>
              </v:textbox>
            </v:roundrect>
            <v:roundrect id="_x0000_s1072" style="position:absolute;left:900;top:15836;width:5355;height:495" arcsize="10923f" strokecolor="#f79646" strokeweight="2.5pt">
              <v:shadow color="#868686"/>
              <v:textbox style="mso-next-textbox:#_x0000_s1072">
                <w:txbxContent>
                  <w:p w:rsidR="007336F4" w:rsidRPr="00904EE7" w:rsidRDefault="007336F4" w:rsidP="00346452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Furkan yürümeye başladı</w:t>
                    </w:r>
                  </w:p>
                </w:txbxContent>
              </v:textbox>
            </v:roundrect>
            <v:roundrect id="_x0000_s1073" style="position:absolute;left:900;top:14846;width:5355;height:495" arcsize="10923f" strokecolor="#f79646" strokeweight="2.5pt">
              <v:shadow color="#868686"/>
              <v:textbox style="mso-next-textbox:#_x0000_s1073">
                <w:txbxContent>
                  <w:p w:rsidR="007336F4" w:rsidRPr="00346452" w:rsidRDefault="007336F4" w:rsidP="00346452">
                    <w:r w:rsidRPr="00346452">
                      <w:rPr>
                        <w:b/>
                        <w:bCs/>
                        <w:i/>
                        <w:iCs/>
                      </w:rPr>
                      <w:t>Furkan ana sınıfına başladı</w:t>
                    </w:r>
                  </w:p>
                </w:txbxContent>
              </v:textbox>
            </v:roundrect>
            <v:roundrect id="_x0000_s1074" style="position:absolute;left:900;top:13856;width:5355;height:495" arcsize="10923f" strokecolor="#f79646" strokeweight="2.5pt">
              <v:shadow color="#868686"/>
              <v:textbox style="mso-next-textbox:#_x0000_s1074">
                <w:txbxContent>
                  <w:p w:rsidR="007336F4" w:rsidRPr="00904EE7" w:rsidRDefault="007336F4" w:rsidP="00346452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Furkan emeklemeye başladı</w:t>
                    </w:r>
                  </w:p>
                </w:txbxContent>
              </v:textbox>
            </v:roundrect>
            <v:roundrect id="_x0000_s1075" style="position:absolute;left:900;top:14351;width:5355;height:495" arcsize="10923f" strokecolor="#f79646" strokeweight="2.5pt">
              <v:shadow color="#868686"/>
              <v:textbox style="mso-next-textbox:#_x0000_s1075">
                <w:txbxContent>
                  <w:p w:rsidR="007336F4" w:rsidRPr="00346452" w:rsidRDefault="007336F4" w:rsidP="00346452">
                    <w:pPr>
                      <w:rPr>
                        <w:b/>
                        <w:bCs/>
                        <w:i/>
                        <w:iCs/>
                      </w:rPr>
                    </w:pPr>
                    <w:r w:rsidRPr="00346452">
                      <w:rPr>
                        <w:b/>
                        <w:bCs/>
                        <w:i/>
                        <w:iCs/>
                      </w:rPr>
                      <w:t>Furkan ilkokula başladı</w:t>
                    </w:r>
                  </w:p>
                </w:txbxContent>
              </v:textbox>
            </v:roundrect>
            <w10:wrap type="square"/>
          </v:group>
        </w:pict>
      </w:r>
      <w:r>
        <w:rPr>
          <w:noProof/>
        </w:rPr>
        <w:pict>
          <v:roundrect id="_x0000_s1076" style="position:absolute;margin-left:-9pt;margin-top:8.6pt;width:28.5pt;height:24.75pt;z-index:25166540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76">
              <w:txbxContent>
                <w:p w:rsidR="007336F4" w:rsidRPr="00904EE7" w:rsidRDefault="007336F4" w:rsidP="00AD4A85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group id="_x0000_s1077" style="position:absolute;margin-left:19.5pt;margin-top:8.6pt;width:267.75pt;height:123.75pt;z-index:251664384" coordorigin="900,13856" coordsize="5355,2475">
            <v:roundrect id="_x0000_s1078" style="position:absolute;left:900;top:15341;width:5355;height:495" arcsize="10923f" strokecolor="#c0504d" strokeweight="2.5pt">
              <v:shadow color="#868686"/>
              <v:textbox>
                <w:txbxContent>
                  <w:p w:rsidR="007336F4" w:rsidRPr="00904EE7" w:rsidRDefault="007336F4" w:rsidP="00AD4A85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1881 yılında Selanik şehrinde doğdu.</w:t>
                    </w:r>
                  </w:p>
                </w:txbxContent>
              </v:textbox>
            </v:roundrect>
            <v:roundrect id="_x0000_s1079" style="position:absolute;left:900;top:15836;width:5355;height:495" arcsize="10923f" strokecolor="#c0504d" strokeweight="2.5pt">
              <v:shadow color="#868686"/>
              <v:textbox>
                <w:txbxContent>
                  <w:p w:rsidR="007336F4" w:rsidRPr="00904EE7" w:rsidRDefault="007336F4" w:rsidP="00AD4A85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10 Kasım 1938 yılında hayata gözlerini yumdu.</w:t>
                    </w:r>
                  </w:p>
                </w:txbxContent>
              </v:textbox>
            </v:roundrect>
            <v:roundrect id="_x0000_s1080" style="position:absolute;left:900;top:14846;width:5355;height:495" arcsize="10923f" strokecolor="#c0504d" strokeweight="2.5pt">
              <v:shadow color="#868686"/>
              <v:textbox>
                <w:txbxContent>
                  <w:p w:rsidR="007336F4" w:rsidRPr="00904EE7" w:rsidRDefault="007336F4" w:rsidP="00AD4A85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23 Nisan 1920’de Büyük Millet Meclisi açıldı.</w:t>
                    </w:r>
                  </w:p>
                </w:txbxContent>
              </v:textbox>
            </v:roundrect>
            <v:roundrect id="_x0000_s1081" style="position:absolute;left:900;top:13856;width:5355;height:495" arcsize="10923f" strokecolor="#c0504d" strokeweight="2.5pt">
              <v:shadow color="#868686"/>
              <v:textbox>
                <w:txbxContent>
                  <w:p w:rsidR="007336F4" w:rsidRPr="00904EE7" w:rsidRDefault="007336F4" w:rsidP="00AD4A85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19 Mayıs 1919’ da Samsun’a  çıktı.</w:t>
                    </w:r>
                  </w:p>
                </w:txbxContent>
              </v:textbox>
            </v:roundrect>
            <v:roundrect id="_x0000_s1082" style="position:absolute;left:900;top:14351;width:5355;height:495" arcsize="10923f" strokecolor="#c0504d" strokeweight="2.5pt">
              <v:shadow color="#868686"/>
              <v:textbox>
                <w:txbxContent>
                  <w:p w:rsidR="007336F4" w:rsidRPr="00904EE7" w:rsidRDefault="007336F4" w:rsidP="00AD4A85">
                    <w:pP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29Ekim 1923 tarihinde Cumhuriyet ilan edildi.</w:t>
                    </w:r>
                  </w:p>
                </w:txbxContent>
              </v:textbox>
            </v:roundrect>
            <w10:wrap type="square"/>
          </v:group>
        </w:pict>
      </w:r>
    </w:p>
    <w:p w:rsidR="007336F4" w:rsidRDefault="007336F4" w:rsidP="00E84698">
      <w:pPr>
        <w:tabs>
          <w:tab w:val="left" w:pos="9765"/>
        </w:tabs>
        <w:rPr>
          <w:rFonts w:ascii="Cambria" w:hAnsi="Cambria" w:cs="Cambria"/>
          <w:b/>
          <w:bCs/>
          <w:i/>
          <w:iCs/>
          <w:color w:val="FF0000"/>
        </w:rPr>
      </w:pPr>
      <w:r>
        <w:rPr>
          <w:noProof/>
        </w:rPr>
        <w:pict>
          <v:roundrect id="_x0000_s1083" style="position:absolute;margin-left:309.75pt;margin-top:93.55pt;width:28.5pt;height:24.75pt;z-index:251672576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83">
              <w:txbxContent>
                <w:p w:rsidR="007336F4" w:rsidRPr="00904EE7" w:rsidRDefault="007336F4" w:rsidP="00346452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309.75pt;margin-top:68.8pt;width:28.5pt;height:24.75pt;z-index:251673600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84">
              <w:txbxContent>
                <w:p w:rsidR="007336F4" w:rsidRPr="00904EE7" w:rsidRDefault="007336F4" w:rsidP="00346452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309.75pt;margin-top:43.3pt;width:28.5pt;height:24.75pt;z-index:251674624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85">
              <w:txbxContent>
                <w:p w:rsidR="007336F4" w:rsidRPr="00904EE7" w:rsidRDefault="007336F4" w:rsidP="00346452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6" style="position:absolute;margin-left:309.75pt;margin-top:19.3pt;width:28.5pt;height:24.75pt;z-index:251675648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86">
              <w:txbxContent>
                <w:p w:rsidR="007336F4" w:rsidRPr="00904EE7" w:rsidRDefault="007336F4" w:rsidP="00346452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7" style="position:absolute;margin-left:-9pt;margin-top:93.55pt;width:28.5pt;height:24.75pt;z-index:251669504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087">
              <w:txbxContent>
                <w:p w:rsidR="007336F4" w:rsidRPr="00904EE7" w:rsidRDefault="007336F4" w:rsidP="000348E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margin-left:-9pt;margin-top:68.8pt;width:28.5pt;height:24.75pt;z-index:25166848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88">
              <w:txbxContent>
                <w:p w:rsidR="007336F4" w:rsidRPr="00904EE7" w:rsidRDefault="007336F4" w:rsidP="000348E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-9pt;margin-top:44.05pt;width:28.5pt;height:24.75pt;z-index:25166745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89">
              <w:txbxContent>
                <w:p w:rsidR="007336F4" w:rsidRPr="00904EE7" w:rsidRDefault="007336F4" w:rsidP="000348E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0" style="position:absolute;margin-left:-9pt;margin-top:19.3pt;width:28.5pt;height:24.75pt;z-index:25166643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90">
              <w:txbxContent>
                <w:p w:rsidR="007336F4" w:rsidRPr="00904EE7" w:rsidRDefault="007336F4" w:rsidP="000348EA">
                  <w:pP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7336F4" w:rsidRPr="00346452" w:rsidRDefault="007336F4" w:rsidP="00346452">
      <w:pPr>
        <w:rPr>
          <w:rFonts w:ascii="Cambria" w:hAnsi="Cambria" w:cs="Cambria"/>
        </w:rPr>
      </w:pPr>
    </w:p>
    <w:p w:rsidR="007336F4" w:rsidRPr="00346452" w:rsidRDefault="007336F4" w:rsidP="00346452">
      <w:pPr>
        <w:rPr>
          <w:rFonts w:ascii="Cambria" w:hAnsi="Cambria" w:cs="Cambria"/>
        </w:rPr>
      </w:pPr>
    </w:p>
    <w:p w:rsidR="007336F4" w:rsidRPr="00346452" w:rsidRDefault="007336F4" w:rsidP="00346452">
      <w:pPr>
        <w:rPr>
          <w:rFonts w:ascii="Cambria" w:hAnsi="Cambria" w:cs="Cambria"/>
        </w:rPr>
      </w:pPr>
    </w:p>
    <w:p w:rsidR="007336F4" w:rsidRPr="00346452" w:rsidRDefault="007336F4" w:rsidP="00346452">
      <w:pPr>
        <w:rPr>
          <w:rFonts w:ascii="Cambria" w:hAnsi="Cambria" w:cs="Cambria"/>
        </w:rPr>
      </w:pPr>
    </w:p>
    <w:p w:rsidR="007336F4" w:rsidRPr="00346452" w:rsidRDefault="007336F4" w:rsidP="00346452">
      <w:pPr>
        <w:rPr>
          <w:rFonts w:ascii="Cambria" w:hAnsi="Cambria" w:cs="Cambria"/>
        </w:rPr>
      </w:pPr>
    </w:p>
    <w:p w:rsidR="007336F4" w:rsidRPr="00346452" w:rsidRDefault="007336F4" w:rsidP="00346452">
      <w:pPr>
        <w:rPr>
          <w:rFonts w:ascii="Cambria" w:hAnsi="Cambria" w:cs="Cambria"/>
        </w:rPr>
      </w:pPr>
    </w:p>
    <w:p w:rsidR="007336F4" w:rsidRPr="00346452" w:rsidRDefault="007336F4" w:rsidP="00346452">
      <w:pPr>
        <w:rPr>
          <w:rFonts w:ascii="Cambria" w:hAnsi="Cambria" w:cs="Cambria"/>
        </w:rPr>
      </w:pPr>
    </w:p>
    <w:p w:rsidR="007336F4" w:rsidRDefault="007336F4" w:rsidP="00346452">
      <w:pPr>
        <w:rPr>
          <w:rFonts w:ascii="Cambria" w:hAnsi="Cambria" w:cs="Cambria"/>
        </w:rPr>
      </w:pPr>
      <w:r>
        <w:rPr>
          <w:rFonts w:ascii="Cambria" w:hAnsi="Cambria" w:cs="Cambria"/>
        </w:rPr>
        <w:t xml:space="preserve"> </w:t>
      </w:r>
    </w:p>
    <w:p w:rsidR="007336F4" w:rsidRDefault="007336F4" w:rsidP="00346452">
      <w:pPr>
        <w:rPr>
          <w:rFonts w:ascii="Cambria" w:hAnsi="Cambria" w:cs="Cambria"/>
          <w:b/>
          <w:bCs/>
          <w:i/>
          <w:iCs/>
          <w:color w:val="C00000"/>
          <w:sz w:val="22"/>
          <w:szCs w:val="22"/>
        </w:rPr>
      </w:pPr>
      <w:r>
        <w:rPr>
          <w:noProof/>
        </w:rPr>
        <w:pict>
          <v:group id="_x0000_s1091" style="position:absolute;margin-left:273.75pt;margin-top:44.2pt;width:276pt;height:21.75pt;z-index:251683840" coordorigin="225,4980" coordsize="5520,435">
            <v:roundrect id="_x0000_s1092" style="position:absolute;left:4365;top:4980;width:1380;height:435" arcsize="10923f" strokecolor="#8064a2" strokeweight="2.5pt">
              <v:shadow color="#868686"/>
              <v:textbox>
                <w:txbxContent>
                  <w:p w:rsidR="007336F4" w:rsidRPr="005C4753" w:rsidRDefault="007336F4" w:rsidP="00FC5E2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………..</w:t>
                    </w:r>
                  </w:p>
                </w:txbxContent>
              </v:textbox>
            </v:roundrect>
            <v:roundrect id="_x0000_s1093" style="position:absolute;left:2985;top:4980;width:1380;height:435" arcsize="10923f" strokecolor="#8064a2" strokeweight="2.5pt">
              <v:shadow color="#868686"/>
              <v:textbox>
                <w:txbxContent>
                  <w:p w:rsidR="007336F4" w:rsidRPr="005C4753" w:rsidRDefault="007336F4" w:rsidP="00FC5E2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…………</w:t>
                    </w:r>
                  </w:p>
                </w:txbxContent>
              </v:textbox>
            </v:roundrect>
            <v:roundrect id="_x0000_s1094" style="position:absolute;left:1605;top:4980;width:1380;height:435" arcsize="10923f" strokecolor="#8064a2" strokeweight="2.5pt">
              <v:shadow color="#868686"/>
              <v:textbox>
                <w:txbxContent>
                  <w:p w:rsidR="007336F4" w:rsidRPr="005C4753" w:rsidRDefault="007336F4" w:rsidP="00FC5E2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……….</w:t>
                    </w:r>
                  </w:p>
                </w:txbxContent>
              </v:textbox>
            </v:roundrect>
            <v:roundrect id="_x0000_s1095" style="position:absolute;left:225;top:4980;width:1380;height:435" arcsize="10923f" strokecolor="#8064a2" strokeweight="2.5pt">
              <v:shadow color="#868686"/>
              <v:textbox>
                <w:txbxContent>
                  <w:p w:rsidR="007336F4" w:rsidRPr="005C4753" w:rsidRDefault="007336F4" w:rsidP="00FC5E2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………..</w:t>
                    </w:r>
                  </w:p>
                </w:txbxContent>
              </v:textbox>
            </v:roundrect>
            <w10:wrap type="square"/>
          </v:group>
        </w:pict>
      </w:r>
      <w:r>
        <w:rPr>
          <w:noProof/>
        </w:rPr>
        <w:pict>
          <v:group id="_x0000_s1096" style="position:absolute;margin-left:-24.75pt;margin-top:44.2pt;width:276pt;height:21.75pt;z-index:251682816" coordorigin="225,4980" coordsize="5520,435">
            <v:roundrect id="_x0000_s1097" style="position:absolute;left:4365;top:4980;width:1380;height:435" arcsize="10923f" strokecolor="#4bacc6" strokeweight="2.5pt">
              <v:shadow color="#868686"/>
              <v:textbox>
                <w:txbxContent>
                  <w:p w:rsidR="007336F4" w:rsidRPr="005C4753" w:rsidRDefault="007336F4" w:rsidP="00FC5E2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………….</w:t>
                    </w:r>
                  </w:p>
                </w:txbxContent>
              </v:textbox>
            </v:roundrect>
            <v:roundrect id="_x0000_s1098" style="position:absolute;left:2985;top:4980;width:1380;height:435" arcsize="10923f" strokecolor="#4bacc6" strokeweight="2.5pt">
              <v:shadow color="#868686"/>
              <v:textbox>
                <w:txbxContent>
                  <w:p w:rsidR="007336F4" w:rsidRPr="005C4753" w:rsidRDefault="007336F4" w:rsidP="00FC5E2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………….</w:t>
                    </w:r>
                  </w:p>
                </w:txbxContent>
              </v:textbox>
            </v:roundrect>
            <v:roundrect id="_x0000_s1099" style="position:absolute;left:1605;top:4980;width:1380;height:435" arcsize="10923f" strokecolor="#4bacc6" strokeweight="2.5pt">
              <v:shadow color="#868686"/>
              <v:textbox>
                <w:txbxContent>
                  <w:p w:rsidR="007336F4" w:rsidRPr="005C4753" w:rsidRDefault="007336F4" w:rsidP="00FC5E2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………….</w:t>
                    </w:r>
                  </w:p>
                </w:txbxContent>
              </v:textbox>
            </v:roundrect>
            <v:roundrect id="_x0000_s1100" style="position:absolute;left:225;top:4980;width:1380;height:435" arcsize="10923f" strokecolor="#4bacc6" strokeweight="2.5pt">
              <v:shadow color="#868686"/>
              <v:textbox>
                <w:txbxContent>
                  <w:p w:rsidR="007336F4" w:rsidRPr="005C4753" w:rsidRDefault="007336F4" w:rsidP="00FC5E29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………….</w:t>
                    </w:r>
                  </w:p>
                </w:txbxContent>
              </v:textbox>
            </v:roundrect>
            <w10:wrap type="square"/>
          </v:group>
        </w:pict>
      </w:r>
      <w:r>
        <w:rPr>
          <w:noProof/>
        </w:rPr>
        <w:pict>
          <v:roundrect id="_x0000_s1101" style="position:absolute;margin-left:182.25pt;margin-top:44.2pt;width:69pt;height:21.75pt;z-index:25167872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FC5E2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Arka yüzü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2" style="position:absolute;margin-left:113.25pt;margin-top:44.2pt;width:69pt;height:21.75pt;z-index:25167974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FC5E2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Arka yüzü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3" style="position:absolute;margin-left:44.25pt;margin-top:44.2pt;width:69pt;height:21.75pt;z-index:25168076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FC5E2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Arka yüzü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4" style="position:absolute;margin-left:-24.75pt;margin-top:44.2pt;width:69pt;height:21.75pt;z-index:25168179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336F4" w:rsidRPr="005C4753" w:rsidRDefault="007336F4" w:rsidP="00FC5E2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Arka yüzü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5" style="position:absolute;margin-left:364.5pt;margin-top:17.95pt;width:69pt;height:21.75pt;z-index:251677696" arcsize="10923f" strokecolor="#8064a2" strokeweight="2.5pt">
            <v:shadow color="#868686"/>
            <v:textbox>
              <w:txbxContent>
                <w:p w:rsidR="007336F4" w:rsidRPr="005C4753" w:rsidRDefault="007336F4" w:rsidP="00FC5E2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Arka yüzü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6" style="position:absolute;margin-left:93.75pt;margin-top:17.95pt;width:63.75pt;height:21.75pt;z-index:251676672" arcsize="10923f" strokecolor="#4bacc6" strokeweight="2.5pt">
            <v:shadow color="#868686"/>
            <v:textbox>
              <w:txbxContent>
                <w:p w:rsidR="007336F4" w:rsidRPr="005C4753" w:rsidRDefault="007336F4" w:rsidP="00FC5E2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Ön yüzü</w:t>
                  </w:r>
                </w:p>
              </w:txbxContent>
            </v:textbox>
          </v:roundrect>
        </w:pict>
      </w:r>
      <w:r w:rsidRPr="00FC5E29">
        <w:rPr>
          <w:rFonts w:ascii="Cambria" w:hAnsi="Cambria" w:cs="Cambria"/>
          <w:b/>
          <w:bCs/>
          <w:i/>
          <w:iCs/>
          <w:color w:val="C00000"/>
          <w:sz w:val="22"/>
          <w:szCs w:val="22"/>
        </w:rPr>
        <w:t>E -Aşağıdaki kutucuklara nüfus cüzdanımızın ön ve arka yüzünde yer alan  bilgilerden 4’er tane yazınız.</w:t>
      </w:r>
    </w:p>
    <w:p w:rsidR="007336F4" w:rsidRPr="00096419" w:rsidRDefault="007336F4" w:rsidP="00346452">
      <w:pPr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</w:pPr>
      <w:r w:rsidRPr="00096419"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  <w:t>(4x2= 8 puan)</w:t>
      </w:r>
    </w:p>
    <w:p w:rsidR="007336F4" w:rsidRPr="00096419" w:rsidRDefault="007336F4" w:rsidP="00096419">
      <w:pPr>
        <w:rPr>
          <w:rFonts w:ascii="Cambria" w:hAnsi="Cambria" w:cs="Cambria"/>
          <w:sz w:val="22"/>
          <w:szCs w:val="22"/>
        </w:rPr>
      </w:pPr>
    </w:p>
    <w:p w:rsidR="007336F4" w:rsidRPr="00096419" w:rsidRDefault="007336F4" w:rsidP="00096419">
      <w:pPr>
        <w:rPr>
          <w:rFonts w:ascii="Cambria" w:hAnsi="Cambria" w:cs="Cambria"/>
          <w:sz w:val="22"/>
          <w:szCs w:val="22"/>
        </w:rPr>
      </w:pPr>
    </w:p>
    <w:p w:rsidR="007336F4" w:rsidRPr="00531D76" w:rsidRDefault="007336F4" w:rsidP="00096419">
      <w:pPr>
        <w:rPr>
          <w:rFonts w:ascii="Cambria" w:hAnsi="Cambria" w:cs="Cambria"/>
          <w:b/>
          <w:bCs/>
          <w:i/>
          <w:iCs/>
          <w:color w:val="C00000"/>
        </w:rPr>
        <w:sectPr w:rsidR="007336F4" w:rsidRPr="00531D76" w:rsidSect="00C82134">
          <w:pgSz w:w="11906" w:h="16838"/>
          <w:pgMar w:top="720" w:right="282" w:bottom="284" w:left="720" w:header="708" w:footer="708" w:gutter="0"/>
          <w:cols w:space="708"/>
          <w:docGrid w:linePitch="360"/>
        </w:sectPr>
      </w:pPr>
    </w:p>
    <w:p w:rsidR="007336F4" w:rsidRPr="00531D76" w:rsidRDefault="007336F4" w:rsidP="00096419">
      <w:pPr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</w:pPr>
      <w:r w:rsidRPr="00531D76">
        <w:rPr>
          <w:rFonts w:ascii="Cambria" w:hAnsi="Cambria" w:cs="Cambria"/>
          <w:b/>
          <w:bCs/>
          <w:i/>
          <w:iCs/>
          <w:color w:val="C00000"/>
        </w:rPr>
        <w:t xml:space="preserve">F- Aşağıda verilen çoktan seçmeli soruları dikkatlice okuyup doğru seçeneği işaretleyiniz. </w:t>
      </w:r>
      <w:r w:rsidRPr="00531D76"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  <w:t>(10x4=40</w:t>
      </w:r>
      <w:r>
        <w:rPr>
          <w:rFonts w:ascii="Cambria" w:hAnsi="Cambria" w:cs="Cambria"/>
          <w:b/>
          <w:bCs/>
          <w:i/>
          <w:iCs/>
          <w:color w:val="C00000"/>
          <w:sz w:val="20"/>
          <w:szCs w:val="20"/>
        </w:rPr>
        <w:t xml:space="preserve"> puan)</w:t>
      </w:r>
    </w:p>
    <w:p w:rsidR="007336F4" w:rsidRPr="00846D85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  <w:u w:val="single"/>
        </w:rPr>
      </w:pPr>
      <w:r w:rsidRPr="00846D85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1-</w:t>
      </w:r>
      <w:r w:rsidRPr="00846D85">
        <w:rPr>
          <w:rFonts w:ascii="Calibri" w:hAnsi="Calibri" w:cs="Calibri"/>
          <w:b/>
          <w:bCs/>
          <w:i/>
          <w:iCs/>
          <w:sz w:val="22"/>
          <w:szCs w:val="22"/>
        </w:rPr>
        <w:t xml:space="preserve"> Aşağıdaki bilgilerden hangisi nüfus cüzdanımızda </w:t>
      </w:r>
      <w:r w:rsidRPr="00846D85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yer almaz</w:t>
      </w:r>
    </w:p>
    <w:p w:rsidR="007336F4" w:rsidRPr="008A7884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636C12">
        <w:rPr>
          <w:rFonts w:ascii="Calibri" w:hAnsi="Calibri" w:cs="Calibri"/>
          <w:b/>
          <w:bCs/>
          <w:i/>
          <w:iCs/>
          <w:sz w:val="22"/>
          <w:szCs w:val="22"/>
        </w:rPr>
        <w:t>A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-Doğum yeri  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   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 B-Ev adresi   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          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C-Anne adı  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             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 D-Doğum tarihi</w:t>
      </w:r>
    </w:p>
    <w:p w:rsidR="007336F4" w:rsidRDefault="007336F4" w:rsidP="00096419">
      <w:pPr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</w:pPr>
    </w:p>
    <w:p w:rsidR="007336F4" w:rsidRPr="00636C12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636C12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2-</w:t>
      </w:r>
      <w:r w:rsidRPr="00636C12">
        <w:rPr>
          <w:rFonts w:ascii="Calibri" w:hAnsi="Calibri" w:cs="Calibri"/>
          <w:b/>
          <w:bCs/>
          <w:i/>
          <w:iCs/>
          <w:sz w:val="22"/>
          <w:szCs w:val="22"/>
        </w:rPr>
        <w:t>Aşağıdakilerden hangisi fiziksel özelliklerimizden  birisi değildir?</w:t>
      </w:r>
    </w:p>
    <w:p w:rsidR="007336F4" w:rsidRPr="008A7884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8A7884">
        <w:rPr>
          <w:rFonts w:ascii="Calibri" w:hAnsi="Calibri" w:cs="Calibri"/>
          <w:i/>
          <w:iCs/>
          <w:sz w:val="22"/>
          <w:szCs w:val="22"/>
        </w:rPr>
        <w:t xml:space="preserve">A-Mavi gözlü olmak       </w:t>
      </w:r>
      <w:r>
        <w:rPr>
          <w:rFonts w:ascii="Calibri" w:hAnsi="Calibri" w:cs="Calibri"/>
          <w:i/>
          <w:iCs/>
          <w:sz w:val="22"/>
          <w:szCs w:val="22"/>
        </w:rPr>
        <w:t xml:space="preserve">      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    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 B- Siyah saçlı olmak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  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C-Uzun boylu olmak          </w:t>
      </w:r>
      <w:r>
        <w:rPr>
          <w:rFonts w:ascii="Calibri" w:hAnsi="Calibri" w:cs="Calibri"/>
          <w:i/>
          <w:iCs/>
          <w:sz w:val="22"/>
          <w:szCs w:val="22"/>
        </w:rPr>
        <w:t xml:space="preserve">       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 D- Çalışkan olmak</w:t>
      </w:r>
    </w:p>
    <w:p w:rsidR="007336F4" w:rsidRDefault="007336F4" w:rsidP="00096419">
      <w:pPr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</w:pPr>
    </w:p>
    <w:p w:rsidR="007336F4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A7884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3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- Yeni Türk alfabesine geçtiğimizde Atatürk’ün tahta başına geçmesi onun hangi özelliğini göstermektedir?</w:t>
      </w:r>
    </w:p>
    <w:p w:rsidR="007336F4" w:rsidRPr="008A7884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8A7884">
        <w:rPr>
          <w:rFonts w:ascii="Calibri" w:hAnsi="Calibri" w:cs="Calibri"/>
          <w:i/>
          <w:iCs/>
          <w:sz w:val="22"/>
          <w:szCs w:val="22"/>
        </w:rPr>
        <w:t xml:space="preserve">A- İyi bir komutan  olduğunu       </w:t>
      </w:r>
      <w:r>
        <w:rPr>
          <w:rFonts w:ascii="Calibri" w:hAnsi="Calibri" w:cs="Calibri"/>
          <w:i/>
          <w:iCs/>
          <w:sz w:val="22"/>
          <w:szCs w:val="22"/>
        </w:rPr>
        <w:t xml:space="preserve">     </w:t>
      </w:r>
      <w:r w:rsidRPr="008A7884">
        <w:rPr>
          <w:rFonts w:ascii="Calibri" w:hAnsi="Calibri" w:cs="Calibri"/>
          <w:i/>
          <w:iCs/>
          <w:sz w:val="22"/>
          <w:szCs w:val="22"/>
        </w:rPr>
        <w:t>B-İleri görüşlülüğünü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C-Öğretici- eğitici yönünü          </w:t>
      </w:r>
      <w:r>
        <w:rPr>
          <w:rFonts w:ascii="Calibri" w:hAnsi="Calibri" w:cs="Calibri"/>
          <w:i/>
          <w:iCs/>
          <w:sz w:val="22"/>
          <w:szCs w:val="22"/>
        </w:rPr>
        <w:t xml:space="preserve">    </w:t>
      </w:r>
      <w:r w:rsidRPr="008A7884">
        <w:rPr>
          <w:rFonts w:ascii="Calibri" w:hAnsi="Calibri" w:cs="Calibri"/>
          <w:i/>
          <w:iCs/>
          <w:sz w:val="22"/>
          <w:szCs w:val="22"/>
        </w:rPr>
        <w:t xml:space="preserve">  D- Açık sözlülüğünü</w:t>
      </w:r>
    </w:p>
    <w:p w:rsidR="007336F4" w:rsidRDefault="007336F4" w:rsidP="00096419">
      <w:pPr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</w:pPr>
    </w:p>
    <w:p w:rsidR="007336F4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A7884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4-</w:t>
      </w:r>
      <w:r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 xml:space="preserve"> </w:t>
      </w:r>
      <w:r w:rsidRPr="008A7884">
        <w:rPr>
          <w:rFonts w:ascii="Calibri" w:hAnsi="Calibri" w:cs="Calibri"/>
          <w:b/>
          <w:bCs/>
          <w:i/>
          <w:iCs/>
          <w:sz w:val="22"/>
          <w:szCs w:val="22"/>
        </w:rPr>
        <w:t>Elifnur’un boyu biraz uzun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Nazlınur’un boyu biraz kısadır; ama Elifnur biraz sarışın Nazlınur ise esmerdir.</w:t>
      </w:r>
    </w:p>
    <w:p w:rsidR="007336F4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Bu durum ile ilgili aşağıdakilerden hangisi söylenebilir.</w:t>
      </w:r>
    </w:p>
    <w:p w:rsidR="007336F4" w:rsidRPr="00A266DA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A266DA">
        <w:rPr>
          <w:rFonts w:ascii="Calibri" w:hAnsi="Calibri" w:cs="Calibri"/>
          <w:i/>
          <w:iCs/>
          <w:sz w:val="22"/>
          <w:szCs w:val="22"/>
        </w:rPr>
        <w:t>A-Elifnur ile Nazlınur birbirlerine benzemektedir.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</w:t>
      </w:r>
      <w:r w:rsidRPr="00A266DA">
        <w:rPr>
          <w:rFonts w:ascii="Calibri" w:hAnsi="Calibri" w:cs="Calibri"/>
          <w:i/>
          <w:iCs/>
          <w:sz w:val="22"/>
          <w:szCs w:val="22"/>
        </w:rPr>
        <w:t>B- İki öğrencinin de duyguları arasında fark yoktur.</w:t>
      </w:r>
    </w:p>
    <w:p w:rsidR="007336F4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A266DA">
        <w:rPr>
          <w:rFonts w:ascii="Calibri" w:hAnsi="Calibri" w:cs="Calibri"/>
          <w:i/>
          <w:iCs/>
          <w:sz w:val="22"/>
          <w:szCs w:val="22"/>
        </w:rPr>
        <w:t>C- Nazlınur’un kişisel özelliği Elifnur ile aynıdır.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  </w:t>
      </w:r>
      <w:r w:rsidRPr="00A266DA">
        <w:rPr>
          <w:rFonts w:ascii="Calibri" w:hAnsi="Calibri" w:cs="Calibri"/>
          <w:i/>
          <w:iCs/>
          <w:sz w:val="22"/>
          <w:szCs w:val="22"/>
        </w:rPr>
        <w:t>D- Bireyler farklı fiziksel özelliklere sahiptir.</w:t>
      </w:r>
    </w:p>
    <w:p w:rsidR="007336F4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7336F4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16736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5-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Aşağıdakilerden hangisi milli kültürümüzün öğeleri arasında yer almaz?</w:t>
      </w:r>
    </w:p>
    <w:p w:rsidR="007336F4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A266DA">
        <w:rPr>
          <w:rFonts w:ascii="Calibri" w:hAnsi="Calibri" w:cs="Calibri"/>
          <w:i/>
          <w:iCs/>
          <w:sz w:val="22"/>
          <w:szCs w:val="22"/>
        </w:rPr>
        <w:t>A-Pizza                                 B- Hacivat ile Karagöz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         </w:t>
      </w:r>
      <w:r w:rsidRPr="00A266DA">
        <w:rPr>
          <w:rFonts w:ascii="Calibri" w:hAnsi="Calibri" w:cs="Calibri"/>
          <w:i/>
          <w:iCs/>
          <w:sz w:val="22"/>
          <w:szCs w:val="22"/>
        </w:rPr>
        <w:t>C- Safranbolu Evleri         D- Hıdrellez</w:t>
      </w:r>
    </w:p>
    <w:p w:rsidR="007336F4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</w:p>
    <w:p w:rsidR="007336F4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16736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6-</w:t>
      </w:r>
      <w:r w:rsidRPr="00ED5F20">
        <w:rPr>
          <w:rFonts w:ascii="Calibri" w:hAnsi="Calibri" w:cs="Calibri"/>
          <w:b/>
          <w:bCs/>
          <w:i/>
          <w:iCs/>
          <w:sz w:val="22"/>
          <w:szCs w:val="22"/>
        </w:rPr>
        <w:t xml:space="preserve"> Aşağıdakilerden hangisi bir kültürel öğenin geçmişten günümüze değişerek geldiğini gösterir.</w:t>
      </w:r>
    </w:p>
    <w:p w:rsidR="007336F4" w:rsidRPr="00ED5F20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ED5F20">
        <w:rPr>
          <w:rFonts w:ascii="Calibri" w:hAnsi="Calibri" w:cs="Calibri"/>
          <w:i/>
          <w:iCs/>
          <w:sz w:val="22"/>
          <w:szCs w:val="22"/>
        </w:rPr>
        <w:t>A- İnsanların mahalle pazarlarından alışveriş yapması.</w:t>
      </w:r>
      <w:r>
        <w:rPr>
          <w:rFonts w:ascii="Calibri" w:hAnsi="Calibri" w:cs="Calibri"/>
          <w:i/>
          <w:iCs/>
          <w:sz w:val="22"/>
          <w:szCs w:val="22"/>
        </w:rPr>
        <w:t xml:space="preserve">              </w:t>
      </w:r>
      <w:r w:rsidRPr="00ED5F20">
        <w:rPr>
          <w:rFonts w:ascii="Calibri" w:hAnsi="Calibri" w:cs="Calibri"/>
          <w:i/>
          <w:iCs/>
          <w:sz w:val="22"/>
          <w:szCs w:val="22"/>
        </w:rPr>
        <w:t>B- Gelinlerin at  yerine gelin arabasına binerek getirilmesi</w:t>
      </w:r>
    </w:p>
    <w:p w:rsidR="007336F4" w:rsidRPr="00ED5F20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ED5F20">
        <w:rPr>
          <w:rFonts w:ascii="Calibri" w:hAnsi="Calibri" w:cs="Calibri"/>
          <w:i/>
          <w:iCs/>
          <w:sz w:val="22"/>
          <w:szCs w:val="22"/>
        </w:rPr>
        <w:t>C- Hamamların halk arasında günümüzde de kullanılması</w:t>
      </w:r>
      <w:r>
        <w:rPr>
          <w:rFonts w:ascii="Calibri" w:hAnsi="Calibri" w:cs="Calibri"/>
          <w:i/>
          <w:iCs/>
          <w:sz w:val="22"/>
          <w:szCs w:val="22"/>
        </w:rPr>
        <w:t xml:space="preserve">        </w:t>
      </w:r>
      <w:r w:rsidRPr="00ED5F20">
        <w:rPr>
          <w:rFonts w:ascii="Calibri" w:hAnsi="Calibri" w:cs="Calibri"/>
          <w:i/>
          <w:iCs/>
          <w:sz w:val="22"/>
          <w:szCs w:val="22"/>
        </w:rPr>
        <w:t>D-Düğünlerde davul zurna çalınması</w:t>
      </w:r>
    </w:p>
    <w:p w:rsidR="007336F4" w:rsidRDefault="007336F4" w:rsidP="00096419">
      <w:pPr>
        <w:rPr>
          <w:rFonts w:ascii="Calibri" w:hAnsi="Calibri" w:cs="Calibri"/>
          <w:i/>
          <w:iCs/>
          <w:color w:val="C00000"/>
          <w:sz w:val="22"/>
          <w:szCs w:val="22"/>
        </w:rPr>
      </w:pPr>
      <w:r>
        <w:rPr>
          <w:rFonts w:ascii="Calibri" w:hAnsi="Calibri" w:cs="Calibri"/>
          <w:i/>
          <w:iCs/>
          <w:color w:val="C00000"/>
          <w:sz w:val="22"/>
          <w:szCs w:val="22"/>
        </w:rPr>
        <w:t xml:space="preserve">                      </w:t>
      </w:r>
    </w:p>
    <w:p w:rsidR="007336F4" w:rsidRDefault="007336F4" w:rsidP="00AB4046">
      <w:pPr>
        <w:tabs>
          <w:tab w:val="left" w:pos="6525"/>
        </w:tabs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16736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7-</w:t>
      </w:r>
      <w:r w:rsidRPr="00ED5F20">
        <w:rPr>
          <w:rFonts w:ascii="Calibri" w:hAnsi="Calibri" w:cs="Calibri"/>
          <w:b/>
          <w:bCs/>
          <w:i/>
          <w:iCs/>
          <w:sz w:val="22"/>
          <w:szCs w:val="22"/>
        </w:rPr>
        <w:t>Aşağıdakilerden han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gisi Türk kültürüne ait bir oyundur?      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ab/>
        <w:t xml:space="preserve"> </w:t>
      </w:r>
    </w:p>
    <w:p w:rsidR="007336F4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  <w:r w:rsidRPr="00AB4046">
        <w:rPr>
          <w:rFonts w:ascii="Calibri" w:hAnsi="Calibri" w:cs="Calibri"/>
          <w:i/>
          <w:iCs/>
          <w:sz w:val="22"/>
          <w:szCs w:val="22"/>
        </w:rPr>
        <w:t>A- Futbol                                   B- Voleybol                                   C-Basketbol               D- Cirit</w:t>
      </w:r>
    </w:p>
    <w:p w:rsidR="007336F4" w:rsidRDefault="007336F4" w:rsidP="00096419">
      <w:pPr>
        <w:rPr>
          <w:rFonts w:ascii="Calibri" w:hAnsi="Calibri" w:cs="Calibri"/>
          <w:i/>
          <w:iCs/>
          <w:sz w:val="22"/>
          <w:szCs w:val="22"/>
        </w:rPr>
      </w:pPr>
    </w:p>
    <w:p w:rsidR="007336F4" w:rsidRPr="00776E4B" w:rsidRDefault="007336F4" w:rsidP="00096419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16736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8-</w:t>
      </w:r>
      <w:r w:rsidRPr="00776E4B">
        <w:rPr>
          <w:rFonts w:ascii="Calibri" w:hAnsi="Calibri" w:cs="Calibri"/>
          <w:b/>
          <w:bCs/>
          <w:i/>
          <w:iCs/>
          <w:sz w:val="22"/>
          <w:szCs w:val="22"/>
        </w:rPr>
        <w:t>Aşağıda verilen bilgilerden hangisi yanlıştır?</w:t>
      </w:r>
    </w:p>
    <w:p w:rsidR="007336F4" w:rsidRDefault="007336F4" w:rsidP="00776E4B">
      <w:pPr>
        <w:rPr>
          <w:rFonts w:ascii="Calibri" w:hAnsi="Calibri" w:cs="Calibri"/>
          <w:i/>
          <w:iCs/>
          <w:sz w:val="22"/>
          <w:szCs w:val="22"/>
        </w:rPr>
      </w:pPr>
      <w:r w:rsidRPr="00776E4B">
        <w:rPr>
          <w:rFonts w:ascii="Calibri" w:hAnsi="Calibri" w:cs="Calibri"/>
          <w:i/>
          <w:iCs/>
          <w:sz w:val="22"/>
          <w:szCs w:val="22"/>
        </w:rPr>
        <w:t>A- Mustafa Kemal’in katıldığı ilk savaş Trablusgarp Savaşı’dır.</w:t>
      </w:r>
    </w:p>
    <w:p w:rsidR="007336F4" w:rsidRDefault="007336F4" w:rsidP="009A1769">
      <w:pPr>
        <w:rPr>
          <w:rFonts w:ascii="Calibri" w:hAnsi="Calibri" w:cs="Calibri"/>
          <w:i/>
          <w:iCs/>
          <w:sz w:val="22"/>
          <w:szCs w:val="22"/>
        </w:rPr>
      </w:pPr>
      <w:r w:rsidRPr="009A1769">
        <w:rPr>
          <w:rFonts w:ascii="Calibri" w:hAnsi="Calibri" w:cs="Calibri"/>
          <w:i/>
          <w:iCs/>
          <w:sz w:val="22"/>
          <w:szCs w:val="22"/>
        </w:rPr>
        <w:t xml:space="preserve">B-Trablusgarp Savaşı, Mustafa Kemal’in </w:t>
      </w:r>
      <w:r w:rsidRPr="009A1769">
        <w:rPr>
          <w:rFonts w:ascii="Calibri" w:hAnsi="Calibri" w:cs="Calibri"/>
          <w:b/>
          <w:bCs/>
          <w:i/>
          <w:iCs/>
          <w:sz w:val="22"/>
          <w:szCs w:val="22"/>
        </w:rPr>
        <w:t>ilk askeri</w:t>
      </w:r>
      <w:r w:rsidRPr="009A1769">
        <w:rPr>
          <w:rFonts w:ascii="Calibri" w:hAnsi="Calibri" w:cs="Calibri"/>
          <w:i/>
          <w:iCs/>
          <w:sz w:val="22"/>
          <w:szCs w:val="22"/>
        </w:rPr>
        <w:t xml:space="preserve"> başarısıdır.</w:t>
      </w:r>
    </w:p>
    <w:p w:rsidR="007336F4" w:rsidRDefault="007336F4" w:rsidP="009A1769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C- Mustafa Kemal’in katıldığı ilk savaş Çanakkale Savaşı’dır.</w:t>
      </w:r>
    </w:p>
    <w:p w:rsidR="007336F4" w:rsidRPr="009A1769" w:rsidRDefault="007336F4" w:rsidP="009A1769">
      <w:pPr>
        <w:rPr>
          <w:rFonts w:ascii="Calibri" w:hAnsi="Calibri" w:cs="Calibri"/>
          <w:i/>
          <w:iCs/>
          <w:sz w:val="22"/>
          <w:szCs w:val="22"/>
        </w:rPr>
      </w:pPr>
      <w:r w:rsidRPr="009A1769">
        <w:rPr>
          <w:rFonts w:ascii="Calibri" w:hAnsi="Calibri" w:cs="Calibri"/>
          <w:i/>
          <w:iCs/>
          <w:sz w:val="22"/>
          <w:szCs w:val="22"/>
        </w:rPr>
        <w:t xml:space="preserve">D-Trablusgarp Savaşı’ndaki başarılı savunmasından dolayı Mustafa Kemal’e </w:t>
      </w:r>
      <w:r w:rsidRPr="009A1769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binbaşı</w:t>
      </w:r>
      <w:r w:rsidRPr="009A1769">
        <w:rPr>
          <w:rFonts w:ascii="Calibri" w:hAnsi="Calibri" w:cs="Calibri"/>
          <w:i/>
          <w:iCs/>
          <w:sz w:val="22"/>
          <w:szCs w:val="22"/>
        </w:rPr>
        <w:t xml:space="preserve"> rütbesi verildi.</w:t>
      </w:r>
    </w:p>
    <w:p w:rsidR="007336F4" w:rsidRDefault="007336F4" w:rsidP="009A1769">
      <w:pPr>
        <w:rPr>
          <w:rFonts w:ascii="Calibri" w:hAnsi="Calibri" w:cs="Calibri"/>
          <w:i/>
          <w:iCs/>
          <w:sz w:val="22"/>
          <w:szCs w:val="22"/>
        </w:rPr>
      </w:pPr>
    </w:p>
    <w:p w:rsidR="007336F4" w:rsidRDefault="007336F4" w:rsidP="009A1769">
      <w:pPr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sectPr w:rsidR="007336F4" w:rsidSect="00ED5F20">
          <w:type w:val="continuous"/>
          <w:pgSz w:w="11906" w:h="16838"/>
          <w:pgMar w:top="720" w:right="282" w:bottom="284" w:left="426" w:header="708" w:footer="708" w:gutter="0"/>
          <w:cols w:space="708"/>
          <w:docGrid w:linePitch="360"/>
        </w:sectPr>
      </w:pPr>
    </w:p>
    <w:p w:rsidR="007336F4" w:rsidRPr="009A1769" w:rsidRDefault="007336F4" w:rsidP="009A1769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16736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>9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-Aşağıdaki öğrencilerden hangisi bize yanlış bilgi vermektedir?</w:t>
      </w:r>
    </w:p>
    <w:p w:rsidR="007336F4" w:rsidRDefault="007336F4" w:rsidP="009A1769">
      <w:pPr>
        <w:rPr>
          <w:rFonts w:ascii="Calibri" w:hAnsi="Calibri" w:cs="Calibri"/>
          <w:i/>
          <w:iCs/>
          <w:sz w:val="22"/>
          <w:szCs w:val="22"/>
        </w:rPr>
      </w:pPr>
      <w:r w:rsidRPr="009A1769">
        <w:rPr>
          <w:rFonts w:ascii="Calibri" w:hAnsi="Calibri" w:cs="Calibri"/>
          <w:b/>
          <w:bCs/>
          <w:i/>
          <w:iCs/>
          <w:sz w:val="22"/>
          <w:szCs w:val="22"/>
        </w:rPr>
        <w:t>Selin:</w:t>
      </w:r>
      <w:r w:rsidRPr="009A1769"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9A1769">
        <w:rPr>
          <w:rFonts w:ascii="Calibri" w:hAnsi="Calibri" w:cs="Calibri"/>
          <w:i/>
          <w:iCs/>
          <w:sz w:val="22"/>
          <w:szCs w:val="22"/>
        </w:rPr>
        <w:t xml:space="preserve">Mustafa Kemal, Balkan Savaşları bittikten sonra Sofya’ya  </w:t>
      </w:r>
      <w:r w:rsidRPr="009A1769">
        <w:rPr>
          <w:rFonts w:ascii="Calibri" w:hAnsi="Calibri" w:cs="Calibri"/>
          <w:b/>
          <w:bCs/>
          <w:i/>
          <w:iCs/>
          <w:sz w:val="22"/>
          <w:szCs w:val="22"/>
        </w:rPr>
        <w:t>Askeri Ateşe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9A1769">
        <w:rPr>
          <w:rFonts w:ascii="Calibri" w:hAnsi="Calibri" w:cs="Calibri"/>
          <w:i/>
          <w:iCs/>
          <w:sz w:val="22"/>
          <w:szCs w:val="22"/>
        </w:rPr>
        <w:t xml:space="preserve"> olarak atandı. </w:t>
      </w:r>
    </w:p>
    <w:p w:rsidR="007336F4" w:rsidRDefault="007336F4" w:rsidP="009A1769">
      <w:pPr>
        <w:rPr>
          <w:rFonts w:ascii="Calibri" w:hAnsi="Calibri" w:cs="Calibri"/>
          <w:i/>
          <w:iCs/>
          <w:sz w:val="22"/>
          <w:szCs w:val="22"/>
        </w:rPr>
      </w:pPr>
      <w:r w:rsidRPr="009A1769">
        <w:rPr>
          <w:rFonts w:ascii="Calibri" w:hAnsi="Calibri" w:cs="Calibri"/>
          <w:b/>
          <w:bCs/>
          <w:i/>
          <w:iCs/>
          <w:sz w:val="22"/>
          <w:szCs w:val="22"/>
        </w:rPr>
        <w:t>Beril:</w:t>
      </w:r>
      <w:r w:rsidRPr="009A17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 w:rsidRPr="009A1769">
        <w:rPr>
          <w:rFonts w:ascii="Calibri" w:hAnsi="Calibri" w:cs="Calibri"/>
          <w:i/>
          <w:iCs/>
          <w:sz w:val="22"/>
          <w:szCs w:val="22"/>
        </w:rPr>
        <w:t xml:space="preserve">Balkan savaşlarından sonra Mustafa Kemal’in rütbesi </w:t>
      </w:r>
      <w:r w:rsidRPr="009A1769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yarbay</w:t>
      </w:r>
      <w:r w:rsidRPr="009A1769">
        <w:rPr>
          <w:rFonts w:ascii="Calibri" w:hAnsi="Calibri" w:cs="Calibri"/>
          <w:i/>
          <w:iCs/>
          <w:sz w:val="22"/>
          <w:szCs w:val="22"/>
        </w:rPr>
        <w:t xml:space="preserve"> oldu.</w:t>
      </w:r>
    </w:p>
    <w:p w:rsidR="007336F4" w:rsidRPr="009A1769" w:rsidRDefault="007336F4" w:rsidP="009A1769">
      <w:pPr>
        <w:rPr>
          <w:rFonts w:ascii="Calibri" w:hAnsi="Calibri" w:cs="Calibri"/>
          <w:i/>
          <w:iCs/>
          <w:sz w:val="22"/>
          <w:szCs w:val="22"/>
        </w:rPr>
      </w:pPr>
      <w:r w:rsidRPr="00216736">
        <w:rPr>
          <w:rFonts w:ascii="Calibri" w:hAnsi="Calibri" w:cs="Calibri"/>
          <w:b/>
          <w:bCs/>
          <w:i/>
          <w:iCs/>
          <w:sz w:val="22"/>
          <w:szCs w:val="22"/>
        </w:rPr>
        <w:t>İpek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:</w:t>
      </w:r>
      <w:r w:rsidRPr="00216736">
        <w:rPr>
          <w:rFonts w:ascii="Tahoma" w:hAnsi="Tahoma" w:cs="Tahoma"/>
          <w:sz w:val="22"/>
          <w:szCs w:val="22"/>
        </w:rPr>
        <w:t xml:space="preserve"> </w:t>
      </w:r>
      <w:r w:rsidRPr="00216736">
        <w:rPr>
          <w:rFonts w:ascii="Calibri" w:hAnsi="Calibri" w:cs="Calibri"/>
          <w:i/>
          <w:iCs/>
          <w:sz w:val="22"/>
          <w:szCs w:val="22"/>
        </w:rPr>
        <w:t xml:space="preserve">Trablusgarp savaşı sonunda İtalya ile </w:t>
      </w:r>
      <w:r w:rsidRPr="00216736">
        <w:rPr>
          <w:rFonts w:ascii="Calibri" w:hAnsi="Calibri" w:cs="Calibri"/>
          <w:i/>
          <w:iCs/>
          <w:sz w:val="22"/>
          <w:szCs w:val="22"/>
          <w:u w:val="single"/>
        </w:rPr>
        <w:t>Uşi Antlaşması</w:t>
      </w:r>
      <w:r w:rsidRPr="00216736">
        <w:rPr>
          <w:rFonts w:ascii="Calibri" w:hAnsi="Calibri" w:cs="Calibri"/>
          <w:i/>
          <w:iCs/>
          <w:sz w:val="22"/>
          <w:szCs w:val="22"/>
        </w:rPr>
        <w:t xml:space="preserve"> yapıldı.</w:t>
      </w:r>
      <w:r w:rsidRPr="002D3017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7336F4" w:rsidRPr="00216736" w:rsidRDefault="007336F4" w:rsidP="00776E4B">
      <w:pPr>
        <w:rPr>
          <w:rFonts w:ascii="Calibri" w:hAnsi="Calibri" w:cs="Calibri"/>
          <w:i/>
          <w:iCs/>
          <w:sz w:val="22"/>
          <w:szCs w:val="22"/>
        </w:rPr>
      </w:pPr>
      <w:r w:rsidRPr="00216736">
        <w:rPr>
          <w:rFonts w:ascii="Calibri" w:hAnsi="Calibri" w:cs="Calibri"/>
          <w:b/>
          <w:bCs/>
          <w:i/>
          <w:iCs/>
          <w:sz w:val="22"/>
          <w:szCs w:val="22"/>
        </w:rPr>
        <w:t>Rüya: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216736">
        <w:rPr>
          <w:rFonts w:ascii="Calibri" w:hAnsi="Calibri" w:cs="Calibri"/>
          <w:i/>
          <w:iCs/>
          <w:sz w:val="22"/>
          <w:szCs w:val="22"/>
        </w:rPr>
        <w:t>I.Dünya Savaşı’nda İngiltere,Fransa,Rusya ve İtalya’nın bulunduğu İtilaf devletlerinin yanında yer aldık.</w:t>
      </w:r>
    </w:p>
    <w:p w:rsidR="007336F4" w:rsidRPr="00216736" w:rsidRDefault="007336F4" w:rsidP="00096419">
      <w:pPr>
        <w:rPr>
          <w:rFonts w:ascii="Calibri" w:hAnsi="Calibri" w:cs="Calibri"/>
          <w:i/>
          <w:iCs/>
          <w:sz w:val="22"/>
          <w:szCs w:val="22"/>
        </w:rPr>
        <w:sectPr w:rsidR="007336F4" w:rsidRPr="00216736" w:rsidSect="00531D76">
          <w:type w:val="continuous"/>
          <w:pgSz w:w="11906" w:h="16838"/>
          <w:pgMar w:top="720" w:right="282" w:bottom="284" w:left="426" w:header="708" w:footer="708" w:gutter="0"/>
          <w:cols w:space="708"/>
          <w:docGrid w:linePitch="360"/>
        </w:sectPr>
      </w:pPr>
      <w:r w:rsidRPr="00216736">
        <w:rPr>
          <w:rFonts w:ascii="Calibri" w:hAnsi="Calibri" w:cs="Calibri"/>
          <w:i/>
          <w:iCs/>
          <w:sz w:val="22"/>
          <w:szCs w:val="22"/>
        </w:rPr>
        <w:t>A- Selin                               B-Rüya                                      C- İpek                              D- Beril</w:t>
      </w:r>
    </w:p>
    <w:p w:rsidR="007336F4" w:rsidRDefault="007336F4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216736"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 xml:space="preserve">10- </w:t>
      </w:r>
      <w:r w:rsidRPr="00531D76">
        <w:rPr>
          <w:rFonts w:ascii="Calibri" w:hAnsi="Calibri" w:cs="Calibri"/>
          <w:b/>
          <w:bCs/>
          <w:i/>
          <w:iCs/>
          <w:sz w:val="22"/>
          <w:szCs w:val="22"/>
        </w:rPr>
        <w:t>Soy ağacı hazırlanırken aşağıdakilerden hangisi yazılamaz?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  </w:t>
      </w:r>
    </w:p>
    <w:p w:rsidR="007336F4" w:rsidRDefault="007336F4">
      <w:pPr>
        <w:rPr>
          <w:rFonts w:ascii="Calibri" w:hAnsi="Calibri" w:cs="Calibri"/>
          <w:i/>
          <w:iCs/>
          <w:sz w:val="22"/>
          <w:szCs w:val="22"/>
        </w:rPr>
      </w:pPr>
      <w:r w:rsidRPr="00531D76">
        <w:rPr>
          <w:rFonts w:ascii="Calibri" w:hAnsi="Calibri" w:cs="Calibri"/>
          <w:i/>
          <w:iCs/>
          <w:sz w:val="22"/>
          <w:szCs w:val="22"/>
        </w:rPr>
        <w:t>A-Büyük baba                                 B- Amca                                       C- Öğretmenimiz                     D- Hala</w:t>
      </w:r>
    </w:p>
    <w:p w:rsidR="007336F4" w:rsidRPr="00C709F7" w:rsidRDefault="007336F4">
      <w:pPr>
        <w:rPr>
          <w:rFonts w:ascii="Calibri" w:hAnsi="Calibri" w:cs="Calibri"/>
          <w:i/>
          <w:iCs/>
          <w:color w:val="E36C0A"/>
          <w:sz w:val="22"/>
          <w:szCs w:val="22"/>
        </w:rPr>
      </w:pPr>
      <w:r w:rsidRPr="00C709F7">
        <w:rPr>
          <w:rFonts w:ascii="Calibri" w:hAnsi="Calibri" w:cs="Calibri"/>
          <w:i/>
          <w:iCs/>
          <w:color w:val="E36C0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i/>
          <w:iCs/>
          <w:color w:val="E36C0A"/>
          <w:sz w:val="22"/>
          <w:szCs w:val="22"/>
        </w:rPr>
        <w:t>.</w:t>
      </w:r>
    </w:p>
    <w:sectPr w:rsidR="007336F4" w:rsidRPr="00C709F7" w:rsidSect="00531D76">
      <w:type w:val="continuous"/>
      <w:pgSz w:w="11906" w:h="16838"/>
      <w:pgMar w:top="720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9F6"/>
    <w:multiLevelType w:val="hybridMultilevel"/>
    <w:tmpl w:val="9E048D9A"/>
    <w:lvl w:ilvl="0" w:tplc="C73CD4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F20B73"/>
    <w:multiLevelType w:val="hybridMultilevel"/>
    <w:tmpl w:val="41B2D304"/>
    <w:lvl w:ilvl="0" w:tplc="B77478A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90A2261"/>
    <w:multiLevelType w:val="hybridMultilevel"/>
    <w:tmpl w:val="2F9A6FC4"/>
    <w:lvl w:ilvl="0" w:tplc="5510BAC8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F6608C2"/>
    <w:multiLevelType w:val="hybridMultilevel"/>
    <w:tmpl w:val="1624A384"/>
    <w:lvl w:ilvl="0" w:tplc="66D22282">
      <w:start w:val="20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95464C1"/>
    <w:multiLevelType w:val="hybridMultilevel"/>
    <w:tmpl w:val="5A9A1FAA"/>
    <w:lvl w:ilvl="0" w:tplc="37A2A822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246"/>
    <w:rsid w:val="000348EA"/>
    <w:rsid w:val="00096419"/>
    <w:rsid w:val="000A39BC"/>
    <w:rsid w:val="001F291D"/>
    <w:rsid w:val="00216736"/>
    <w:rsid w:val="00256C04"/>
    <w:rsid w:val="002D0C16"/>
    <w:rsid w:val="002D3017"/>
    <w:rsid w:val="00332A87"/>
    <w:rsid w:val="00346452"/>
    <w:rsid w:val="00347FEC"/>
    <w:rsid w:val="003E5C28"/>
    <w:rsid w:val="00463F70"/>
    <w:rsid w:val="004A2C02"/>
    <w:rsid w:val="004A2C4B"/>
    <w:rsid w:val="004B736B"/>
    <w:rsid w:val="004F6205"/>
    <w:rsid w:val="00531D76"/>
    <w:rsid w:val="005B5FA6"/>
    <w:rsid w:val="005C4753"/>
    <w:rsid w:val="006211F4"/>
    <w:rsid w:val="00636C12"/>
    <w:rsid w:val="0068085A"/>
    <w:rsid w:val="006D06EB"/>
    <w:rsid w:val="007336F4"/>
    <w:rsid w:val="00757A30"/>
    <w:rsid w:val="00776E4B"/>
    <w:rsid w:val="007D4F4D"/>
    <w:rsid w:val="0084390F"/>
    <w:rsid w:val="00846D85"/>
    <w:rsid w:val="008A7884"/>
    <w:rsid w:val="008D72E7"/>
    <w:rsid w:val="00904EE7"/>
    <w:rsid w:val="009211BB"/>
    <w:rsid w:val="00947BC8"/>
    <w:rsid w:val="009A1769"/>
    <w:rsid w:val="009B71F7"/>
    <w:rsid w:val="00A23ADD"/>
    <w:rsid w:val="00A266DA"/>
    <w:rsid w:val="00A46E8E"/>
    <w:rsid w:val="00A811BA"/>
    <w:rsid w:val="00AB4046"/>
    <w:rsid w:val="00AD4A85"/>
    <w:rsid w:val="00BB6CE2"/>
    <w:rsid w:val="00C14384"/>
    <w:rsid w:val="00C16246"/>
    <w:rsid w:val="00C47A27"/>
    <w:rsid w:val="00C709F7"/>
    <w:rsid w:val="00C82134"/>
    <w:rsid w:val="00CD2033"/>
    <w:rsid w:val="00CF1A77"/>
    <w:rsid w:val="00D245CC"/>
    <w:rsid w:val="00E51681"/>
    <w:rsid w:val="00E84698"/>
    <w:rsid w:val="00EB2D0D"/>
    <w:rsid w:val="00EB6B03"/>
    <w:rsid w:val="00ED5F20"/>
    <w:rsid w:val="00FC5E29"/>
    <w:rsid w:val="00FC6EC4"/>
    <w:rsid w:val="00FE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4F4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C47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47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A2C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910</Words>
  <Characters>5188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2</cp:revision>
  <cp:lastPrinted>2016-11-14T23:08:00Z</cp:lastPrinted>
  <dcterms:created xsi:type="dcterms:W3CDTF">2017-09-27T17:51:00Z</dcterms:created>
  <dcterms:modified xsi:type="dcterms:W3CDTF">2017-09-27T17:51:00Z</dcterms:modified>
</cp:coreProperties>
</file>