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E49" w:rsidRPr="00332F8D" w:rsidRDefault="006D6E49" w:rsidP="002B7A44">
      <w:pPr>
        <w:jc w:val="center"/>
      </w:pPr>
    </w:p>
    <w:p w:rsidR="006D6E49" w:rsidRPr="00C77697" w:rsidRDefault="006D6E49" w:rsidP="00232B70">
      <w:pPr>
        <w:widowControl w:val="0"/>
        <w:autoSpaceDE w:val="0"/>
        <w:autoSpaceDN w:val="0"/>
        <w:adjustRightInd w:val="0"/>
        <w:jc w:val="center"/>
        <w:rPr>
          <w:rFonts w:ascii="Arial" w:hAnsi="Arial" w:cs="Arial"/>
          <w:u w:val="single"/>
        </w:rPr>
      </w:pPr>
      <w:r w:rsidRPr="00C77697">
        <w:rPr>
          <w:rFonts w:ascii="Arial" w:hAnsi="Arial" w:cs="Arial"/>
          <w:u w:val="single"/>
        </w:rPr>
        <w:t>GAZİ  İLKOKULU MÜDÜRLÜĞÜNE</w:t>
      </w:r>
    </w:p>
    <w:p w:rsidR="006D6E49" w:rsidRPr="00C77697" w:rsidRDefault="006D6E49" w:rsidP="00232B70">
      <w:pPr>
        <w:widowControl w:val="0"/>
        <w:autoSpaceDE w:val="0"/>
        <w:autoSpaceDN w:val="0"/>
        <w:adjustRightInd w:val="0"/>
        <w:jc w:val="center"/>
        <w:rPr>
          <w:rFonts w:ascii="Arial" w:hAnsi="Arial" w:cs="Arial"/>
          <w:u w:val="single"/>
        </w:rPr>
      </w:pPr>
      <w:r w:rsidRPr="00C77697">
        <w:rPr>
          <w:rFonts w:ascii="Arial" w:hAnsi="Arial" w:cs="Arial"/>
          <w:u w:val="single"/>
        </w:rPr>
        <w:t>AKSARAY</w:t>
      </w:r>
    </w:p>
    <w:p w:rsidR="006D6E49" w:rsidRPr="00332F8D" w:rsidRDefault="006D6E49" w:rsidP="002B7A44">
      <w:pPr>
        <w:jc w:val="center"/>
        <w:rPr>
          <w:rFonts w:ascii="Arial" w:hAnsi="Arial" w:cs="Arial"/>
        </w:rPr>
      </w:pPr>
    </w:p>
    <w:p w:rsidR="006D6E49" w:rsidRPr="00332F8D" w:rsidRDefault="006D6E49" w:rsidP="002B7A44">
      <w:pPr>
        <w:jc w:val="both"/>
        <w:rPr>
          <w:rFonts w:ascii="Arial" w:hAnsi="Arial" w:cs="Arial"/>
        </w:rPr>
      </w:pPr>
      <w:r w:rsidRPr="00332F8D">
        <w:rPr>
          <w:rFonts w:ascii="Arial" w:hAnsi="Arial" w:cs="Arial"/>
        </w:rPr>
        <w:tab/>
        <w:t>2015-2016 Eğitim-Öğretim yılı 2.dönem veli toplantısını 17/02/2016 Çarşamba  günü saat 14:30’ da okulumuz 4-C Sınıfında aşağıdaki gündem maddelerini görüşmek üzere sınıf veli toplantısı yapmak istiyorum.</w:t>
      </w:r>
    </w:p>
    <w:p w:rsidR="006D6E49" w:rsidRPr="00332F8D" w:rsidRDefault="006D6E49" w:rsidP="002B7A44">
      <w:pPr>
        <w:jc w:val="both"/>
        <w:rPr>
          <w:rFonts w:ascii="Arial" w:hAnsi="Arial" w:cs="Arial"/>
        </w:rPr>
      </w:pPr>
      <w:r w:rsidRPr="00332F8D">
        <w:rPr>
          <w:rFonts w:ascii="Arial" w:hAnsi="Arial" w:cs="Arial"/>
        </w:rPr>
        <w:t xml:space="preserve">             Gereğini bilgilerinize arz ederim.          </w:t>
      </w:r>
    </w:p>
    <w:p w:rsidR="006D6E49" w:rsidRPr="00332F8D" w:rsidRDefault="006D6E49" w:rsidP="002B7A44">
      <w:pPr>
        <w:rPr>
          <w:rFonts w:ascii="Arial" w:hAnsi="Arial" w:cs="Arial"/>
        </w:rPr>
      </w:pPr>
    </w:p>
    <w:p w:rsidR="006D6E49" w:rsidRDefault="006D6E49" w:rsidP="00232B70">
      <w:pPr>
        <w:pStyle w:val="NoSpacing"/>
        <w:tabs>
          <w:tab w:val="left" w:pos="5685"/>
        </w:tabs>
        <w:jc w:val="center"/>
        <w:rPr>
          <w:rFonts w:ascii="Arial" w:hAnsi="Arial" w:cs="Arial"/>
          <w:sz w:val="24"/>
          <w:szCs w:val="24"/>
        </w:rPr>
      </w:pPr>
      <w:r w:rsidRPr="00332F8D">
        <w:rPr>
          <w:rFonts w:ascii="Arial" w:hAnsi="Arial" w:cs="Arial"/>
          <w:sz w:val="24"/>
          <w:szCs w:val="24"/>
        </w:rPr>
        <w:t xml:space="preserve">                                                                     </w:t>
      </w:r>
    </w:p>
    <w:p w:rsidR="006D6E49" w:rsidRDefault="006D6E49" w:rsidP="00232B70">
      <w:pPr>
        <w:pStyle w:val="NoSpacing"/>
        <w:tabs>
          <w:tab w:val="left" w:pos="5685"/>
        </w:tabs>
        <w:jc w:val="center"/>
        <w:rPr>
          <w:rFonts w:ascii="Arial" w:hAnsi="Arial" w:cs="Arial"/>
          <w:sz w:val="24"/>
          <w:szCs w:val="24"/>
        </w:rPr>
      </w:pPr>
    </w:p>
    <w:p w:rsidR="006D6E49" w:rsidRPr="00332F8D" w:rsidRDefault="006D6E49" w:rsidP="00232B70">
      <w:pPr>
        <w:pStyle w:val="NoSpacing"/>
        <w:tabs>
          <w:tab w:val="left" w:pos="5685"/>
        </w:tabs>
        <w:jc w:val="center"/>
        <w:rPr>
          <w:rFonts w:ascii="Arial" w:hAnsi="Arial" w:cs="Arial"/>
          <w:sz w:val="24"/>
          <w:szCs w:val="24"/>
        </w:rPr>
      </w:pPr>
      <w:r>
        <w:rPr>
          <w:rFonts w:ascii="Arial" w:hAnsi="Arial" w:cs="Arial"/>
          <w:sz w:val="24"/>
          <w:szCs w:val="24"/>
        </w:rPr>
        <w:t xml:space="preserve">                                                               </w:t>
      </w:r>
      <w:r w:rsidRPr="00332F8D">
        <w:rPr>
          <w:rFonts w:ascii="Arial" w:hAnsi="Arial" w:cs="Arial"/>
          <w:sz w:val="24"/>
          <w:szCs w:val="24"/>
        </w:rPr>
        <w:t xml:space="preserve">  MAHMUT BAHADIR UYAR</w:t>
      </w:r>
    </w:p>
    <w:p w:rsidR="006D6E49" w:rsidRPr="00332F8D" w:rsidRDefault="006D6E49" w:rsidP="00232B70">
      <w:pPr>
        <w:pStyle w:val="NoSpacing"/>
        <w:jc w:val="center"/>
        <w:rPr>
          <w:rFonts w:ascii="Arial" w:hAnsi="Arial" w:cs="Arial"/>
          <w:sz w:val="24"/>
          <w:szCs w:val="24"/>
        </w:rPr>
      </w:pPr>
      <w:r w:rsidRPr="00332F8D">
        <w:rPr>
          <w:rFonts w:ascii="Arial" w:hAnsi="Arial" w:cs="Arial"/>
          <w:sz w:val="24"/>
          <w:szCs w:val="24"/>
        </w:rPr>
        <w:t xml:space="preserve">                                                    </w:t>
      </w:r>
      <w:r>
        <w:rPr>
          <w:rFonts w:ascii="Arial" w:hAnsi="Arial" w:cs="Arial"/>
          <w:sz w:val="24"/>
          <w:szCs w:val="24"/>
        </w:rPr>
        <w:t xml:space="preserve">        </w:t>
      </w:r>
      <w:r w:rsidRPr="00332F8D">
        <w:rPr>
          <w:rFonts w:ascii="Arial" w:hAnsi="Arial" w:cs="Arial"/>
          <w:sz w:val="24"/>
          <w:szCs w:val="24"/>
        </w:rPr>
        <w:t xml:space="preserve"> 4-C Sınıf Öğr</w:t>
      </w:r>
    </w:p>
    <w:p w:rsidR="006D6E49" w:rsidRPr="00332F8D" w:rsidRDefault="006D6E49" w:rsidP="00232B70">
      <w:pPr>
        <w:jc w:val="right"/>
        <w:rPr>
          <w:rFonts w:ascii="Arial" w:hAnsi="Arial" w:cs="Arial"/>
          <w:u w:val="single"/>
        </w:rPr>
      </w:pPr>
    </w:p>
    <w:p w:rsidR="006D6E49" w:rsidRPr="00332F8D" w:rsidRDefault="006D6E49" w:rsidP="002B7A44">
      <w:pPr>
        <w:jc w:val="both"/>
        <w:rPr>
          <w:rFonts w:ascii="Arial" w:hAnsi="Arial" w:cs="Arial"/>
          <w:u w:val="single"/>
        </w:rPr>
      </w:pPr>
    </w:p>
    <w:p w:rsidR="006D6E49" w:rsidRPr="00332F8D" w:rsidRDefault="006D6E49" w:rsidP="002B7A44">
      <w:pPr>
        <w:jc w:val="both"/>
        <w:rPr>
          <w:rFonts w:ascii="Arial" w:hAnsi="Arial" w:cs="Arial"/>
          <w:u w:val="single"/>
        </w:rPr>
      </w:pPr>
      <w:r w:rsidRPr="00332F8D">
        <w:rPr>
          <w:rFonts w:ascii="Arial" w:hAnsi="Arial" w:cs="Arial"/>
          <w:u w:val="single"/>
        </w:rPr>
        <w:t>TOPLANTI GÜNDEM MADDELERİ</w:t>
      </w:r>
    </w:p>
    <w:p w:rsidR="006D6E49" w:rsidRPr="00332F8D" w:rsidRDefault="006D6E49" w:rsidP="002B7A44">
      <w:pPr>
        <w:jc w:val="both"/>
        <w:rPr>
          <w:rFonts w:ascii="Arial" w:hAnsi="Arial" w:cs="Arial"/>
          <w:u w:val="single"/>
        </w:rPr>
      </w:pPr>
    </w:p>
    <w:p w:rsidR="006D6E49" w:rsidRPr="00332F8D" w:rsidRDefault="006D6E49" w:rsidP="002B7A44">
      <w:pPr>
        <w:pStyle w:val="ListeParagraf1"/>
        <w:ind w:left="360"/>
        <w:jc w:val="both"/>
        <w:rPr>
          <w:rFonts w:ascii="Arial" w:hAnsi="Arial" w:cs="Arial"/>
        </w:rPr>
      </w:pPr>
      <w:r w:rsidRPr="00332F8D">
        <w:rPr>
          <w:rFonts w:ascii="Arial" w:hAnsi="Arial" w:cs="Arial"/>
        </w:rPr>
        <w:t>1-   Toplantının açılış konuşması</w:t>
      </w:r>
    </w:p>
    <w:p w:rsidR="006D6E49" w:rsidRPr="00332F8D" w:rsidRDefault="006D6E49" w:rsidP="002B7A44">
      <w:pPr>
        <w:pStyle w:val="ListeParagraf1"/>
        <w:ind w:left="360"/>
        <w:jc w:val="both"/>
        <w:rPr>
          <w:rFonts w:ascii="Arial" w:hAnsi="Arial" w:cs="Arial"/>
        </w:rPr>
      </w:pPr>
      <w:r w:rsidRPr="00332F8D">
        <w:rPr>
          <w:rFonts w:ascii="Arial" w:hAnsi="Arial" w:cs="Arial"/>
        </w:rPr>
        <w:t>2-   İmza listesine imzaların alınması</w:t>
      </w:r>
    </w:p>
    <w:p w:rsidR="006D6E49" w:rsidRPr="00332F8D" w:rsidRDefault="006D6E49" w:rsidP="002B7A44">
      <w:pPr>
        <w:pStyle w:val="ListeParagraf1"/>
        <w:ind w:left="360"/>
        <w:jc w:val="both"/>
        <w:rPr>
          <w:rFonts w:ascii="Arial" w:hAnsi="Arial" w:cs="Arial"/>
        </w:rPr>
      </w:pPr>
      <w:r w:rsidRPr="00332F8D">
        <w:rPr>
          <w:rFonts w:ascii="Arial" w:hAnsi="Arial" w:cs="Arial"/>
        </w:rPr>
        <w:t>3-   Gündem maddelerinin okunması</w:t>
      </w:r>
    </w:p>
    <w:p w:rsidR="006D6E49" w:rsidRPr="00332F8D" w:rsidRDefault="006D6E49" w:rsidP="002B7A44">
      <w:pPr>
        <w:pStyle w:val="ListeParagraf1"/>
        <w:ind w:left="360"/>
        <w:jc w:val="both"/>
        <w:rPr>
          <w:rFonts w:ascii="Arial" w:hAnsi="Arial" w:cs="Arial"/>
        </w:rPr>
      </w:pPr>
      <w:r w:rsidRPr="00332F8D">
        <w:rPr>
          <w:rFonts w:ascii="Arial" w:hAnsi="Arial" w:cs="Arial"/>
        </w:rPr>
        <w:t>4-   1.Eğitim-Öğretim yılının değerlendirilmesi</w:t>
      </w:r>
    </w:p>
    <w:p w:rsidR="006D6E49" w:rsidRPr="00332F8D" w:rsidRDefault="006D6E49" w:rsidP="002B7A44">
      <w:pPr>
        <w:pStyle w:val="ListeParagraf1"/>
        <w:ind w:left="360"/>
        <w:jc w:val="both"/>
        <w:rPr>
          <w:rFonts w:ascii="Arial" w:hAnsi="Arial" w:cs="Arial"/>
        </w:rPr>
      </w:pPr>
      <w:r w:rsidRPr="00332F8D">
        <w:rPr>
          <w:rFonts w:ascii="Arial" w:hAnsi="Arial" w:cs="Arial"/>
        </w:rPr>
        <w:t>5-   Öğrencilerin genel durumları hakkında velilerin bilgilendirilmesi</w:t>
      </w:r>
    </w:p>
    <w:p w:rsidR="006D6E49" w:rsidRPr="00332F8D" w:rsidRDefault="006D6E49" w:rsidP="002B7A44">
      <w:pPr>
        <w:pStyle w:val="ListeParagraf1"/>
        <w:ind w:left="360"/>
        <w:jc w:val="both"/>
        <w:rPr>
          <w:rFonts w:ascii="Arial" w:hAnsi="Arial" w:cs="Arial"/>
        </w:rPr>
      </w:pPr>
      <w:r w:rsidRPr="00332F8D">
        <w:rPr>
          <w:rFonts w:ascii="Arial" w:hAnsi="Arial" w:cs="Arial"/>
        </w:rPr>
        <w:t>6-   Okul öğretmen ve veli işbirliğinin önemi üzerinde durulması</w:t>
      </w:r>
    </w:p>
    <w:p w:rsidR="006D6E49" w:rsidRPr="00332F8D" w:rsidRDefault="006D6E49" w:rsidP="002B7A44">
      <w:pPr>
        <w:pStyle w:val="ListeParagraf1"/>
        <w:ind w:left="360"/>
        <w:jc w:val="both"/>
        <w:rPr>
          <w:rFonts w:ascii="Arial" w:hAnsi="Arial" w:cs="Arial"/>
        </w:rPr>
      </w:pPr>
      <w:r w:rsidRPr="00332F8D">
        <w:rPr>
          <w:rFonts w:ascii="Arial" w:hAnsi="Arial" w:cs="Arial"/>
        </w:rPr>
        <w:t>7-   Başarılı olabilmek için yapılması gerekenler</w:t>
      </w:r>
    </w:p>
    <w:p w:rsidR="006D6E49" w:rsidRPr="00332F8D" w:rsidRDefault="006D6E49" w:rsidP="002B7A44">
      <w:pPr>
        <w:pStyle w:val="ListeParagraf1"/>
        <w:ind w:left="360"/>
        <w:jc w:val="both"/>
        <w:rPr>
          <w:rFonts w:ascii="Arial" w:hAnsi="Arial" w:cs="Arial"/>
        </w:rPr>
      </w:pPr>
      <w:r w:rsidRPr="00332F8D">
        <w:rPr>
          <w:rFonts w:ascii="Arial" w:hAnsi="Arial" w:cs="Arial"/>
        </w:rPr>
        <w:t>8- Devamsızlık yapılmamasının ve okula zamanında gelmenin önemi ile okula giriş ve çıkış saatleri hakkında bilgi verilmesi</w:t>
      </w:r>
    </w:p>
    <w:p w:rsidR="006D6E49" w:rsidRPr="00332F8D" w:rsidRDefault="006D6E49" w:rsidP="002B7A44">
      <w:pPr>
        <w:pStyle w:val="ListeParagraf1"/>
        <w:ind w:left="360"/>
        <w:jc w:val="both"/>
        <w:rPr>
          <w:rFonts w:ascii="Arial" w:hAnsi="Arial" w:cs="Arial"/>
        </w:rPr>
      </w:pPr>
      <w:r w:rsidRPr="00332F8D">
        <w:rPr>
          <w:rFonts w:ascii="Arial" w:hAnsi="Arial" w:cs="Arial"/>
        </w:rPr>
        <w:t xml:space="preserve">10-  Öğrencilerin kılık-kıyafetleri </w:t>
      </w:r>
    </w:p>
    <w:p w:rsidR="006D6E49" w:rsidRPr="00332F8D" w:rsidRDefault="006D6E49" w:rsidP="006E6AAC">
      <w:pPr>
        <w:pStyle w:val="ListeParagraf1"/>
        <w:ind w:left="360"/>
        <w:jc w:val="both"/>
        <w:rPr>
          <w:rFonts w:ascii="Arial" w:hAnsi="Arial" w:cs="Arial"/>
        </w:rPr>
      </w:pPr>
      <w:r w:rsidRPr="00332F8D">
        <w:rPr>
          <w:rFonts w:ascii="Arial" w:hAnsi="Arial" w:cs="Arial"/>
        </w:rPr>
        <w:t>11- Ders araç-gereçlerinin öğrencinin yanında bulundurulması hakkında bilgi verilmesi</w:t>
      </w:r>
    </w:p>
    <w:p w:rsidR="006D6E49" w:rsidRPr="00332F8D" w:rsidRDefault="006D6E49" w:rsidP="002B7A44">
      <w:pPr>
        <w:pStyle w:val="ListeParagraf1"/>
        <w:ind w:left="360"/>
        <w:jc w:val="both"/>
        <w:rPr>
          <w:rFonts w:ascii="Arial" w:hAnsi="Arial" w:cs="Arial"/>
        </w:rPr>
      </w:pPr>
      <w:r w:rsidRPr="00332F8D">
        <w:rPr>
          <w:rFonts w:ascii="Arial" w:hAnsi="Arial" w:cs="Arial"/>
        </w:rPr>
        <w:t>12- Dilek ve temenniler</w:t>
      </w:r>
    </w:p>
    <w:p w:rsidR="006D6E49" w:rsidRPr="00332F8D" w:rsidRDefault="006D6E49" w:rsidP="002B7A44">
      <w:pPr>
        <w:pStyle w:val="ListeParagraf1"/>
        <w:ind w:left="360"/>
        <w:jc w:val="both"/>
        <w:rPr>
          <w:rFonts w:ascii="Arial" w:hAnsi="Arial" w:cs="Arial"/>
        </w:rPr>
      </w:pPr>
    </w:p>
    <w:p w:rsidR="006D6E49" w:rsidRDefault="006D6E49" w:rsidP="006905E4">
      <w:pPr>
        <w:rPr>
          <w:rFonts w:ascii="Arial" w:hAnsi="Arial" w:cs="Arial"/>
        </w:rPr>
      </w:pPr>
    </w:p>
    <w:p w:rsidR="006D6E49" w:rsidRDefault="006D6E49" w:rsidP="006905E4">
      <w:pPr>
        <w:rPr>
          <w:rFonts w:ascii="Arial" w:hAnsi="Arial" w:cs="Arial"/>
        </w:rPr>
      </w:pPr>
    </w:p>
    <w:p w:rsidR="006D6E49" w:rsidRDefault="006D6E49" w:rsidP="006905E4">
      <w:pPr>
        <w:rPr>
          <w:rFonts w:ascii="Arial" w:hAnsi="Arial" w:cs="Arial"/>
        </w:rPr>
      </w:pPr>
    </w:p>
    <w:p w:rsidR="006D6E49" w:rsidRDefault="006D6E49" w:rsidP="006905E4">
      <w:pPr>
        <w:rPr>
          <w:rFonts w:ascii="Arial" w:hAnsi="Arial" w:cs="Arial"/>
        </w:rPr>
      </w:pPr>
    </w:p>
    <w:p w:rsidR="006D6E49" w:rsidRDefault="006D6E49" w:rsidP="006905E4">
      <w:pPr>
        <w:rPr>
          <w:rFonts w:ascii="Arial" w:hAnsi="Arial" w:cs="Arial"/>
        </w:rPr>
      </w:pPr>
    </w:p>
    <w:p w:rsidR="006D6E49" w:rsidRDefault="006D6E49" w:rsidP="006905E4">
      <w:pPr>
        <w:rPr>
          <w:rFonts w:ascii="Arial" w:hAnsi="Arial" w:cs="Arial"/>
        </w:rPr>
      </w:pPr>
    </w:p>
    <w:p w:rsidR="006D6E49" w:rsidRPr="00332F8D" w:rsidRDefault="006D6E49" w:rsidP="006905E4">
      <w:pPr>
        <w:rPr>
          <w:rFonts w:ascii="Arial" w:hAnsi="Arial" w:cs="Arial"/>
        </w:rPr>
      </w:pPr>
    </w:p>
    <w:p w:rsidR="006D6E49" w:rsidRPr="00332F8D" w:rsidRDefault="006D6E49" w:rsidP="006905E4">
      <w:pPr>
        <w:jc w:val="center"/>
        <w:rPr>
          <w:rFonts w:ascii="Arial" w:hAnsi="Arial" w:cs="Arial"/>
        </w:rPr>
      </w:pPr>
    </w:p>
    <w:p w:rsidR="006D6E49" w:rsidRPr="00332F8D" w:rsidRDefault="006D6E49" w:rsidP="00232B70">
      <w:pPr>
        <w:jc w:val="center"/>
        <w:rPr>
          <w:rFonts w:ascii="Arial" w:hAnsi="Arial" w:cs="Arial"/>
        </w:rPr>
      </w:pPr>
      <w:r w:rsidRPr="00332F8D">
        <w:rPr>
          <w:rFonts w:ascii="Arial" w:hAnsi="Arial" w:cs="Arial"/>
        </w:rPr>
        <w:t>U Y G U N D U R</w:t>
      </w:r>
    </w:p>
    <w:p w:rsidR="006D6E49" w:rsidRPr="00332F8D" w:rsidRDefault="006D6E49" w:rsidP="00232B70">
      <w:pPr>
        <w:jc w:val="center"/>
        <w:rPr>
          <w:rFonts w:ascii="Arial" w:hAnsi="Arial" w:cs="Arial"/>
        </w:rPr>
      </w:pPr>
      <w:r w:rsidRPr="00332F8D">
        <w:rPr>
          <w:rFonts w:ascii="Arial" w:hAnsi="Arial" w:cs="Arial"/>
        </w:rPr>
        <w:t>16.02.2016</w:t>
      </w:r>
    </w:p>
    <w:p w:rsidR="006D6E49" w:rsidRPr="00332F8D" w:rsidRDefault="006D6E49" w:rsidP="00232B70">
      <w:pPr>
        <w:jc w:val="center"/>
        <w:rPr>
          <w:rFonts w:ascii="Arial" w:hAnsi="Arial" w:cs="Arial"/>
        </w:rPr>
      </w:pPr>
    </w:p>
    <w:p w:rsidR="006D6E49" w:rsidRPr="00332F8D" w:rsidRDefault="006D6E49" w:rsidP="00232B70">
      <w:pPr>
        <w:jc w:val="center"/>
        <w:rPr>
          <w:rFonts w:ascii="Arial" w:hAnsi="Arial" w:cs="Arial"/>
        </w:rPr>
      </w:pPr>
      <w:r w:rsidRPr="00332F8D">
        <w:rPr>
          <w:rFonts w:ascii="Arial" w:hAnsi="Arial" w:cs="Arial"/>
        </w:rPr>
        <w:t>AYDIN TEKCAN</w:t>
      </w:r>
    </w:p>
    <w:p w:rsidR="006D6E49" w:rsidRPr="00332F8D" w:rsidRDefault="006D6E49" w:rsidP="00232B70">
      <w:pPr>
        <w:tabs>
          <w:tab w:val="left" w:pos="5700"/>
        </w:tabs>
        <w:jc w:val="center"/>
        <w:rPr>
          <w:rFonts w:ascii="Arial" w:hAnsi="Arial" w:cs="Arial"/>
        </w:rPr>
      </w:pPr>
      <w:r w:rsidRPr="00332F8D">
        <w:rPr>
          <w:rFonts w:ascii="Arial" w:hAnsi="Arial" w:cs="Arial"/>
        </w:rPr>
        <w:t>Okul Müdürü</w:t>
      </w:r>
    </w:p>
    <w:p w:rsidR="006D6E49" w:rsidRPr="00332F8D" w:rsidRDefault="006D6E49" w:rsidP="002B7A44">
      <w:pPr>
        <w:jc w:val="center"/>
        <w:rPr>
          <w:rFonts w:ascii="Arial" w:hAnsi="Arial" w:cs="Arial"/>
        </w:rPr>
      </w:pPr>
    </w:p>
    <w:p w:rsidR="006D6E49" w:rsidRPr="00332F8D" w:rsidRDefault="006D6E49" w:rsidP="002B7A44">
      <w:pPr>
        <w:jc w:val="center"/>
        <w:rPr>
          <w:rFonts w:ascii="Arial" w:hAnsi="Arial" w:cs="Arial"/>
        </w:rPr>
      </w:pPr>
    </w:p>
    <w:p w:rsidR="006D6E49" w:rsidRPr="00332F8D" w:rsidRDefault="006D6E49" w:rsidP="002B7A44">
      <w:pPr>
        <w:jc w:val="center"/>
      </w:pPr>
    </w:p>
    <w:p w:rsidR="006D6E49" w:rsidRPr="00332F8D" w:rsidRDefault="006D6E49" w:rsidP="002B7A44">
      <w:pPr>
        <w:jc w:val="center"/>
      </w:pPr>
      <w:hyperlink r:id="rId4" w:history="1">
        <w:r>
          <w:rPr>
            <w:rStyle w:val="Hyperlink"/>
          </w:rPr>
          <w:t>www.sorubak.com</w:t>
        </w:r>
      </w:hyperlink>
      <w:r>
        <w:t xml:space="preserve">  </w:t>
      </w:r>
    </w:p>
    <w:p w:rsidR="006D6E49" w:rsidRPr="00332F8D" w:rsidRDefault="006D6E49" w:rsidP="002B7A44">
      <w:pPr>
        <w:jc w:val="center"/>
      </w:pPr>
    </w:p>
    <w:p w:rsidR="006D6E49" w:rsidRPr="00332F8D" w:rsidRDefault="006D6E49" w:rsidP="002B7A44">
      <w:pPr>
        <w:jc w:val="center"/>
      </w:pPr>
    </w:p>
    <w:p w:rsidR="006D6E49" w:rsidRPr="00332F8D" w:rsidRDefault="006D6E49" w:rsidP="002B7A44">
      <w:pPr>
        <w:jc w:val="center"/>
      </w:pPr>
    </w:p>
    <w:p w:rsidR="006D6E49" w:rsidRPr="00332F8D" w:rsidRDefault="006D6E49" w:rsidP="002B7A44">
      <w:pPr>
        <w:jc w:val="center"/>
      </w:pPr>
    </w:p>
    <w:p w:rsidR="006D6E49" w:rsidRPr="00332F8D" w:rsidRDefault="006D6E49" w:rsidP="002B7A44">
      <w:pPr>
        <w:jc w:val="center"/>
      </w:pPr>
    </w:p>
    <w:p w:rsidR="006D6E49" w:rsidRPr="00332F8D" w:rsidRDefault="006D6E49" w:rsidP="002B7A44">
      <w:pPr>
        <w:jc w:val="center"/>
      </w:pPr>
    </w:p>
    <w:p w:rsidR="006D6E49" w:rsidRPr="00332F8D" w:rsidRDefault="006D6E49" w:rsidP="002B7A44">
      <w:pPr>
        <w:jc w:val="center"/>
      </w:pPr>
    </w:p>
    <w:p w:rsidR="006D6E49" w:rsidRPr="00332F8D" w:rsidRDefault="006D6E49" w:rsidP="002B7A44">
      <w:pPr>
        <w:jc w:val="center"/>
      </w:pPr>
    </w:p>
    <w:p w:rsidR="006D6E49" w:rsidRPr="00332F8D" w:rsidRDefault="006D6E49" w:rsidP="002B7A44">
      <w:pPr>
        <w:jc w:val="center"/>
      </w:pPr>
    </w:p>
    <w:tbl>
      <w:tblPr>
        <w:tblpPr w:leftFromText="141" w:rightFromText="141" w:vertAnchor="text" w:horzAnchor="margin" w:tblpXSpec="center" w:tblpY="440"/>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719"/>
        <w:gridCol w:w="3466"/>
        <w:gridCol w:w="3029"/>
        <w:gridCol w:w="1730"/>
        <w:gridCol w:w="1676"/>
      </w:tblGrid>
      <w:tr w:rsidR="006D6E49" w:rsidRPr="00332F8D">
        <w:trPr>
          <w:trHeight w:val="465"/>
        </w:trPr>
        <w:tc>
          <w:tcPr>
            <w:tcW w:w="10620" w:type="dxa"/>
            <w:gridSpan w:val="5"/>
          </w:tcPr>
          <w:p w:rsidR="006D6E49" w:rsidRPr="00C77697" w:rsidRDefault="006D6E49" w:rsidP="009014E7">
            <w:pPr>
              <w:tabs>
                <w:tab w:val="left" w:pos="1680"/>
              </w:tabs>
              <w:ind w:left="1800" w:hanging="1080"/>
              <w:jc w:val="center"/>
              <w:rPr>
                <w:rFonts w:ascii="Arial" w:hAnsi="Arial" w:cs="Arial"/>
                <w:b/>
                <w:bCs/>
                <w:u w:val="single"/>
              </w:rPr>
            </w:pPr>
            <w:r w:rsidRPr="00C77697">
              <w:rPr>
                <w:rFonts w:ascii="Arial" w:hAnsi="Arial" w:cs="Arial"/>
                <w:b/>
                <w:bCs/>
                <w:u w:val="single"/>
              </w:rPr>
              <w:t>GAZİ İLKOKULU</w:t>
            </w:r>
          </w:p>
          <w:p w:rsidR="006D6E49" w:rsidRPr="00C77697" w:rsidRDefault="006D6E49" w:rsidP="009014E7">
            <w:pPr>
              <w:tabs>
                <w:tab w:val="left" w:pos="1680"/>
              </w:tabs>
              <w:ind w:left="1800" w:hanging="1080"/>
              <w:jc w:val="center"/>
              <w:rPr>
                <w:rFonts w:ascii="Arial" w:hAnsi="Arial" w:cs="Arial"/>
                <w:b/>
                <w:bCs/>
                <w:u w:val="single"/>
              </w:rPr>
            </w:pPr>
            <w:r w:rsidRPr="00C77697">
              <w:rPr>
                <w:rFonts w:ascii="Arial" w:hAnsi="Arial" w:cs="Arial"/>
                <w:b/>
                <w:bCs/>
                <w:u w:val="single"/>
              </w:rPr>
              <w:t>2015-2016  EĞİTİM-ÖĞRETİM YILI</w:t>
            </w:r>
          </w:p>
          <w:p w:rsidR="006D6E49" w:rsidRPr="00C77697" w:rsidRDefault="006D6E49" w:rsidP="009014E7">
            <w:pPr>
              <w:tabs>
                <w:tab w:val="left" w:pos="1680"/>
              </w:tabs>
              <w:ind w:left="1800" w:hanging="1080"/>
              <w:jc w:val="center"/>
              <w:rPr>
                <w:rFonts w:ascii="Arial" w:hAnsi="Arial" w:cs="Arial"/>
                <w:b/>
                <w:bCs/>
                <w:u w:val="single"/>
              </w:rPr>
            </w:pPr>
            <w:r w:rsidRPr="00C77697">
              <w:rPr>
                <w:rFonts w:ascii="Arial" w:hAnsi="Arial" w:cs="Arial"/>
                <w:b/>
                <w:bCs/>
                <w:u w:val="single"/>
              </w:rPr>
              <w:t xml:space="preserve">4-C SINIFI 2.DÖNEM  VELİ TOPLANTISI  İMZA LİSTESİ </w:t>
            </w:r>
          </w:p>
          <w:p w:rsidR="006D6E49" w:rsidRPr="00332F8D" w:rsidRDefault="006D6E49" w:rsidP="009014E7">
            <w:pPr>
              <w:tabs>
                <w:tab w:val="left" w:pos="1680"/>
              </w:tabs>
              <w:ind w:left="1800" w:hanging="1080"/>
              <w:jc w:val="center"/>
            </w:pPr>
          </w:p>
        </w:tc>
      </w:tr>
      <w:tr w:rsidR="006D6E49" w:rsidRPr="00332F8D">
        <w:tc>
          <w:tcPr>
            <w:tcW w:w="719" w:type="dxa"/>
            <w:tcMar>
              <w:top w:w="0" w:type="dxa"/>
              <w:left w:w="108" w:type="dxa"/>
              <w:bottom w:w="0" w:type="dxa"/>
              <w:right w:w="108" w:type="dxa"/>
            </w:tcMar>
          </w:tcPr>
          <w:p w:rsidR="006D6E49" w:rsidRPr="00332F8D" w:rsidRDefault="006D6E49" w:rsidP="009014E7">
            <w:pPr>
              <w:jc w:val="center"/>
              <w:rPr>
                <w:b/>
                <w:bCs/>
              </w:rPr>
            </w:pPr>
          </w:p>
          <w:p w:rsidR="006D6E49" w:rsidRPr="00332F8D" w:rsidRDefault="006D6E49" w:rsidP="009014E7">
            <w:pPr>
              <w:jc w:val="center"/>
              <w:rPr>
                <w:b/>
                <w:bCs/>
              </w:rPr>
            </w:pPr>
            <w:r w:rsidRPr="00332F8D">
              <w:rPr>
                <w:b/>
                <w:bCs/>
              </w:rPr>
              <w:t>S.No</w:t>
            </w:r>
          </w:p>
        </w:tc>
        <w:tc>
          <w:tcPr>
            <w:tcW w:w="3466" w:type="dxa"/>
            <w:tcMar>
              <w:top w:w="0" w:type="dxa"/>
              <w:left w:w="108" w:type="dxa"/>
              <w:bottom w:w="0" w:type="dxa"/>
              <w:right w:w="108" w:type="dxa"/>
            </w:tcMar>
            <w:vAlign w:val="center"/>
          </w:tcPr>
          <w:p w:rsidR="006D6E49" w:rsidRPr="00332F8D" w:rsidRDefault="006D6E49" w:rsidP="009014E7">
            <w:pPr>
              <w:jc w:val="center"/>
              <w:rPr>
                <w:b/>
                <w:bCs/>
              </w:rPr>
            </w:pPr>
            <w:r w:rsidRPr="00332F8D">
              <w:rPr>
                <w:b/>
                <w:bCs/>
              </w:rPr>
              <w:t xml:space="preserve">ÖĞRENCİNİN ADI-SOYADI </w:t>
            </w:r>
          </w:p>
        </w:tc>
        <w:tc>
          <w:tcPr>
            <w:tcW w:w="3029" w:type="dxa"/>
            <w:tcMar>
              <w:top w:w="0" w:type="dxa"/>
              <w:left w:w="108" w:type="dxa"/>
              <w:bottom w:w="0" w:type="dxa"/>
              <w:right w:w="108" w:type="dxa"/>
            </w:tcMar>
            <w:vAlign w:val="center"/>
          </w:tcPr>
          <w:p w:rsidR="006D6E49" w:rsidRPr="00332F8D" w:rsidRDefault="006D6E49" w:rsidP="009014E7">
            <w:pPr>
              <w:jc w:val="center"/>
              <w:rPr>
                <w:b/>
                <w:bCs/>
              </w:rPr>
            </w:pPr>
            <w:r w:rsidRPr="00332F8D">
              <w:rPr>
                <w:b/>
                <w:bCs/>
              </w:rPr>
              <w:t>VELİ ADI SOYADI</w:t>
            </w:r>
          </w:p>
        </w:tc>
        <w:tc>
          <w:tcPr>
            <w:tcW w:w="1730" w:type="dxa"/>
            <w:tcMar>
              <w:top w:w="0" w:type="dxa"/>
              <w:left w:w="108" w:type="dxa"/>
              <w:bottom w:w="0" w:type="dxa"/>
              <w:right w:w="108" w:type="dxa"/>
            </w:tcMar>
            <w:vAlign w:val="center"/>
          </w:tcPr>
          <w:p w:rsidR="006D6E49" w:rsidRPr="00332F8D" w:rsidRDefault="006D6E49" w:rsidP="009014E7">
            <w:pPr>
              <w:jc w:val="center"/>
              <w:rPr>
                <w:b/>
                <w:bCs/>
              </w:rPr>
            </w:pPr>
            <w:r w:rsidRPr="00332F8D">
              <w:rPr>
                <w:b/>
                <w:bCs/>
              </w:rPr>
              <w:t>YAKINLIK DERECESİ</w:t>
            </w:r>
          </w:p>
        </w:tc>
        <w:tc>
          <w:tcPr>
            <w:tcW w:w="1676" w:type="dxa"/>
            <w:tcMar>
              <w:top w:w="0" w:type="dxa"/>
              <w:left w:w="108" w:type="dxa"/>
              <w:bottom w:w="0" w:type="dxa"/>
              <w:right w:w="108" w:type="dxa"/>
            </w:tcMar>
          </w:tcPr>
          <w:p w:rsidR="006D6E49" w:rsidRPr="00332F8D" w:rsidRDefault="006D6E49" w:rsidP="009014E7">
            <w:pPr>
              <w:jc w:val="center"/>
              <w:rPr>
                <w:b/>
                <w:bCs/>
              </w:rPr>
            </w:pPr>
          </w:p>
          <w:p w:rsidR="006D6E49" w:rsidRPr="00332F8D" w:rsidRDefault="006D6E49" w:rsidP="009014E7">
            <w:pPr>
              <w:jc w:val="center"/>
              <w:rPr>
                <w:b/>
                <w:bCs/>
              </w:rPr>
            </w:pPr>
            <w:r w:rsidRPr="00332F8D">
              <w:rPr>
                <w:b/>
                <w:bCs/>
              </w:rPr>
              <w:t>İMZA</w:t>
            </w:r>
          </w:p>
          <w:p w:rsidR="006D6E49" w:rsidRPr="00332F8D" w:rsidRDefault="006D6E49" w:rsidP="009014E7">
            <w:pPr>
              <w:jc w:val="center"/>
              <w:rPr>
                <w:b/>
                <w:bCs/>
              </w:rPr>
            </w:pPr>
          </w:p>
        </w:tc>
      </w:tr>
      <w:tr w:rsidR="006D6E49" w:rsidRPr="00332F8D">
        <w:trPr>
          <w:trHeight w:val="198"/>
        </w:trPr>
        <w:tc>
          <w:tcPr>
            <w:tcW w:w="719" w:type="dxa"/>
            <w:tcMar>
              <w:top w:w="0" w:type="dxa"/>
              <w:left w:w="108" w:type="dxa"/>
              <w:bottom w:w="0" w:type="dxa"/>
              <w:right w:w="108" w:type="dxa"/>
            </w:tcMar>
          </w:tcPr>
          <w:p w:rsidR="006D6E49" w:rsidRPr="00332F8D" w:rsidRDefault="006D6E49" w:rsidP="009014E7">
            <w:pPr>
              <w:rPr>
                <w:b/>
                <w:bCs/>
              </w:rPr>
            </w:pPr>
            <w:r w:rsidRPr="00332F8D">
              <w:rPr>
                <w:b/>
                <w:bCs/>
              </w:rPr>
              <w:t>1</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198"/>
        </w:trPr>
        <w:tc>
          <w:tcPr>
            <w:tcW w:w="719" w:type="dxa"/>
            <w:tcMar>
              <w:top w:w="0" w:type="dxa"/>
              <w:left w:w="108" w:type="dxa"/>
              <w:bottom w:w="0" w:type="dxa"/>
              <w:right w:w="108" w:type="dxa"/>
            </w:tcMar>
          </w:tcPr>
          <w:p w:rsidR="006D6E49" w:rsidRPr="00332F8D" w:rsidRDefault="006D6E49" w:rsidP="009014E7">
            <w:pPr>
              <w:rPr>
                <w:b/>
                <w:bCs/>
              </w:rPr>
            </w:pPr>
            <w:r w:rsidRPr="00332F8D">
              <w:rPr>
                <w:b/>
                <w:bCs/>
              </w:rPr>
              <w:t>2</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198"/>
        </w:trPr>
        <w:tc>
          <w:tcPr>
            <w:tcW w:w="719" w:type="dxa"/>
            <w:tcMar>
              <w:top w:w="0" w:type="dxa"/>
              <w:left w:w="108" w:type="dxa"/>
              <w:bottom w:w="0" w:type="dxa"/>
              <w:right w:w="108" w:type="dxa"/>
            </w:tcMar>
          </w:tcPr>
          <w:p w:rsidR="006D6E49" w:rsidRPr="00332F8D" w:rsidRDefault="006D6E49" w:rsidP="009014E7">
            <w:pPr>
              <w:rPr>
                <w:b/>
                <w:bCs/>
              </w:rPr>
            </w:pPr>
            <w:r w:rsidRPr="00332F8D">
              <w:rPr>
                <w:b/>
                <w:bCs/>
              </w:rPr>
              <w:t>3</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4</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5</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6</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7</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8</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9</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10</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11</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12</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13</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14</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15</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16</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17</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18</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19</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20</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21</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22</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23</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24</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25</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2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26</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70"/>
        </w:trPr>
        <w:tc>
          <w:tcPr>
            <w:tcW w:w="719" w:type="dxa"/>
            <w:tcMar>
              <w:top w:w="0" w:type="dxa"/>
              <w:left w:w="108" w:type="dxa"/>
              <w:bottom w:w="0" w:type="dxa"/>
              <w:right w:w="108" w:type="dxa"/>
            </w:tcMar>
          </w:tcPr>
          <w:p w:rsidR="006D6E49" w:rsidRPr="00332F8D" w:rsidRDefault="006D6E49" w:rsidP="009014E7">
            <w:pPr>
              <w:rPr>
                <w:b/>
                <w:bCs/>
              </w:rPr>
            </w:pPr>
            <w:r w:rsidRPr="00332F8D">
              <w:rPr>
                <w:b/>
                <w:bCs/>
              </w:rPr>
              <w:t>27</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r w:rsidR="006D6E49" w:rsidRPr="00332F8D">
        <w:trPr>
          <w:trHeight w:val="267"/>
        </w:trPr>
        <w:tc>
          <w:tcPr>
            <w:tcW w:w="719" w:type="dxa"/>
            <w:tcMar>
              <w:top w:w="0" w:type="dxa"/>
              <w:left w:w="108" w:type="dxa"/>
              <w:bottom w:w="0" w:type="dxa"/>
              <w:right w:w="108" w:type="dxa"/>
            </w:tcMar>
          </w:tcPr>
          <w:p w:rsidR="006D6E49" w:rsidRPr="00332F8D" w:rsidRDefault="006D6E49" w:rsidP="009014E7">
            <w:pPr>
              <w:rPr>
                <w:b/>
                <w:bCs/>
              </w:rPr>
            </w:pPr>
            <w:r w:rsidRPr="00332F8D">
              <w:rPr>
                <w:b/>
                <w:bCs/>
              </w:rPr>
              <w:t>28</w:t>
            </w:r>
          </w:p>
        </w:tc>
        <w:tc>
          <w:tcPr>
            <w:tcW w:w="3466" w:type="dxa"/>
            <w:tcMar>
              <w:top w:w="0" w:type="dxa"/>
              <w:left w:w="108" w:type="dxa"/>
              <w:bottom w:w="0" w:type="dxa"/>
              <w:right w:w="108" w:type="dxa"/>
            </w:tcMar>
          </w:tcPr>
          <w:p w:rsidR="006D6E49" w:rsidRPr="00332F8D" w:rsidRDefault="006D6E49" w:rsidP="009014E7">
            <w:pPr>
              <w:rPr>
                <w:b/>
                <w:bCs/>
              </w:rPr>
            </w:pPr>
          </w:p>
        </w:tc>
        <w:tc>
          <w:tcPr>
            <w:tcW w:w="3029" w:type="dxa"/>
            <w:tcMar>
              <w:top w:w="0" w:type="dxa"/>
              <w:left w:w="108" w:type="dxa"/>
              <w:bottom w:w="0" w:type="dxa"/>
              <w:right w:w="108" w:type="dxa"/>
            </w:tcMar>
          </w:tcPr>
          <w:p w:rsidR="006D6E49" w:rsidRPr="00332F8D" w:rsidRDefault="006D6E49" w:rsidP="009014E7"/>
        </w:tc>
        <w:tc>
          <w:tcPr>
            <w:tcW w:w="1730" w:type="dxa"/>
            <w:tcMar>
              <w:top w:w="0" w:type="dxa"/>
              <w:left w:w="108" w:type="dxa"/>
              <w:bottom w:w="0" w:type="dxa"/>
              <w:right w:w="108" w:type="dxa"/>
            </w:tcMar>
          </w:tcPr>
          <w:p w:rsidR="006D6E49" w:rsidRPr="00332F8D" w:rsidRDefault="006D6E49" w:rsidP="009014E7"/>
        </w:tc>
        <w:tc>
          <w:tcPr>
            <w:tcW w:w="1676" w:type="dxa"/>
            <w:tcMar>
              <w:top w:w="0" w:type="dxa"/>
              <w:left w:w="108" w:type="dxa"/>
              <w:bottom w:w="0" w:type="dxa"/>
              <w:right w:w="108" w:type="dxa"/>
            </w:tcMar>
          </w:tcPr>
          <w:p w:rsidR="006D6E49" w:rsidRPr="00332F8D" w:rsidRDefault="006D6E49" w:rsidP="009014E7"/>
        </w:tc>
      </w:tr>
    </w:tbl>
    <w:p w:rsidR="006D6E49" w:rsidRPr="00332F8D" w:rsidRDefault="006D6E49" w:rsidP="002B7A44"/>
    <w:p w:rsidR="006D6E49" w:rsidRPr="00332F8D" w:rsidRDefault="006D6E49" w:rsidP="002B7A44">
      <w:pPr>
        <w:jc w:val="center"/>
      </w:pPr>
    </w:p>
    <w:p w:rsidR="006D6E49" w:rsidRPr="00332F8D" w:rsidRDefault="006D6E49" w:rsidP="002B7A44">
      <w:pPr>
        <w:jc w:val="center"/>
      </w:pPr>
    </w:p>
    <w:p w:rsidR="006D6E49" w:rsidRPr="00332F8D" w:rsidRDefault="006D6E49" w:rsidP="002B7A44">
      <w:pPr>
        <w:rPr>
          <w:b/>
          <w:bCs/>
          <w:sz w:val="20"/>
          <w:szCs w:val="20"/>
        </w:rPr>
      </w:pPr>
    </w:p>
    <w:p w:rsidR="006D6E49" w:rsidRPr="00332F8D" w:rsidRDefault="006D6E49" w:rsidP="002B7A44">
      <w:pPr>
        <w:rPr>
          <w:b/>
          <w:bCs/>
          <w:sz w:val="20"/>
          <w:szCs w:val="20"/>
        </w:rPr>
      </w:pPr>
    </w:p>
    <w:p w:rsidR="006D6E49" w:rsidRPr="00332F8D" w:rsidRDefault="006D6E49" w:rsidP="002B7A44">
      <w:pPr>
        <w:rPr>
          <w:b/>
          <w:bCs/>
          <w:sz w:val="20"/>
          <w:szCs w:val="20"/>
        </w:rPr>
      </w:pPr>
    </w:p>
    <w:p w:rsidR="006D6E49" w:rsidRPr="00332F8D" w:rsidRDefault="006D6E49" w:rsidP="002B7A44">
      <w:pPr>
        <w:rPr>
          <w:b/>
          <w:bCs/>
          <w:sz w:val="20"/>
          <w:szCs w:val="20"/>
        </w:rPr>
      </w:pPr>
    </w:p>
    <w:p w:rsidR="006D6E49" w:rsidRPr="00332F8D" w:rsidRDefault="006D6E49" w:rsidP="002B7A44">
      <w:pPr>
        <w:rPr>
          <w:b/>
          <w:bCs/>
          <w:sz w:val="20"/>
          <w:szCs w:val="20"/>
        </w:rPr>
      </w:pPr>
    </w:p>
    <w:p w:rsidR="006D6E49" w:rsidRPr="00332F8D" w:rsidRDefault="006D6E49" w:rsidP="002B7A44">
      <w:pPr>
        <w:rPr>
          <w:b/>
          <w:bCs/>
          <w:sz w:val="20"/>
          <w:szCs w:val="20"/>
        </w:rPr>
      </w:pPr>
    </w:p>
    <w:p w:rsidR="006D6E49" w:rsidRPr="00332F8D" w:rsidRDefault="006D6E49" w:rsidP="002B7A44">
      <w:pPr>
        <w:rPr>
          <w:b/>
          <w:bCs/>
          <w:sz w:val="20"/>
          <w:szCs w:val="20"/>
        </w:rPr>
      </w:pPr>
    </w:p>
    <w:p w:rsidR="006D6E49" w:rsidRPr="00332F8D" w:rsidRDefault="006D6E49" w:rsidP="002B7A44">
      <w:pPr>
        <w:jc w:val="right"/>
        <w:rPr>
          <w:rFonts w:ascii="ALFABET98" w:hAnsi="ALFABET98" w:cs="ALFABET98"/>
          <w:b/>
          <w:bCs/>
          <w:sz w:val="20"/>
          <w:szCs w:val="20"/>
        </w:rPr>
      </w:pPr>
    </w:p>
    <w:p w:rsidR="006D6E49" w:rsidRPr="00332F8D" w:rsidRDefault="006D6E49" w:rsidP="002B7A44">
      <w:pPr>
        <w:jc w:val="right"/>
        <w:rPr>
          <w:rFonts w:ascii="ALFABET98" w:hAnsi="ALFABET98" w:cs="ALFABET98"/>
          <w:b/>
          <w:bCs/>
          <w:sz w:val="20"/>
          <w:szCs w:val="20"/>
        </w:rPr>
      </w:pPr>
    </w:p>
    <w:p w:rsidR="006D6E49" w:rsidRPr="00332F8D" w:rsidRDefault="006D6E49" w:rsidP="002B7A44">
      <w:pPr>
        <w:jc w:val="right"/>
        <w:rPr>
          <w:rFonts w:ascii="ALFABET98" w:hAnsi="ALFABET98" w:cs="ALFABET98"/>
          <w:b/>
          <w:bCs/>
          <w:sz w:val="20"/>
          <w:szCs w:val="20"/>
        </w:rPr>
      </w:pPr>
    </w:p>
    <w:p w:rsidR="006D6E49" w:rsidRPr="00332F8D" w:rsidRDefault="006D6E49" w:rsidP="002B7A44">
      <w:pPr>
        <w:jc w:val="right"/>
        <w:rPr>
          <w:rFonts w:ascii="ALFABET98" w:hAnsi="ALFABET98" w:cs="ALFABET98"/>
          <w:b/>
          <w:bCs/>
          <w:sz w:val="20"/>
          <w:szCs w:val="20"/>
        </w:rPr>
      </w:pPr>
    </w:p>
    <w:p w:rsidR="006D6E49" w:rsidRPr="00332F8D" w:rsidRDefault="006D6E49" w:rsidP="002B7A44">
      <w:pPr>
        <w:jc w:val="right"/>
        <w:rPr>
          <w:rFonts w:ascii="ALFABET98" w:hAnsi="ALFABET98" w:cs="ALFABET98"/>
          <w:b/>
          <w:bCs/>
          <w:sz w:val="20"/>
          <w:szCs w:val="20"/>
        </w:rPr>
      </w:pPr>
    </w:p>
    <w:p w:rsidR="006D6E49" w:rsidRPr="00332F8D" w:rsidRDefault="006D6E49" w:rsidP="002B7A44">
      <w:pPr>
        <w:jc w:val="right"/>
        <w:rPr>
          <w:rFonts w:ascii="ALFABET98" w:hAnsi="ALFABET98" w:cs="ALFABET98"/>
          <w:b/>
          <w:bCs/>
          <w:sz w:val="20"/>
          <w:szCs w:val="20"/>
        </w:rPr>
      </w:pPr>
    </w:p>
    <w:p w:rsidR="006D6E49" w:rsidRPr="00332F8D" w:rsidRDefault="006D6E49" w:rsidP="002B7A44">
      <w:pPr>
        <w:jc w:val="right"/>
        <w:rPr>
          <w:rFonts w:ascii="ALFABET98" w:hAnsi="ALFABET98" w:cs="ALFABET98"/>
          <w:b/>
          <w:bCs/>
          <w:sz w:val="20"/>
          <w:szCs w:val="20"/>
        </w:rPr>
      </w:pPr>
    </w:p>
    <w:p w:rsidR="006D6E49" w:rsidRPr="00332F8D" w:rsidRDefault="006D6E49" w:rsidP="002B7A44">
      <w:pPr>
        <w:jc w:val="right"/>
        <w:rPr>
          <w:rFonts w:ascii="ALFABET98" w:hAnsi="ALFABET98" w:cs="ALFABET98"/>
          <w:b/>
          <w:bCs/>
          <w:sz w:val="20"/>
          <w:szCs w:val="20"/>
        </w:rPr>
      </w:pPr>
    </w:p>
    <w:p w:rsidR="006D6E49" w:rsidRPr="00332F8D" w:rsidRDefault="006D6E49" w:rsidP="002B7A44">
      <w:pPr>
        <w:jc w:val="right"/>
        <w:rPr>
          <w:rFonts w:ascii="ALFABET98" w:hAnsi="ALFABET98" w:cs="ALFABET98"/>
          <w:b/>
          <w:bCs/>
          <w:sz w:val="20"/>
          <w:szCs w:val="20"/>
        </w:rPr>
      </w:pPr>
    </w:p>
    <w:p w:rsidR="006D6E49" w:rsidRPr="00332F8D" w:rsidRDefault="006D6E49" w:rsidP="002B7A44">
      <w:pPr>
        <w:jc w:val="right"/>
        <w:rPr>
          <w:rFonts w:ascii="ALFABET98" w:hAnsi="ALFABET98" w:cs="ALFABET98"/>
          <w:b/>
          <w:bCs/>
          <w:sz w:val="20"/>
          <w:szCs w:val="20"/>
        </w:rPr>
      </w:pPr>
    </w:p>
    <w:p w:rsidR="006D6E49" w:rsidRPr="00332F8D" w:rsidRDefault="006D6E49" w:rsidP="002B7A44">
      <w:pPr>
        <w:jc w:val="right"/>
        <w:rPr>
          <w:rFonts w:ascii="ALFABET98" w:hAnsi="ALFABET98" w:cs="ALFABET98"/>
          <w:b/>
          <w:bCs/>
          <w:sz w:val="20"/>
          <w:szCs w:val="20"/>
        </w:rPr>
      </w:pPr>
    </w:p>
    <w:p w:rsidR="006D6E49" w:rsidRPr="00332F8D" w:rsidRDefault="006D6E49" w:rsidP="006905E4">
      <w:pPr>
        <w:jc w:val="right"/>
        <w:rPr>
          <w:rFonts w:ascii="ALFABET98" w:hAnsi="ALFABET98" w:cs="ALFABET98"/>
          <w:b/>
          <w:bCs/>
          <w:sz w:val="20"/>
          <w:szCs w:val="20"/>
        </w:rPr>
      </w:pPr>
    </w:p>
    <w:p w:rsidR="006D6E49" w:rsidRPr="00C77697" w:rsidRDefault="006D6E49" w:rsidP="002B7A44">
      <w:pPr>
        <w:jc w:val="center"/>
        <w:rPr>
          <w:rFonts w:ascii="Arial" w:hAnsi="Arial" w:cs="Arial"/>
          <w:sz w:val="22"/>
          <w:szCs w:val="22"/>
          <w:u w:val="single"/>
        </w:rPr>
      </w:pPr>
      <w:r w:rsidRPr="00C77697">
        <w:rPr>
          <w:rFonts w:ascii="Arial" w:hAnsi="Arial" w:cs="Arial"/>
          <w:sz w:val="22"/>
          <w:szCs w:val="22"/>
          <w:u w:val="single"/>
        </w:rPr>
        <w:t xml:space="preserve">GAZİ İLKOKULU </w:t>
      </w:r>
    </w:p>
    <w:p w:rsidR="006D6E49" w:rsidRPr="00C77697" w:rsidRDefault="006D6E49" w:rsidP="002B7A44">
      <w:pPr>
        <w:jc w:val="center"/>
        <w:rPr>
          <w:rFonts w:ascii="Arial" w:hAnsi="Arial" w:cs="Arial"/>
          <w:sz w:val="22"/>
          <w:szCs w:val="22"/>
          <w:u w:val="single"/>
        </w:rPr>
      </w:pPr>
      <w:r w:rsidRPr="00C77697">
        <w:rPr>
          <w:rFonts w:ascii="Arial" w:hAnsi="Arial" w:cs="Arial"/>
          <w:sz w:val="22"/>
          <w:szCs w:val="22"/>
          <w:u w:val="single"/>
        </w:rPr>
        <w:t xml:space="preserve">2015-2016 EĞİTİM VE ÖĞRETİM YILI </w:t>
      </w:r>
    </w:p>
    <w:p w:rsidR="006D6E49" w:rsidRPr="00C77697" w:rsidRDefault="006D6E49" w:rsidP="002B7A44">
      <w:pPr>
        <w:jc w:val="center"/>
        <w:rPr>
          <w:rFonts w:ascii="Arial" w:hAnsi="Arial" w:cs="Arial"/>
          <w:sz w:val="22"/>
          <w:szCs w:val="22"/>
          <w:u w:val="single"/>
        </w:rPr>
      </w:pPr>
      <w:r w:rsidRPr="00C77697">
        <w:rPr>
          <w:rFonts w:ascii="Arial" w:hAnsi="Arial" w:cs="Arial"/>
          <w:sz w:val="22"/>
          <w:szCs w:val="22"/>
          <w:u w:val="single"/>
        </w:rPr>
        <w:t>2.DÖNEM</w:t>
      </w:r>
    </w:p>
    <w:p w:rsidR="006D6E49" w:rsidRPr="00C77697" w:rsidRDefault="006D6E49" w:rsidP="002B7A44">
      <w:pPr>
        <w:jc w:val="center"/>
        <w:rPr>
          <w:rFonts w:ascii="Arial" w:hAnsi="Arial" w:cs="Arial"/>
          <w:sz w:val="22"/>
          <w:szCs w:val="22"/>
          <w:u w:val="single"/>
        </w:rPr>
      </w:pPr>
      <w:r w:rsidRPr="00C77697">
        <w:rPr>
          <w:rFonts w:ascii="Arial" w:hAnsi="Arial" w:cs="Arial"/>
          <w:sz w:val="22"/>
          <w:szCs w:val="22"/>
          <w:u w:val="single"/>
        </w:rPr>
        <w:t>4-C  SINIFI VELİ TOPLANTI TUTANAĞI</w:t>
      </w:r>
    </w:p>
    <w:p w:rsidR="006D6E49" w:rsidRPr="00332F8D" w:rsidRDefault="006D6E49" w:rsidP="002B7A44">
      <w:pPr>
        <w:rPr>
          <w:rFonts w:ascii="Arial" w:hAnsi="Arial" w:cs="Arial"/>
          <w:sz w:val="22"/>
          <w:szCs w:val="22"/>
          <w:u w:val="single"/>
        </w:rPr>
      </w:pPr>
    </w:p>
    <w:p w:rsidR="006D6E49" w:rsidRPr="00332F8D" w:rsidRDefault="006D6E49" w:rsidP="002B7A44">
      <w:pPr>
        <w:rPr>
          <w:rFonts w:ascii="Arial" w:hAnsi="Arial" w:cs="Arial"/>
          <w:sz w:val="22"/>
          <w:szCs w:val="22"/>
        </w:rPr>
      </w:pPr>
      <w:r w:rsidRPr="00332F8D">
        <w:rPr>
          <w:rFonts w:ascii="Arial" w:hAnsi="Arial" w:cs="Arial"/>
          <w:sz w:val="22"/>
          <w:szCs w:val="22"/>
          <w:u w:val="single"/>
        </w:rPr>
        <w:t xml:space="preserve">Toplantı No       </w:t>
      </w:r>
      <w:r w:rsidRPr="00332F8D">
        <w:rPr>
          <w:rFonts w:ascii="Arial" w:hAnsi="Arial" w:cs="Arial"/>
          <w:sz w:val="22"/>
          <w:szCs w:val="22"/>
        </w:rPr>
        <w:t>:   2</w:t>
      </w:r>
    </w:p>
    <w:p w:rsidR="006D6E49" w:rsidRPr="00332F8D" w:rsidRDefault="006D6E49" w:rsidP="002B7A44">
      <w:pPr>
        <w:rPr>
          <w:rFonts w:ascii="Arial" w:hAnsi="Arial" w:cs="Arial"/>
          <w:sz w:val="22"/>
          <w:szCs w:val="22"/>
        </w:rPr>
      </w:pPr>
      <w:r w:rsidRPr="00332F8D">
        <w:rPr>
          <w:rFonts w:ascii="Arial" w:hAnsi="Arial" w:cs="Arial"/>
          <w:sz w:val="22"/>
          <w:szCs w:val="22"/>
          <w:u w:val="single"/>
        </w:rPr>
        <w:t>Toplantı Tarihi</w:t>
      </w:r>
      <w:r w:rsidRPr="00332F8D">
        <w:rPr>
          <w:rFonts w:ascii="Arial" w:hAnsi="Arial" w:cs="Arial"/>
          <w:sz w:val="22"/>
          <w:szCs w:val="22"/>
        </w:rPr>
        <w:t xml:space="preserve">:   17/02/2016 Çarşamba  </w:t>
      </w:r>
    </w:p>
    <w:p w:rsidR="006D6E49" w:rsidRPr="00332F8D" w:rsidRDefault="006D6E49" w:rsidP="002B7A44">
      <w:pPr>
        <w:rPr>
          <w:rFonts w:ascii="Arial" w:hAnsi="Arial" w:cs="Arial"/>
          <w:sz w:val="22"/>
          <w:szCs w:val="22"/>
        </w:rPr>
      </w:pPr>
      <w:r w:rsidRPr="00332F8D">
        <w:rPr>
          <w:rFonts w:ascii="Arial" w:hAnsi="Arial" w:cs="Arial"/>
          <w:sz w:val="22"/>
          <w:szCs w:val="22"/>
          <w:u w:val="single"/>
        </w:rPr>
        <w:t xml:space="preserve">Toplantı Yeri   </w:t>
      </w:r>
      <w:r w:rsidRPr="00332F8D">
        <w:rPr>
          <w:rFonts w:ascii="Arial" w:hAnsi="Arial" w:cs="Arial"/>
          <w:sz w:val="22"/>
          <w:szCs w:val="22"/>
        </w:rPr>
        <w:t>:   Okulumuz 4-C Sınıfı</w:t>
      </w:r>
    </w:p>
    <w:p w:rsidR="006D6E49" w:rsidRPr="00332F8D" w:rsidRDefault="006D6E49" w:rsidP="002B7A44">
      <w:pPr>
        <w:rPr>
          <w:rFonts w:ascii="Arial" w:hAnsi="Arial" w:cs="Arial"/>
          <w:sz w:val="22"/>
          <w:szCs w:val="22"/>
        </w:rPr>
      </w:pPr>
      <w:r w:rsidRPr="00332F8D">
        <w:rPr>
          <w:rFonts w:ascii="Arial" w:hAnsi="Arial" w:cs="Arial"/>
          <w:sz w:val="22"/>
          <w:szCs w:val="22"/>
          <w:u w:val="single"/>
        </w:rPr>
        <w:t xml:space="preserve">Toplantı Saati  </w:t>
      </w:r>
      <w:r w:rsidRPr="00332F8D">
        <w:rPr>
          <w:rFonts w:ascii="Arial" w:hAnsi="Arial" w:cs="Arial"/>
          <w:sz w:val="22"/>
          <w:szCs w:val="22"/>
        </w:rPr>
        <w:t>:   14.30</w:t>
      </w:r>
    </w:p>
    <w:p w:rsidR="006D6E49" w:rsidRPr="00332F8D" w:rsidRDefault="006D6E49" w:rsidP="002B7A44">
      <w:pPr>
        <w:rPr>
          <w:rFonts w:ascii="Arial" w:hAnsi="Arial" w:cs="Arial"/>
          <w:sz w:val="22"/>
          <w:szCs w:val="22"/>
        </w:rPr>
      </w:pPr>
    </w:p>
    <w:p w:rsidR="006D6E49" w:rsidRPr="00332F8D" w:rsidRDefault="006D6E49" w:rsidP="002B7A44">
      <w:pPr>
        <w:rPr>
          <w:rFonts w:ascii="Arial" w:hAnsi="Arial" w:cs="Arial"/>
          <w:sz w:val="22"/>
          <w:szCs w:val="22"/>
        </w:rPr>
      </w:pPr>
    </w:p>
    <w:p w:rsidR="006D6E49" w:rsidRPr="00332F8D" w:rsidRDefault="006D6E49" w:rsidP="002B7A44">
      <w:pPr>
        <w:rPr>
          <w:rFonts w:ascii="Arial" w:hAnsi="Arial" w:cs="Arial"/>
          <w:sz w:val="22"/>
          <w:szCs w:val="22"/>
        </w:rPr>
      </w:pPr>
    </w:p>
    <w:p w:rsidR="006D6E49" w:rsidRPr="00332F8D" w:rsidRDefault="006D6E49" w:rsidP="002B7A44">
      <w:pPr>
        <w:jc w:val="both"/>
        <w:rPr>
          <w:rFonts w:ascii="Arial" w:hAnsi="Arial" w:cs="Arial"/>
          <w:sz w:val="22"/>
          <w:szCs w:val="22"/>
          <w:u w:val="single"/>
        </w:rPr>
      </w:pPr>
      <w:r w:rsidRPr="00332F8D">
        <w:rPr>
          <w:rFonts w:ascii="Arial" w:hAnsi="Arial" w:cs="Arial"/>
          <w:sz w:val="22"/>
          <w:szCs w:val="22"/>
          <w:u w:val="single"/>
        </w:rPr>
        <w:t>TOPLANTI GÜNDEM MADDELERİ</w:t>
      </w:r>
    </w:p>
    <w:p w:rsidR="006D6E49" w:rsidRPr="00332F8D" w:rsidRDefault="006D6E49" w:rsidP="002B7A44">
      <w:pPr>
        <w:jc w:val="both"/>
        <w:rPr>
          <w:rFonts w:ascii="Arial" w:hAnsi="Arial" w:cs="Arial"/>
          <w:sz w:val="22"/>
          <w:szCs w:val="22"/>
          <w:u w:val="single"/>
        </w:rPr>
      </w:pPr>
    </w:p>
    <w:p w:rsidR="006D6E49" w:rsidRPr="00332F8D" w:rsidRDefault="006D6E49" w:rsidP="009014E7">
      <w:pPr>
        <w:pStyle w:val="ListeParagraf1"/>
        <w:ind w:left="360"/>
        <w:jc w:val="both"/>
        <w:rPr>
          <w:rFonts w:ascii="Arial" w:hAnsi="Arial" w:cs="Arial"/>
          <w:sz w:val="22"/>
          <w:szCs w:val="22"/>
        </w:rPr>
      </w:pPr>
      <w:r w:rsidRPr="00332F8D">
        <w:rPr>
          <w:rFonts w:ascii="Arial" w:hAnsi="Arial" w:cs="Arial"/>
          <w:sz w:val="22"/>
          <w:szCs w:val="22"/>
        </w:rPr>
        <w:t>1-   Toplantının açılış konuşması</w:t>
      </w:r>
    </w:p>
    <w:p w:rsidR="006D6E49" w:rsidRPr="00332F8D" w:rsidRDefault="006D6E49" w:rsidP="009014E7">
      <w:pPr>
        <w:pStyle w:val="ListeParagraf1"/>
        <w:ind w:left="360"/>
        <w:jc w:val="both"/>
        <w:rPr>
          <w:rFonts w:ascii="Arial" w:hAnsi="Arial" w:cs="Arial"/>
          <w:sz w:val="22"/>
          <w:szCs w:val="22"/>
        </w:rPr>
      </w:pPr>
      <w:r w:rsidRPr="00332F8D">
        <w:rPr>
          <w:rFonts w:ascii="Arial" w:hAnsi="Arial" w:cs="Arial"/>
          <w:sz w:val="22"/>
          <w:szCs w:val="22"/>
        </w:rPr>
        <w:t>2-   İmza listesine imzaların alınması</w:t>
      </w:r>
    </w:p>
    <w:p w:rsidR="006D6E49" w:rsidRPr="00332F8D" w:rsidRDefault="006D6E49" w:rsidP="009014E7">
      <w:pPr>
        <w:pStyle w:val="ListeParagraf1"/>
        <w:ind w:left="360"/>
        <w:jc w:val="both"/>
        <w:rPr>
          <w:rFonts w:ascii="Arial" w:hAnsi="Arial" w:cs="Arial"/>
          <w:sz w:val="22"/>
          <w:szCs w:val="22"/>
        </w:rPr>
      </w:pPr>
      <w:r w:rsidRPr="00332F8D">
        <w:rPr>
          <w:rFonts w:ascii="Arial" w:hAnsi="Arial" w:cs="Arial"/>
          <w:sz w:val="22"/>
          <w:szCs w:val="22"/>
        </w:rPr>
        <w:t>3-   Gündem maddelerinin okunması</w:t>
      </w:r>
    </w:p>
    <w:p w:rsidR="006D6E49" w:rsidRPr="00332F8D" w:rsidRDefault="006D6E49" w:rsidP="009014E7">
      <w:pPr>
        <w:pStyle w:val="ListeParagraf1"/>
        <w:ind w:left="360"/>
        <w:jc w:val="both"/>
        <w:rPr>
          <w:rFonts w:ascii="Arial" w:hAnsi="Arial" w:cs="Arial"/>
          <w:sz w:val="22"/>
          <w:szCs w:val="22"/>
        </w:rPr>
      </w:pPr>
      <w:r w:rsidRPr="00332F8D">
        <w:rPr>
          <w:rFonts w:ascii="Arial" w:hAnsi="Arial" w:cs="Arial"/>
          <w:sz w:val="22"/>
          <w:szCs w:val="22"/>
        </w:rPr>
        <w:t>4-   1.Eğitim-Öğretim yılının değerlendirilmesi</w:t>
      </w:r>
    </w:p>
    <w:p w:rsidR="006D6E49" w:rsidRPr="00332F8D" w:rsidRDefault="006D6E49" w:rsidP="009014E7">
      <w:pPr>
        <w:pStyle w:val="ListeParagraf1"/>
        <w:ind w:left="360"/>
        <w:jc w:val="both"/>
        <w:rPr>
          <w:rFonts w:ascii="Arial" w:hAnsi="Arial" w:cs="Arial"/>
          <w:sz w:val="22"/>
          <w:szCs w:val="22"/>
        </w:rPr>
      </w:pPr>
      <w:r w:rsidRPr="00332F8D">
        <w:rPr>
          <w:rFonts w:ascii="Arial" w:hAnsi="Arial" w:cs="Arial"/>
          <w:sz w:val="22"/>
          <w:szCs w:val="22"/>
        </w:rPr>
        <w:t xml:space="preserve">5-   Öğrencilerin genel durumları hakkında velilerin bilgilendirilmesi </w:t>
      </w:r>
    </w:p>
    <w:p w:rsidR="006D6E49" w:rsidRPr="00332F8D" w:rsidRDefault="006D6E49" w:rsidP="009014E7">
      <w:pPr>
        <w:pStyle w:val="ListeParagraf1"/>
        <w:ind w:left="360"/>
        <w:jc w:val="both"/>
        <w:rPr>
          <w:rFonts w:ascii="Arial" w:hAnsi="Arial" w:cs="Arial"/>
          <w:sz w:val="22"/>
          <w:szCs w:val="22"/>
        </w:rPr>
      </w:pPr>
      <w:r w:rsidRPr="00332F8D">
        <w:rPr>
          <w:rFonts w:ascii="Arial" w:hAnsi="Arial" w:cs="Arial"/>
          <w:sz w:val="22"/>
          <w:szCs w:val="22"/>
        </w:rPr>
        <w:t>6-   Okul öğretmen ve veli işbirliğinin önemi üzerinde durulması</w:t>
      </w:r>
    </w:p>
    <w:p w:rsidR="006D6E49" w:rsidRPr="00332F8D" w:rsidRDefault="006D6E49" w:rsidP="009014E7">
      <w:pPr>
        <w:pStyle w:val="ListeParagraf1"/>
        <w:ind w:left="360"/>
        <w:jc w:val="both"/>
        <w:rPr>
          <w:rFonts w:ascii="Arial" w:hAnsi="Arial" w:cs="Arial"/>
          <w:sz w:val="22"/>
          <w:szCs w:val="22"/>
        </w:rPr>
      </w:pPr>
      <w:r w:rsidRPr="00332F8D">
        <w:rPr>
          <w:rFonts w:ascii="Arial" w:hAnsi="Arial" w:cs="Arial"/>
          <w:sz w:val="22"/>
          <w:szCs w:val="22"/>
        </w:rPr>
        <w:t>7-   Başarılı olabilmek için yapılması gerekenler</w:t>
      </w:r>
    </w:p>
    <w:p w:rsidR="006D6E49" w:rsidRPr="00332F8D" w:rsidRDefault="006D6E49" w:rsidP="009014E7">
      <w:pPr>
        <w:pStyle w:val="ListeParagraf1"/>
        <w:ind w:left="360"/>
        <w:jc w:val="both"/>
        <w:rPr>
          <w:rFonts w:ascii="Arial" w:hAnsi="Arial" w:cs="Arial"/>
          <w:sz w:val="22"/>
          <w:szCs w:val="22"/>
        </w:rPr>
      </w:pPr>
      <w:r w:rsidRPr="00332F8D">
        <w:rPr>
          <w:rFonts w:ascii="Arial" w:hAnsi="Arial" w:cs="Arial"/>
          <w:sz w:val="22"/>
          <w:szCs w:val="22"/>
        </w:rPr>
        <w:t>8- Devamsızlık yapılmamasının ve okula zamanında gelmenin önemi ile okula giriş ve çıkış saatleri hakkında bilgi verilmesi</w:t>
      </w:r>
    </w:p>
    <w:p w:rsidR="006D6E49" w:rsidRPr="00332F8D" w:rsidRDefault="006D6E49" w:rsidP="009014E7">
      <w:pPr>
        <w:pStyle w:val="ListeParagraf1"/>
        <w:ind w:left="360"/>
        <w:jc w:val="both"/>
        <w:rPr>
          <w:rFonts w:ascii="Arial" w:hAnsi="Arial" w:cs="Arial"/>
          <w:sz w:val="22"/>
          <w:szCs w:val="22"/>
        </w:rPr>
      </w:pPr>
      <w:r w:rsidRPr="00332F8D">
        <w:rPr>
          <w:rFonts w:ascii="Arial" w:hAnsi="Arial" w:cs="Arial"/>
          <w:sz w:val="22"/>
          <w:szCs w:val="22"/>
        </w:rPr>
        <w:t xml:space="preserve">9-  Öğrencilerin kılık-kıyafetleri </w:t>
      </w:r>
    </w:p>
    <w:p w:rsidR="006D6E49" w:rsidRPr="00332F8D" w:rsidRDefault="006D6E49" w:rsidP="009014E7">
      <w:pPr>
        <w:pStyle w:val="ListeParagraf1"/>
        <w:ind w:left="360"/>
        <w:jc w:val="both"/>
        <w:rPr>
          <w:rFonts w:ascii="Arial" w:hAnsi="Arial" w:cs="Arial"/>
          <w:sz w:val="22"/>
          <w:szCs w:val="22"/>
        </w:rPr>
      </w:pPr>
      <w:r w:rsidRPr="00332F8D">
        <w:rPr>
          <w:rFonts w:ascii="Arial" w:hAnsi="Arial" w:cs="Arial"/>
          <w:sz w:val="22"/>
          <w:szCs w:val="22"/>
        </w:rPr>
        <w:t>10- Ders araç-gereçlerinin öğrencinin yanında bulundurulması hakkında bilgi verilmesi</w:t>
      </w:r>
    </w:p>
    <w:p w:rsidR="006D6E49" w:rsidRPr="00332F8D" w:rsidRDefault="006D6E49" w:rsidP="009014E7">
      <w:pPr>
        <w:pStyle w:val="ListeParagraf1"/>
        <w:ind w:left="360"/>
        <w:jc w:val="both"/>
        <w:rPr>
          <w:rFonts w:ascii="Arial" w:hAnsi="Arial" w:cs="Arial"/>
          <w:sz w:val="22"/>
          <w:szCs w:val="22"/>
        </w:rPr>
      </w:pPr>
      <w:r w:rsidRPr="00332F8D">
        <w:rPr>
          <w:rFonts w:ascii="Arial" w:hAnsi="Arial" w:cs="Arial"/>
          <w:sz w:val="22"/>
          <w:szCs w:val="22"/>
        </w:rPr>
        <w:t>11- Dilek ve temenniler</w:t>
      </w:r>
    </w:p>
    <w:p w:rsidR="006D6E49" w:rsidRPr="00332F8D" w:rsidRDefault="006D6E49" w:rsidP="002B7A44">
      <w:pPr>
        <w:jc w:val="center"/>
        <w:rPr>
          <w:rFonts w:ascii="Arial" w:hAnsi="Arial" w:cs="Arial"/>
          <w:sz w:val="22"/>
          <w:szCs w:val="22"/>
        </w:rPr>
      </w:pPr>
    </w:p>
    <w:p w:rsidR="006D6E49" w:rsidRPr="00332F8D" w:rsidRDefault="006D6E49" w:rsidP="002B7A44">
      <w:pPr>
        <w:jc w:val="center"/>
        <w:rPr>
          <w:rFonts w:ascii="Arial" w:hAnsi="Arial" w:cs="Arial"/>
          <w:b/>
          <w:bCs/>
          <w:sz w:val="22"/>
          <w:szCs w:val="22"/>
          <w:u w:val="single"/>
        </w:rPr>
      </w:pPr>
      <w:r w:rsidRPr="00332F8D">
        <w:rPr>
          <w:rFonts w:ascii="Arial" w:hAnsi="Arial" w:cs="Arial"/>
          <w:b/>
          <w:bCs/>
          <w:sz w:val="22"/>
          <w:szCs w:val="22"/>
          <w:u w:val="single"/>
        </w:rPr>
        <w:t>TOPLANTI GÜNDEM MADDELERİN GÖRÜŞÜLMESİ</w:t>
      </w:r>
    </w:p>
    <w:p w:rsidR="006D6E49" w:rsidRPr="00332F8D" w:rsidRDefault="006D6E49" w:rsidP="00332F8D">
      <w:pPr>
        <w:rPr>
          <w:rFonts w:ascii="Arial" w:hAnsi="Arial" w:cs="Arial"/>
          <w:sz w:val="22"/>
          <w:szCs w:val="22"/>
        </w:rPr>
      </w:pPr>
    </w:p>
    <w:p w:rsidR="006D6E49" w:rsidRPr="00332F8D" w:rsidRDefault="006D6E49" w:rsidP="00332F8D">
      <w:pPr>
        <w:rPr>
          <w:rFonts w:ascii="Arial" w:hAnsi="Arial" w:cs="Arial"/>
          <w:sz w:val="22"/>
          <w:szCs w:val="22"/>
        </w:rPr>
      </w:pPr>
      <w:r w:rsidRPr="00332F8D">
        <w:rPr>
          <w:rFonts w:ascii="Arial" w:hAnsi="Arial" w:cs="Arial"/>
          <w:sz w:val="22"/>
          <w:szCs w:val="22"/>
        </w:rPr>
        <w:t>1-  Toplantının Açılış Konuşması Sınıf Öğretmeni MAHMUT BAHADIR UYAR Tarafından Yapılarak Tüm Velilere Toplantıya Katıldıklarından Dolayı Teşekkür Edildi.</w:t>
      </w:r>
    </w:p>
    <w:p w:rsidR="006D6E49" w:rsidRPr="00332F8D" w:rsidRDefault="006D6E49" w:rsidP="00332F8D">
      <w:pPr>
        <w:rPr>
          <w:rFonts w:ascii="Arial" w:hAnsi="Arial" w:cs="Arial"/>
          <w:sz w:val="22"/>
          <w:szCs w:val="22"/>
        </w:rPr>
      </w:pPr>
      <w:r w:rsidRPr="00332F8D">
        <w:rPr>
          <w:rFonts w:ascii="Arial" w:hAnsi="Arial" w:cs="Arial"/>
          <w:sz w:val="22"/>
          <w:szCs w:val="22"/>
        </w:rPr>
        <w:t>2-Toplantıya Katılan Velilere İmza Sirkülerindeki Yerlerine İmzaları Attırıldı.</w:t>
      </w:r>
    </w:p>
    <w:p w:rsidR="006D6E49" w:rsidRPr="00332F8D" w:rsidRDefault="006D6E49" w:rsidP="00332F8D">
      <w:pPr>
        <w:rPr>
          <w:rFonts w:ascii="Arial" w:hAnsi="Arial" w:cs="Arial"/>
          <w:sz w:val="22"/>
          <w:szCs w:val="22"/>
        </w:rPr>
      </w:pPr>
      <w:r w:rsidRPr="00332F8D">
        <w:rPr>
          <w:rFonts w:ascii="Arial" w:hAnsi="Arial" w:cs="Arial"/>
          <w:sz w:val="22"/>
          <w:szCs w:val="22"/>
        </w:rPr>
        <w:t>3-Toplantı Gündem Maddeleri Sınıf Öğretmeni MAHMUT BAHADIR UYAR Tarafından Okundu.</w:t>
      </w:r>
    </w:p>
    <w:p w:rsidR="006D6E49" w:rsidRPr="00332F8D" w:rsidRDefault="006D6E49" w:rsidP="00332F8D">
      <w:pPr>
        <w:rPr>
          <w:rFonts w:ascii="Arial" w:hAnsi="Arial" w:cs="Arial"/>
          <w:sz w:val="22"/>
          <w:szCs w:val="22"/>
        </w:rPr>
      </w:pPr>
      <w:r w:rsidRPr="00332F8D">
        <w:rPr>
          <w:rFonts w:ascii="Arial" w:hAnsi="Arial" w:cs="Arial"/>
          <w:sz w:val="22"/>
          <w:szCs w:val="22"/>
        </w:rPr>
        <w:t xml:space="preserve">4-1. Dönemin Genel Bir Değerlendirilmesi Sınıf Öğretmeni MAHMUT BAHADIR UYAR Tarafından Yapıldı. Öğrencilerin Genel Durumlarının İyi Olduğu  Ancak Bazı Öğrencilerin Planlı Ve Gayretli Olmadıklarından </w:t>
      </w:r>
      <w:r>
        <w:rPr>
          <w:rFonts w:ascii="Arial" w:hAnsi="Arial" w:cs="Arial"/>
          <w:sz w:val="22"/>
          <w:szCs w:val="22"/>
        </w:rPr>
        <w:t>Durumlarının Zayıf Olduğu ,</w:t>
      </w:r>
      <w:r w:rsidRPr="00332F8D">
        <w:rPr>
          <w:rFonts w:ascii="Arial" w:hAnsi="Arial" w:cs="Arial"/>
          <w:sz w:val="22"/>
          <w:szCs w:val="22"/>
        </w:rPr>
        <w:t>Bu Öğrencilerin</w:t>
      </w:r>
      <w:r>
        <w:rPr>
          <w:rFonts w:ascii="Arial" w:hAnsi="Arial" w:cs="Arial"/>
          <w:sz w:val="22"/>
          <w:szCs w:val="22"/>
        </w:rPr>
        <w:t xml:space="preserve"> </w:t>
      </w:r>
      <w:r w:rsidRPr="00332F8D">
        <w:rPr>
          <w:rFonts w:ascii="Arial" w:hAnsi="Arial" w:cs="Arial"/>
          <w:sz w:val="22"/>
          <w:szCs w:val="22"/>
        </w:rPr>
        <w:t>planlı Ve Düzenli Derslere Çalışırsa Daha Da Başarılı Olacaklarına İnandığını Söyledi.</w:t>
      </w:r>
    </w:p>
    <w:p w:rsidR="006D6E49" w:rsidRPr="00332F8D" w:rsidRDefault="006D6E49" w:rsidP="00332F8D">
      <w:pPr>
        <w:rPr>
          <w:rFonts w:ascii="Arial" w:hAnsi="Arial" w:cs="Arial"/>
          <w:sz w:val="22"/>
          <w:szCs w:val="22"/>
        </w:rPr>
      </w:pPr>
      <w:r w:rsidRPr="00332F8D">
        <w:rPr>
          <w:rFonts w:ascii="Arial" w:hAnsi="Arial" w:cs="Arial"/>
          <w:sz w:val="22"/>
          <w:szCs w:val="22"/>
        </w:rPr>
        <w:t>Ayrıca  Öğrencilerin Gelecek Yıl Ortaokula Gidecekleri Bu Nedenle Şimdiden Planlı Çalışmaya Başlamaları Ve Alışmaları Gerektiği Ve Burada Veli Olarak Anne—Babalara Da  Çok İş Düştüğü Sınıf Öğretmeni Tarafından Belirtildi. Haftalık Temizlikleri, Günlük El, Yüz, Diş Temizlikleri Ve Elbise Temizliklerinin Genel Olarak Önemi Anlatıldı.  Bu Yaşlarda Kazanacağı Davranışların Tüm Hayatlarını Etkileyeceği Hatırlatılarak Tavsiyelerde Bulunuldu. Velilerde Bu Tavsiyelere Uyacaklarını Söylediler. Öğrencilerin Oluşan Sağlık Sorunlarına Hemen Müdahale Edilmesi Gerektiği Yoksa Bu Sorunların İleride Çözüme Kavuşturulamayacak Şekilde Büyüyebileceği Hatırlatıldı. Sabah Kahvaltısının Önemi Üzerinde Durularak Velilerden Kesinlikle Çocuklarına Kahvaltı Hazırlamaları İstendi. Okula Getirebilecekleri Beslenmelerde İlk Hafta Verilen Menüye Sadık Kalmaları İstendi. Çocuğun Mümkün Olduğunca Evde Hazırlanan Doğal Yiyecekleri Tüketmesinin Hem Sağlıklı Beslenme Hem De Bilinçli Tüketici Bireyler Yetiştirilmesi Adına Yararlı Olacağı Hatırlatıldı. Bütün Veliler Bu Görüşlere Katıldıkları Söylediler. Günde En Az 2 Defa Diş Fırçalanması Gerektiği Belirtilerek Bunun Bir Alışkanlık Olması Gerektiği Sınıf Öğretmeni Tarafından Belirtildi. Haftada En Az 2 Defa Banyo Yapılması Gerektiği Söylendi. Hasta Olan Öğrencilerin Okula Gönderilmemesi Gerektiği Aksi Takdirde Okulda İyileşemeyeceği, Dikkatini Derse Toplayamayacağı Ve Diğer Arkadaşlarını Da Psikolojik Olarak Etkileyeceği Anlatıldı. Domuz Gribi Hakkında Bilgi Verildi. Hastalığın Nasıl Bulaştığı, Belirtileri, Korunmak İçin Neler Yapılabileceği, Tedavi Süreci, Ev Ve Eşya Temizliğinde Yapılması Gerekenler, Yetişkin Ve Çocuklarda Acil Müdahale Gerektiren Durumlar Detaylı Bir Şekilde Anlatıldı.</w:t>
      </w:r>
    </w:p>
    <w:p w:rsidR="006D6E49" w:rsidRPr="00332F8D" w:rsidRDefault="006D6E49" w:rsidP="00332F8D">
      <w:pPr>
        <w:rPr>
          <w:rFonts w:ascii="Arial" w:hAnsi="Arial" w:cs="Arial"/>
          <w:sz w:val="22"/>
          <w:szCs w:val="22"/>
        </w:rPr>
      </w:pPr>
      <w:r w:rsidRPr="00332F8D">
        <w:rPr>
          <w:rFonts w:ascii="Arial" w:hAnsi="Arial" w:cs="Arial"/>
          <w:sz w:val="22"/>
          <w:szCs w:val="22"/>
        </w:rPr>
        <w:t>Okulda Yapılan Çalışmaların Mutlaka Evde Tekrar Edilmesi Gerektiğini Belirterek, Öğrenilenlerin Tekrarlanmasının Bilginin Kalıcılığı Üzerindeki Önemini Anlattı.</w:t>
      </w:r>
    </w:p>
    <w:p w:rsidR="006D6E49" w:rsidRPr="00332F8D" w:rsidRDefault="006D6E49" w:rsidP="00332F8D">
      <w:pPr>
        <w:rPr>
          <w:rFonts w:ascii="Arial" w:hAnsi="Arial" w:cs="Arial"/>
          <w:sz w:val="22"/>
          <w:szCs w:val="22"/>
        </w:rPr>
      </w:pPr>
      <w:r w:rsidRPr="00332F8D">
        <w:rPr>
          <w:rFonts w:ascii="Arial" w:hAnsi="Arial" w:cs="Arial"/>
          <w:sz w:val="22"/>
          <w:szCs w:val="22"/>
        </w:rPr>
        <w:t>“Plansız Ve Programsız Çalışmalar Öğrenciyi Derslerden Uzaklaştırır, Bu Bakımdan Özellikle Evde Çocuklarımızı Planlı Ve Programlı Çalışmaya Yöneltmemiz Gerekmektedir. Verilen Ödevlerin Öğrenciyle Birlikte Yapılması Ancak Velinin Sadece Yardımcı Olması Ödev Yapmaması Belirtildi. Okulda Öğrenilen Bilgilerin Evde Düzenli Olarak Tekrarının Yapılması Öğrenmeyi Ve Anlamayı Hızlandırır. İşte Burada Görev Velilerimize Düşmektedir;  Bu Tekrarın Veya Verilen Ödevlerin Yapılmasının Takibi, Denetlenmesinin Yapılması Öğrenmenin Kalıcılığı Açısından Önemlidir. Bu Yüzden Düzenli Olarak Kontroller Yapılmalı, İlgilenilmelidir. Bu Kontrollerin Öğrenciyi Baskı Altında Tutan, Bıktırıcı Tutum Ve Sözlerden Uzak Olması Gerekmektedir. Aksi Takdirde Bunlar Öğrenciyi Ders Ve Okuldan Uzaklaştırır, Soğutur.” Dedi. Her Şeyin Ders Olmadığı Davranışların Daha Önemli Olduğu Israrla Anlatılmaya Çalışıldı. Öğrencilerde Görülen Yalan Söyleme Alışkanlığının; Birlikte Hareket Edildiği Takdirde En Aza İndirileceği Söylendi.Öğrencilerin Okula Gelmelerine Mani Bir Durum Olmadıkça Derslerden Geri Kalmamaları Konusunda Velilere Bilgi Verildi. Öğrencinin Hasta Olması Durumunda Kesinlikle Okula Gönderilmemesi Gerektiği Vurgulandı. Bu Gibi Durumlarda Öğrenci Daha Da Hasta Olmakta Hatta Durumu Kötüye Gitmektedir. Bu Gibi Durumlara Daha Dikkatli Olunması İstendi.Kitap Okumanın Önemi Sınıf Öğretmeni Tarafından Velilere Anlatıldı. “Küçük Yaşlarda Kazanılacak Okuma Alışkanlığı İleride Onların İyi Birer Okuyucu Olmalarını Sağlayacaktır. Böylece Anlama Ve Muhakeme Etme Yetenekleri De Gelişecektir.” Denildi.  Kitaplığın Zenginleştirilmesi Gerektiği Belirtildi. Bu Amaçla Sınıf Kitaplığına Farklı Türde Hikâye Kitabı Seti Alınması Gerektiği Söylendi.</w:t>
      </w:r>
    </w:p>
    <w:p w:rsidR="006D6E49" w:rsidRPr="00D17F9C" w:rsidRDefault="006D6E49" w:rsidP="00332F8D">
      <w:pPr>
        <w:rPr>
          <w:rFonts w:ascii="Arial" w:hAnsi="Arial" w:cs="Arial"/>
          <w:sz w:val="22"/>
          <w:szCs w:val="22"/>
        </w:rPr>
      </w:pPr>
      <w:r w:rsidRPr="00332F8D">
        <w:rPr>
          <w:rFonts w:ascii="Arial" w:hAnsi="Arial" w:cs="Arial"/>
          <w:sz w:val="22"/>
          <w:szCs w:val="22"/>
        </w:rPr>
        <w:t>5-Öğrencilerin Genel Olarak İyi Oldukları Pek Sorun Yaratan Öğrenci Olmadığı Sadece Düzenli Çalışmayan Özellikle Yaşı Küçük 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Kitap Okumaları Gerektiği  Sınıf Öğretmeni MAHMUT BAHADIR UYAR Tarafından Belirtildi.</w:t>
      </w:r>
    </w:p>
    <w:p w:rsidR="006D6E49" w:rsidRPr="00332F8D" w:rsidRDefault="006D6E49" w:rsidP="00332F8D">
      <w:pPr>
        <w:rPr>
          <w:rFonts w:ascii="Arial" w:hAnsi="Arial" w:cs="Arial"/>
          <w:sz w:val="22"/>
          <w:szCs w:val="22"/>
        </w:rPr>
      </w:pPr>
      <w:r w:rsidRPr="00332F8D">
        <w:rPr>
          <w:rFonts w:ascii="Arial" w:hAnsi="Arial" w:cs="Arial"/>
          <w:sz w:val="22"/>
          <w:szCs w:val="22"/>
        </w:rPr>
        <w:t>Öğrenci Velileri Olarak, Okul Ve Sınıf Öğretmeni İle Devamlı Diyalogda Olmaları Gerektiği Belirtilerek Öğrencilerin Siz Velilerini Yanlarında Görünce Daha Da İstekli Olacakları Bununda Başarılı Olmalarına Bir Destek Olacağı Veliler Tarafından Belirtildi. Sınıf Öğretmeni MAHMUT BAHADIR UYAR Veli Öğrenciye Nasıl Yardımcı Olmalıdırla İlgili Şu Bilgileri Verdi:</w:t>
      </w:r>
    </w:p>
    <w:p w:rsidR="006D6E49" w:rsidRPr="00332F8D" w:rsidRDefault="006D6E49" w:rsidP="00332F8D">
      <w:pPr>
        <w:rPr>
          <w:rFonts w:ascii="Arial" w:hAnsi="Arial" w:cs="Arial"/>
          <w:sz w:val="22"/>
          <w:szCs w:val="22"/>
        </w:rPr>
      </w:pPr>
      <w:r w:rsidRPr="00332F8D">
        <w:rPr>
          <w:rFonts w:ascii="Arial" w:hAnsi="Arial" w:cs="Arial"/>
          <w:sz w:val="22"/>
          <w:szCs w:val="22"/>
        </w:rPr>
        <w:t>A) Öğrenci Soru Sorduğunda Direk Sorunun Cevabını Vermeyiniz. Soru İle İlgili Sorular Sorun Onlara Cevap Alın Ve Hangi Yöntemle Bulunabileceği Kendisi Tarafından Belirlenmeli. Böylece Soruyu İyi Okuyup Anlamasını Sağlarsınız.</w:t>
      </w:r>
    </w:p>
    <w:p w:rsidR="006D6E49" w:rsidRPr="00332F8D" w:rsidRDefault="006D6E49" w:rsidP="00332F8D">
      <w:pPr>
        <w:rPr>
          <w:rFonts w:ascii="Arial" w:hAnsi="Arial" w:cs="Arial"/>
          <w:sz w:val="22"/>
          <w:szCs w:val="22"/>
        </w:rPr>
      </w:pPr>
      <w:r w:rsidRPr="00332F8D">
        <w:rPr>
          <w:rFonts w:ascii="Arial" w:hAnsi="Arial" w:cs="Arial"/>
          <w:sz w:val="22"/>
          <w:szCs w:val="22"/>
        </w:rPr>
        <w:t>B) Sence Ne Yapmalıyız Ben Bilmiyorum Diyerek Önce Onun Tahmini Alınmalıdır. Eğer Cevap Alamıyorsunuz Farklı Şekillerde Çözümler Önerin Bakalım Doğru Yönteme Kendisi Karar Verebilecek Mi? Bakalım Sizin Verdiğiniz İlk Seçeneğimi Yoksa Mantıklı Olanı Mı Tercih Edecek?</w:t>
      </w:r>
    </w:p>
    <w:p w:rsidR="006D6E49" w:rsidRPr="00332F8D" w:rsidRDefault="006D6E49" w:rsidP="00332F8D">
      <w:pPr>
        <w:rPr>
          <w:rFonts w:ascii="Arial" w:hAnsi="Arial" w:cs="Arial"/>
          <w:sz w:val="22"/>
          <w:szCs w:val="22"/>
        </w:rPr>
      </w:pPr>
      <w:r w:rsidRPr="00332F8D">
        <w:rPr>
          <w:rFonts w:ascii="Arial" w:hAnsi="Arial" w:cs="Arial"/>
          <w:sz w:val="22"/>
          <w:szCs w:val="22"/>
        </w:rPr>
        <w:t>C) Anlamadığı Temel Bir Konu İse Lütfen Hemen Öğretmene Yönlendirin.</w:t>
      </w:r>
    </w:p>
    <w:p w:rsidR="006D6E49" w:rsidRPr="00332F8D" w:rsidRDefault="006D6E49" w:rsidP="00332F8D">
      <w:pPr>
        <w:rPr>
          <w:rFonts w:ascii="Arial" w:hAnsi="Arial" w:cs="Arial"/>
          <w:sz w:val="22"/>
          <w:szCs w:val="22"/>
        </w:rPr>
      </w:pPr>
      <w:r w:rsidRPr="00332F8D">
        <w:rPr>
          <w:rFonts w:ascii="Arial" w:hAnsi="Arial" w:cs="Arial"/>
          <w:sz w:val="22"/>
          <w:szCs w:val="22"/>
        </w:rPr>
        <w:t>D) Ödevlerini Mutlaka Kontrol Edin Mümkünse Birlikte Kontrol Edin.</w:t>
      </w:r>
    </w:p>
    <w:p w:rsidR="006D6E49" w:rsidRPr="00332F8D" w:rsidRDefault="006D6E49" w:rsidP="00332F8D">
      <w:pPr>
        <w:rPr>
          <w:rFonts w:ascii="Arial" w:hAnsi="Arial" w:cs="Arial"/>
          <w:sz w:val="22"/>
          <w:szCs w:val="22"/>
        </w:rPr>
      </w:pPr>
      <w:r w:rsidRPr="00332F8D">
        <w:rPr>
          <w:rFonts w:ascii="Arial" w:hAnsi="Arial" w:cs="Arial"/>
          <w:sz w:val="22"/>
          <w:szCs w:val="22"/>
        </w:rPr>
        <w:t>E) Yanlış Cevapla Üzerinde Tartışın.</w:t>
      </w:r>
    </w:p>
    <w:p w:rsidR="006D6E49" w:rsidRPr="00332F8D" w:rsidRDefault="006D6E49" w:rsidP="00332F8D">
      <w:pPr>
        <w:rPr>
          <w:rFonts w:ascii="Arial" w:hAnsi="Arial" w:cs="Arial"/>
          <w:sz w:val="22"/>
          <w:szCs w:val="22"/>
        </w:rPr>
      </w:pPr>
      <w:r w:rsidRPr="00332F8D">
        <w:rPr>
          <w:rFonts w:ascii="Arial" w:hAnsi="Arial" w:cs="Arial"/>
          <w:sz w:val="22"/>
          <w:szCs w:val="22"/>
        </w:rPr>
        <w:t>Benim Çocuğum Nasılsa Dersini Yapıyor Diyerek Asla Başıboş Bırakmayın. Kontrolsüz Ve Denetlenmeyen Bilgi Yanlış Öğrenilirse Düzeltilmesi Hem Vakit Alır Hem De İşimizi Zorlaştırır.</w:t>
      </w:r>
    </w:p>
    <w:p w:rsidR="006D6E49" w:rsidRPr="00332F8D" w:rsidRDefault="006D6E49" w:rsidP="00332F8D">
      <w:pPr>
        <w:rPr>
          <w:rFonts w:ascii="Arial" w:hAnsi="Arial" w:cs="Arial"/>
          <w:sz w:val="22"/>
          <w:szCs w:val="22"/>
        </w:rPr>
      </w:pPr>
      <w:r w:rsidRPr="00332F8D">
        <w:rPr>
          <w:rFonts w:ascii="Arial" w:hAnsi="Arial" w:cs="Arial"/>
          <w:sz w:val="22"/>
          <w:szCs w:val="22"/>
        </w:rPr>
        <w:t>Öğrenciler Nasıl Ders Çalışmalı Ve Ödev Hazırlıkları Hakkında Bilgi Verildi. Öğrencilerin Televizyon İle Bilgisayarla Boşa Vakit Geçirilmemesi İstendi. Bunları Artık Denetleyebileceğinizi Ona Sezdirin. Takip Edildiğini Anlarsa Daha Temkinli Davranacaktır. Öğrenci Önce Okulda Yapılan Örnekleri Evde Tekrar Edecek. Hatta Matematik Dersinde Yapılan Alıştırmaların Benzerleri Öğrenciler Tarafından İsim Ve Sayıları Değiştirilerek Evde Bir Çalışma Defterine Yazıp Çözmeleri Bilgilerin Pekişmesi Açısından Önemlidir. Her Gün Mutlaka 1 Saat Kitap Okunacak. Vakit Kalırsa Test Soruları Çözülecek. Sonra Bir Sonraki Günkü Ödeve Hazırlık İçin Araştırma Yapılacak. Bunun İçin İmkânınız Ölçüsünde Bilgisayar, Ansiklopedi Ve Gazete Ve Kaynak Kitaplardan Faydalanabilirler. Yapılan Çalışma Ve Fotokopiler Zamanında Okula Gelecek Ders Konusu Geçtikten Sonra Gelen Ödevin Ne Öğrenciye Ne De Sınıfa Bir Faydası Vardır. Hayat Bilgisindeki Etkinliklerin Bazılarının Aile Bireyleri İle Birlikte Yapılması Gerekli. Çocuk Hem Ödevini Yapmalı Hem De Bir Sonraki Güne Hazırlı Bir Şekilde Konu İle İlgili Fikir Alış Verişi Yapılarak Gelmelidir.</w:t>
      </w:r>
    </w:p>
    <w:p w:rsidR="006D6E49" w:rsidRPr="00332F8D" w:rsidRDefault="006D6E49" w:rsidP="00332F8D">
      <w:pPr>
        <w:pStyle w:val="Caption"/>
        <w:rPr>
          <w:rFonts w:ascii="Arial" w:hAnsi="Arial" w:cs="Arial"/>
          <w:b w:val="0"/>
          <w:bCs w:val="0"/>
          <w:sz w:val="22"/>
          <w:szCs w:val="22"/>
        </w:rPr>
      </w:pPr>
      <w:r w:rsidRPr="00332F8D">
        <w:rPr>
          <w:rFonts w:ascii="Arial" w:hAnsi="Arial" w:cs="Arial"/>
          <w:b w:val="0"/>
          <w:bCs w:val="0"/>
          <w:sz w:val="22"/>
          <w:szCs w:val="22"/>
        </w:rPr>
        <w:t>Başarıyı Artırmak İçin Öğrencilerinizle İletişim İçinde Olmanız Gerekmektedir. Ayrıca Öğrencilerinizin Durumlarını Sürekli Bizlerden Bilgi Alarak Hareket Etmeleri Bunu Sırf Veli Toplantılarına Bırakmamalı Bizlerle Sürekli İletişim İçinde Olunuz.</w:t>
      </w:r>
    </w:p>
    <w:p w:rsidR="006D6E49" w:rsidRPr="00332F8D" w:rsidRDefault="006D6E49" w:rsidP="00332F8D">
      <w:pPr>
        <w:pStyle w:val="Caption"/>
        <w:rPr>
          <w:rFonts w:ascii="Arial" w:hAnsi="Arial" w:cs="Arial"/>
          <w:b w:val="0"/>
          <w:bCs w:val="0"/>
          <w:sz w:val="22"/>
          <w:szCs w:val="22"/>
        </w:rPr>
      </w:pPr>
      <w:r w:rsidRPr="00332F8D">
        <w:rPr>
          <w:rFonts w:ascii="Arial" w:hAnsi="Arial" w:cs="Arial"/>
          <w:b w:val="0"/>
          <w:bCs w:val="0"/>
          <w:sz w:val="22"/>
          <w:szCs w:val="22"/>
        </w:rPr>
        <w:t>Bir Veli Olarak Sizlere Bu Konuda Ne Gibi Görevler Düşüyor?</w:t>
      </w:r>
    </w:p>
    <w:p w:rsidR="006D6E49" w:rsidRPr="00332F8D" w:rsidRDefault="006D6E49" w:rsidP="00332F8D">
      <w:pPr>
        <w:pStyle w:val="Caption"/>
        <w:rPr>
          <w:rFonts w:ascii="Arial" w:hAnsi="Arial" w:cs="Arial"/>
          <w:b w:val="0"/>
          <w:bCs w:val="0"/>
          <w:sz w:val="22"/>
          <w:szCs w:val="22"/>
        </w:rPr>
      </w:pPr>
      <w:r w:rsidRPr="00332F8D">
        <w:rPr>
          <w:rFonts w:ascii="Arial" w:hAnsi="Arial" w:cs="Arial"/>
          <w:b w:val="0"/>
          <w:bCs w:val="0"/>
          <w:sz w:val="22"/>
          <w:szCs w:val="22"/>
        </w:rPr>
        <w:t>*Öğrencinizin Okula Gidiş Ve Eve Geliş Zamanlarını Takip Ediniz.</w:t>
      </w:r>
    </w:p>
    <w:p w:rsidR="006D6E49" w:rsidRPr="00332F8D" w:rsidRDefault="006D6E49" w:rsidP="00332F8D">
      <w:pPr>
        <w:pStyle w:val="Caption"/>
        <w:rPr>
          <w:rFonts w:ascii="Arial" w:hAnsi="Arial" w:cs="Arial"/>
          <w:b w:val="0"/>
          <w:bCs w:val="0"/>
          <w:sz w:val="22"/>
          <w:szCs w:val="22"/>
        </w:rPr>
      </w:pPr>
      <w:r w:rsidRPr="00332F8D">
        <w:rPr>
          <w:rFonts w:ascii="Arial" w:hAnsi="Arial" w:cs="Arial"/>
          <w:b w:val="0"/>
          <w:bCs w:val="0"/>
          <w:sz w:val="22"/>
          <w:szCs w:val="22"/>
        </w:rPr>
        <w:t>*Öğrencinize O Gün Okulda Neler Yaptıklarını Ve Neler Öğrendiklerini Sorarak, Anlatmalarını Sağlayınız.</w:t>
      </w:r>
    </w:p>
    <w:p w:rsidR="006D6E49" w:rsidRPr="00332F8D" w:rsidRDefault="006D6E49" w:rsidP="00332F8D">
      <w:pPr>
        <w:pStyle w:val="Caption"/>
        <w:rPr>
          <w:rFonts w:ascii="Arial" w:hAnsi="Arial" w:cs="Arial"/>
          <w:b w:val="0"/>
          <w:bCs w:val="0"/>
          <w:sz w:val="22"/>
          <w:szCs w:val="22"/>
        </w:rPr>
      </w:pPr>
      <w:r w:rsidRPr="00332F8D">
        <w:rPr>
          <w:rFonts w:ascii="Arial" w:hAnsi="Arial" w:cs="Arial"/>
          <w:b w:val="0"/>
          <w:bCs w:val="0"/>
          <w:sz w:val="22"/>
          <w:szCs w:val="22"/>
        </w:rPr>
        <w:t>*O Gün Yapılan Derslerin Pekişmesi Açısından Mutlaka Tekrar Edilmesini Sağlayınız.</w:t>
      </w:r>
    </w:p>
    <w:p w:rsidR="006D6E49" w:rsidRPr="00332F8D" w:rsidRDefault="006D6E49" w:rsidP="00332F8D">
      <w:pPr>
        <w:pStyle w:val="Caption"/>
        <w:rPr>
          <w:rFonts w:ascii="Arial" w:hAnsi="Arial" w:cs="Arial"/>
          <w:b w:val="0"/>
          <w:bCs w:val="0"/>
          <w:sz w:val="22"/>
          <w:szCs w:val="22"/>
        </w:rPr>
      </w:pPr>
      <w:r w:rsidRPr="00332F8D">
        <w:rPr>
          <w:rFonts w:ascii="Arial" w:hAnsi="Arial" w:cs="Arial"/>
          <w:b w:val="0"/>
          <w:bCs w:val="0"/>
          <w:sz w:val="22"/>
          <w:szCs w:val="22"/>
        </w:rPr>
        <w:t>*Tv. İzleme Saatleri Ve Uyku Saatleri Ayarlanmalı. Televizyon, Oyun Ve Bilgisayarın Kontrollü Olması Sağlanmalı. Bu Faaliyetlerin Aşırıya Kaçması Durumunda; Çocuklarımızın Derslerini Aksattığı, Sorumluluklarını Yerine Getirmediği Görülecektir.</w:t>
      </w:r>
    </w:p>
    <w:p w:rsidR="006D6E49" w:rsidRPr="00332F8D" w:rsidRDefault="006D6E49" w:rsidP="00332F8D">
      <w:pPr>
        <w:pStyle w:val="Caption"/>
        <w:rPr>
          <w:rFonts w:ascii="Arial" w:hAnsi="Arial" w:cs="Arial"/>
          <w:b w:val="0"/>
          <w:bCs w:val="0"/>
          <w:sz w:val="22"/>
          <w:szCs w:val="22"/>
        </w:rPr>
      </w:pPr>
      <w:r w:rsidRPr="00332F8D">
        <w:rPr>
          <w:rFonts w:ascii="Arial" w:hAnsi="Arial" w:cs="Arial"/>
          <w:b w:val="0"/>
          <w:bCs w:val="0"/>
          <w:sz w:val="22"/>
          <w:szCs w:val="22"/>
        </w:rPr>
        <w:t>*Öğrencinize Ders Çalışma Ortamı Hazırlayınız.</w:t>
      </w:r>
    </w:p>
    <w:p w:rsidR="006D6E49" w:rsidRPr="00332F8D" w:rsidRDefault="006D6E49" w:rsidP="00332F8D">
      <w:pPr>
        <w:pStyle w:val="Caption"/>
        <w:rPr>
          <w:rFonts w:ascii="Arial" w:hAnsi="Arial" w:cs="Arial"/>
          <w:b w:val="0"/>
          <w:bCs w:val="0"/>
          <w:sz w:val="22"/>
          <w:szCs w:val="22"/>
        </w:rPr>
      </w:pPr>
      <w:r w:rsidRPr="00332F8D">
        <w:rPr>
          <w:rFonts w:ascii="Arial" w:hAnsi="Arial" w:cs="Arial"/>
          <w:b w:val="0"/>
          <w:bCs w:val="0"/>
          <w:sz w:val="22"/>
          <w:szCs w:val="22"/>
        </w:rPr>
        <w:t>*Ders Araç Ve Gereçlerinin Zamanında Temin Ediniz.</w:t>
      </w:r>
    </w:p>
    <w:p w:rsidR="006D6E49" w:rsidRPr="00332F8D" w:rsidRDefault="006D6E49" w:rsidP="00332F8D">
      <w:pPr>
        <w:pStyle w:val="Caption"/>
        <w:rPr>
          <w:rFonts w:ascii="Arial" w:hAnsi="Arial" w:cs="Arial"/>
          <w:b w:val="0"/>
          <w:bCs w:val="0"/>
          <w:sz w:val="22"/>
          <w:szCs w:val="22"/>
        </w:rPr>
      </w:pPr>
      <w:r w:rsidRPr="00332F8D">
        <w:rPr>
          <w:rFonts w:ascii="Arial" w:hAnsi="Arial" w:cs="Arial"/>
          <w:b w:val="0"/>
          <w:bCs w:val="0"/>
          <w:sz w:val="22"/>
          <w:szCs w:val="22"/>
        </w:rPr>
        <w:t>*Okula Gelerek Öğretmenleri İle Görüşelim Ve Öğrenci Sizi Okulda Görsün.</w:t>
      </w:r>
    </w:p>
    <w:p w:rsidR="006D6E49" w:rsidRPr="00332F8D" w:rsidRDefault="006D6E49" w:rsidP="00332F8D">
      <w:pPr>
        <w:pStyle w:val="Caption"/>
        <w:rPr>
          <w:rFonts w:ascii="Arial" w:hAnsi="Arial" w:cs="Arial"/>
          <w:b w:val="0"/>
          <w:bCs w:val="0"/>
          <w:sz w:val="22"/>
          <w:szCs w:val="22"/>
        </w:rPr>
      </w:pPr>
      <w:r w:rsidRPr="00332F8D">
        <w:rPr>
          <w:rFonts w:ascii="Arial" w:hAnsi="Arial" w:cs="Arial"/>
          <w:b w:val="0"/>
          <w:bCs w:val="0"/>
          <w:sz w:val="22"/>
          <w:szCs w:val="22"/>
        </w:rPr>
        <w:t>*Öğrencinizle İlgili Sorunlarız Varsa Mutlaka Bize Bildirin.</w:t>
      </w:r>
    </w:p>
    <w:p w:rsidR="006D6E49" w:rsidRPr="00332F8D" w:rsidRDefault="006D6E49" w:rsidP="00332F8D">
      <w:pPr>
        <w:pStyle w:val="Caption"/>
        <w:rPr>
          <w:rFonts w:ascii="Arial" w:hAnsi="Arial" w:cs="Arial"/>
          <w:b w:val="0"/>
          <w:bCs w:val="0"/>
          <w:sz w:val="22"/>
          <w:szCs w:val="22"/>
        </w:rPr>
      </w:pPr>
      <w:r w:rsidRPr="00332F8D">
        <w:rPr>
          <w:rFonts w:ascii="Arial" w:hAnsi="Arial" w:cs="Arial"/>
          <w:b w:val="0"/>
          <w:bCs w:val="0"/>
          <w:sz w:val="22"/>
          <w:szCs w:val="22"/>
        </w:rPr>
        <w:t>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Öğrencilerin İyi Ve Başarılı Olmalarını İstiyoruz</w:t>
      </w:r>
      <w:r>
        <w:rPr>
          <w:rFonts w:ascii="Arial" w:hAnsi="Arial" w:cs="Arial"/>
          <w:b w:val="0"/>
          <w:bCs w:val="0"/>
          <w:sz w:val="22"/>
          <w:szCs w:val="22"/>
        </w:rPr>
        <w:t xml:space="preserve"> </w:t>
      </w:r>
    </w:p>
    <w:p w:rsidR="006D6E49" w:rsidRPr="00332F8D" w:rsidRDefault="006D6E49" w:rsidP="00332F8D">
      <w:pPr>
        <w:rPr>
          <w:rFonts w:ascii="Arial" w:hAnsi="Arial" w:cs="Arial"/>
          <w:sz w:val="22"/>
          <w:szCs w:val="22"/>
        </w:rPr>
      </w:pPr>
      <w:r w:rsidRPr="00332F8D">
        <w:rPr>
          <w:rFonts w:ascii="Arial" w:hAnsi="Arial" w:cs="Arial"/>
          <w:sz w:val="22"/>
          <w:szCs w:val="22"/>
        </w:rPr>
        <w:t>Okula Giriş-Çıkış Saatleri Hakkında Bilgi Verilerek Sabah 08:10 Da Okulda Olmaları Gerektiği  Öğle 11:50 De Yemek Arası Verildiği Ve Öğlen En Geç 13:10 Okulda Olmaları Gerektiği 13:20 De Ders Başladığı Ve 14:50 De Dersin Bittiği Belirtilerek  Bu Vakitlerden Erken Veya Geç Öğrencilerini Okula Göndermemeleri Gerektiği, Öğrencilerinin Hasta Veya Herhangi Bir Nedenle Okula Gelmemeleri Halinde Hemen Okul İdaresine Veya Sınıf Öğretmeni Olarak Bizlere Haber Vermeleri Gerektiği Sınıf Öğretmeni  MAHMUT BAHADIR UYAR Tarafından Belirtildi. Devamsızlık Konusuna Çok Dikkat Etmeleri Sınıf Öğretmeni Tarafından İstendi.</w:t>
      </w:r>
    </w:p>
    <w:p w:rsidR="006D6E49" w:rsidRPr="00332F8D" w:rsidRDefault="006D6E49" w:rsidP="00332F8D">
      <w:pPr>
        <w:rPr>
          <w:rFonts w:ascii="Arial" w:hAnsi="Arial" w:cs="Arial"/>
          <w:sz w:val="22"/>
          <w:szCs w:val="22"/>
        </w:rPr>
      </w:pPr>
      <w:r w:rsidRPr="00332F8D">
        <w:rPr>
          <w:rFonts w:ascii="Arial" w:hAnsi="Arial" w:cs="Arial"/>
          <w:sz w:val="22"/>
          <w:szCs w:val="22"/>
        </w:rPr>
        <w:t>Öğrenciler Okullarda 26/11/2012 Tarihli Ve 2012/3959 Sayılı Bakanlar Kurulu Kararıyla Yürürlüğe Konulan Millî Eğitim Bakanlığına Bağlı Okul Öğrencilerinin Kılık Ve Kıyafetlerine Dair Yönetmelik, Personel İse 16/7/1982 Tarihli Ve 8/5105 Sayılı Bakanlar Kurulu Kararıyla Yürürlüğe Konulan Kamu Kurum Ve Kuruluşlarında Çalışan Personelin Kılık Ve Kıyafetine Dair Yönetmelik Hükümlerine Uyar.</w:t>
      </w:r>
    </w:p>
    <w:p w:rsidR="006D6E49" w:rsidRPr="00332F8D" w:rsidRDefault="006D6E49" w:rsidP="00332F8D">
      <w:pPr>
        <w:rPr>
          <w:rFonts w:ascii="Arial" w:hAnsi="Arial" w:cs="Arial"/>
          <w:sz w:val="22"/>
          <w:szCs w:val="22"/>
        </w:rPr>
      </w:pPr>
      <w:r w:rsidRPr="00332F8D">
        <w:rPr>
          <w:rFonts w:ascii="Arial" w:hAnsi="Arial" w:cs="Arial"/>
          <w:sz w:val="22"/>
          <w:szCs w:val="22"/>
        </w:rPr>
        <w:t>Bakanlığın Talimatları Doğrultusunda Okulumuzda Forma Ve Serbest Kıyafet Hakkında Anket Yapıldığı Ve Bunun Sonucunda Forma Çıktığı Ve Bundan Sonra Okula Öğrencilerin Okulumuzun Önceki Forması İle Gelecekleri Buna Titizlikle Uymaları Gerektiği Belirtildi.</w:t>
      </w:r>
    </w:p>
    <w:p w:rsidR="006D6E49" w:rsidRPr="00332F8D" w:rsidRDefault="006D6E49" w:rsidP="00332F8D">
      <w:pPr>
        <w:rPr>
          <w:rFonts w:ascii="Arial" w:hAnsi="Arial" w:cs="Arial"/>
          <w:sz w:val="22"/>
          <w:szCs w:val="22"/>
        </w:rPr>
      </w:pPr>
      <w:r w:rsidRPr="00332F8D">
        <w:rPr>
          <w:rFonts w:ascii="Arial" w:hAnsi="Arial" w:cs="Arial"/>
          <w:sz w:val="22"/>
          <w:szCs w:val="22"/>
        </w:rPr>
        <w:t>Temizliğe Verilen Önemin Arttırılması Gerektiği Üzerinde Duruldu.Kız Öğrencilerin Uzun Olan Saçlarını Bağlaması,Erkeklerin Kısa Saçlı,Kıyafetlerin Temiz Ve Ütülü Olması İstendi.Tırnağı Uzun Olanlarıntırnaklarının Mutlaka Kesilmesi,Diş Fırçalama Alışkanlığının Kazandırılması Ve Diş Sağlığı Üzerindeki Önemi Vurgulandı.Giyim Kuşamla İlgili Konular Görüşüldü.Varsa Yırtık Ve Söküklerin Dikilmesi,Ayakkabıların Boyanması,Mevsim Şartlarına Uygun Giyeceklerin Giyilmesi Hususu Ele Alındı Ve Öğrenci Velilerinin Buna Dikkat Etmesi Sınıf Öğretmeni MAHMUT BAHADIR UYAR Tarafından Belirtildi.</w:t>
      </w:r>
    </w:p>
    <w:p w:rsidR="006D6E49" w:rsidRPr="00332F8D" w:rsidRDefault="006D6E49" w:rsidP="00332F8D">
      <w:pPr>
        <w:rPr>
          <w:rFonts w:ascii="Arial" w:hAnsi="Arial" w:cs="Arial"/>
          <w:sz w:val="22"/>
          <w:szCs w:val="22"/>
        </w:rPr>
      </w:pPr>
      <w:r w:rsidRPr="00332F8D">
        <w:rPr>
          <w:rFonts w:ascii="Arial" w:hAnsi="Arial" w:cs="Arial"/>
          <w:sz w:val="22"/>
          <w:szCs w:val="22"/>
        </w:rPr>
        <w:t>Öğrencilerin Ders-Araç Gereçlerini Verilen Ders Proğramına Göre Yanlarında Bulundurmaları Gerektiği Veli Olarak Ta Sizlerin Öğrencinizi Zaman Zaman Uyarmanızda Fayda Olacağına İnanıyorum Diyen Sınıf Öğretmeni MAHMUT BAHADIR UYAR O Zaman Öğrenciniz Devamlı Uyarılınca Her Gün Düzenli Olarak Çantasını Hazırlamaya Özen Göstereceği Ve Bunu Alışkanlık Haline Getireceğinibelirtti.</w:t>
      </w:r>
    </w:p>
    <w:p w:rsidR="006D6E49" w:rsidRPr="00332F8D" w:rsidRDefault="006D6E49" w:rsidP="00332F8D">
      <w:pPr>
        <w:rPr>
          <w:rFonts w:ascii="Arial" w:hAnsi="Arial" w:cs="Arial"/>
          <w:sz w:val="22"/>
          <w:szCs w:val="22"/>
        </w:rPr>
      </w:pPr>
      <w:r w:rsidRPr="00332F8D">
        <w:rPr>
          <w:rFonts w:ascii="Arial" w:hAnsi="Arial" w:cs="Arial"/>
          <w:sz w:val="22"/>
          <w:szCs w:val="22"/>
        </w:rPr>
        <w:t>Toplantı Sınıf Öğretmeni  MAHMUT BAHADIR UYAR.Tarafından Velilere Katılımlarından Dolayı Teşekkür Edilerek ;Oluşturulan Sınıf Kitaplığımızdaki Kitapların Yeterli Olduğu Ancak Okumayı Sevdirmek İçin Bunları Zaman İçinde Güncellemek Gerektiği Söylendi. Öğrencilerin Okuma Seviyelerini İlerletmeleri İçin Yeni Kaynaklara İhtiyaçları Olduğu Bunun Da Hikâye Ve Masal Kitapları İle Sağlanabileceği Anlatıldı. Özellikle Tatil Döneminde Öğrencilerin Bu Hikâyelerle Okumayı Sevebilecekleri Ve Geliştirebilecekleri Üzerinde Durularak Velilere Bol Bol Hikâye Kitabı Almaları, Ayrıca Sınıfta Da Sınıf Kitaplığının Geliştirilebilmesi İçin Desteklerine İhtiyacımız Olduğu Anlatıldı. Sınıf Öğretmeni Duyarlılıklarından Dolayı Tüm Velilere Teşekkür Etti.Öğrencilerimiz Okul Formalarının Üzerine Kesinlikle Fazladan Bir Şey Giymeyecekler. Saçlar Kısa Ve Temiz, Kızların İse Uzunsa Saçları Açık Değil Mümkünse Taralı Ve Örülmüş Olsun. Çocukların Tırnakları Kısa Ve Temiz Olmalı. Bir De Mümkünse Çantalarında Kuru Mendil Ve Islak Mendil Olması Temizlik Açısından Gerekli Olduğu Vurgulandı. Brovesiz Ve Armasız Öğrencinin Olmaması İstendi</w:t>
      </w:r>
    </w:p>
    <w:p w:rsidR="006D6E49" w:rsidRPr="00332F8D" w:rsidRDefault="006D6E49" w:rsidP="00332F8D">
      <w:pPr>
        <w:rPr>
          <w:rFonts w:ascii="Arial" w:hAnsi="Arial" w:cs="Arial"/>
          <w:sz w:val="22"/>
          <w:szCs w:val="22"/>
        </w:rPr>
      </w:pPr>
      <w:r w:rsidRPr="00332F8D">
        <w:rPr>
          <w:rFonts w:ascii="Arial" w:hAnsi="Arial" w:cs="Arial"/>
          <w:sz w:val="22"/>
          <w:szCs w:val="22"/>
        </w:rPr>
        <w:t>Yoklama Defterinden Öğrencilerin Devam Durumları Velilere Aktarıldı. Fazla Devamsızlık Olmadığı Ancak Okulun Başı Olarak Daha 1 Haftada 2–3 Gün Gelinmemesinin İleri Aşamalarda Günlerde Problemler Yaratacağı Özellikle Vurgulandı. Devamsızlık Yapan Öğrencilerinin Başarısının Düşeceği, Derslerden Geri Kalacağı, Öğrenciyi Olumsuz Etkileyeceği Önemi Vurgulanarak Anlatıldı. Öğrencilerin Dönem Boyunca Çok Özel Durum Gerekmediği Sürece Devamsızlık Yapmamaları Konusunda, Derse Zamanında Gelme Konusunda Gerekenlerin Yapılması İstendi. Derslerinin Olumsuz Yönde Etkilemesi Hatırlatılarak Akşam Yatma Vakitlerinin Ayarlanması, Sabah Erken Kalkması Ve Ev İle Okul Arası Yolda Oyalanmamaları, Erkenden Okulun Önüne Gelip Saatlerce Okulun Kapısında Beklememeleri Bunun Yerine Evde Ders Çalışmalarının Sağlanması Yönünde Uyarıldı. Okula Devamın Mutlak Sağlanması Konusunda Tüm Velilere Azami Hassasiyet Gösterilmesi İstendi.</w:t>
      </w:r>
    </w:p>
    <w:p w:rsidR="006D6E49" w:rsidRPr="00332F8D" w:rsidRDefault="006D6E49" w:rsidP="00332F8D">
      <w:pPr>
        <w:ind w:firstLine="708"/>
        <w:rPr>
          <w:rFonts w:ascii="Arial" w:hAnsi="Arial" w:cs="Arial"/>
          <w:sz w:val="22"/>
          <w:szCs w:val="22"/>
        </w:rPr>
      </w:pPr>
      <w:r w:rsidRPr="00332F8D">
        <w:rPr>
          <w:rFonts w:ascii="Arial" w:hAnsi="Arial" w:cs="Arial"/>
          <w:sz w:val="22"/>
          <w:szCs w:val="22"/>
        </w:rPr>
        <w:t>Çocukları Yetişkinlerden Ayıran En Önemli Özellik, Devamlı Bir Büyüme Ve Gelişme Süreci İçinde Olmalarıdır. Büyüme Ve Gelişme; Beslenme, Genetik Yapı, Cinsiyet, Çevresel Etmenler, Sosyo-Ekonomik Durum, Kültür Ve Gelenekler Gibi Çeşitli Etmenlerin Etkisi Altındadır. Bu Etmenler Arasında En Önemlisi De Kuşkusuz Beslenmedir. Büyüme Ve Gelişme Çocuğun Temel Sağlık Göstergelerindendir. Kalıtsal Özellikleri Ve Çevresel Etmenleri Kontrol Etmemiz, Her Zaman Mümkün Olmasa Da Bilinçli Bir Beslenme İle Daha Sağlıklı, Mutlu, Verimli Ve Uzun Bir Yaşama; Çocukluktan Başlayan Doğru Beslenme Alışkanlıkları Kazanarak, Adımımızı Atabiliriz.</w:t>
      </w:r>
    </w:p>
    <w:p w:rsidR="006D6E49" w:rsidRPr="00332F8D" w:rsidRDefault="006D6E49" w:rsidP="00332F8D">
      <w:pPr>
        <w:ind w:firstLine="708"/>
        <w:rPr>
          <w:rFonts w:ascii="Arial" w:hAnsi="Arial" w:cs="Arial"/>
          <w:sz w:val="22"/>
          <w:szCs w:val="22"/>
        </w:rPr>
      </w:pPr>
      <w:r w:rsidRPr="00332F8D">
        <w:rPr>
          <w:rFonts w:ascii="Arial" w:hAnsi="Arial" w:cs="Arial"/>
          <w:sz w:val="22"/>
          <w:szCs w:val="22"/>
        </w:rPr>
        <w:t>Okul Çağındaki Çocuk Ve Gençlerin, Hızlı Büyüme Ve Gelişme Nedeniyle, Pek Çok Besin Öğesine Olan Gereksinimi Yaşamının Diğer Dönemlerine Oranla Daha Fazladır. Bu Dönemde İyi Beslenme Alışkanlığı Kazanmak Ve Besin Öğeleri Yönünden Zengin Bir Diyet Tüketmek Çok Önemlidir; Çünkü “Sağlıklı Beslenme, Sağlıklı Çocukluk, Sağlıklı Çocukluk İse; Sağlıklı Yetişkinlik Demektir”.</w:t>
      </w:r>
    </w:p>
    <w:p w:rsidR="006D6E49" w:rsidRPr="00332F8D" w:rsidRDefault="006D6E49" w:rsidP="00332F8D">
      <w:pPr>
        <w:ind w:firstLine="708"/>
        <w:rPr>
          <w:rFonts w:ascii="Arial" w:hAnsi="Arial" w:cs="Arial"/>
          <w:sz w:val="22"/>
          <w:szCs w:val="22"/>
        </w:rPr>
      </w:pPr>
      <w:r w:rsidRPr="00332F8D">
        <w:rPr>
          <w:rFonts w:ascii="Arial" w:hAnsi="Arial" w:cs="Arial"/>
          <w:sz w:val="22"/>
          <w:szCs w:val="22"/>
        </w:rPr>
        <w:t>Çocuk Ve Gençlerin, Genellikle Hatalı Beslenme  Alışkanlıklarına Sahip Oldukları Bilinmektedir. Öğün Atlama, Şeker, Tuz Ve Yağ İçeriği Yüksek Yiyecek-İçecek Tüketimi Bu Uygulamaların Başında Yer Almaktadır. Çocukluk Dönemindeki Bu Hatalı Beslenme Uygulamaları Kalp Hastalıkları, Yüksek Tansiyon Ve Şişmanlık Gibi Hastalıklar İçin Temel Risk Faktörü Oluşturmaktadır. Gerek Ailede Gerekse Okulda Yetersiz Beslenme Bilgisinin Verilmesi Yanı Sıra, Besin Endüstrisinde Özellikle Bu Yaş Gruplarına Yönelik Reklamlar, Kampanyalar, Hatalı Beslenme Alışkanlıklarının Kazanılmasının Nedeni Olmaktadır. Böylece Erken Yaşlarda Kazanılan Alışkanlıkların İleriki Yaşlarda Değiştirilmesinde Zorluklarla Karşılaşılmaktadır. Yetersiz Ve Dengesiz Beslenmeye Bağlı Sağlık Sorunları:</w:t>
      </w:r>
      <w:r w:rsidRPr="00332F8D">
        <w:rPr>
          <w:rFonts w:ascii="Arial" w:hAnsi="Arial" w:cs="Arial"/>
          <w:sz w:val="22"/>
          <w:szCs w:val="22"/>
        </w:rPr>
        <w:br/>
        <w:t xml:space="preserve">      Okul Çocuklarına Önerilen Besinlerin Yetersiz Dengesiz Veya Fazla Tüketilmesi Sonucunda İstenmeyen Bazı Sağlık Sorunları Ortaya Çıkmaktadır</w:t>
      </w:r>
      <w:r w:rsidRPr="00332F8D">
        <w:rPr>
          <w:rFonts w:ascii="Arial" w:hAnsi="Arial" w:cs="Arial"/>
          <w:sz w:val="22"/>
          <w:szCs w:val="22"/>
        </w:rPr>
        <w:br/>
        <w:t xml:space="preserve">Bu Sorunlar: </w:t>
      </w:r>
      <w:r w:rsidRPr="00332F8D">
        <w:rPr>
          <w:rFonts w:ascii="Arial" w:hAnsi="Arial" w:cs="Arial"/>
          <w:sz w:val="22"/>
          <w:szCs w:val="22"/>
        </w:rPr>
        <w:br/>
        <w:t xml:space="preserve">—Büyüme Ve Gelişme Geri Kalır. Bu Gerilik Büyüme Dönemi Bitinceye Kadar Telafi Edilmezse, Erişkinliğe Yansır Ve Bu Çocuklar Boyca Kısa, Zayıf Ve Güçsüz Birer Yetişkin Olurlar. </w:t>
      </w:r>
      <w:r w:rsidRPr="00332F8D">
        <w:rPr>
          <w:rFonts w:ascii="Arial" w:hAnsi="Arial" w:cs="Arial"/>
          <w:sz w:val="22"/>
          <w:szCs w:val="22"/>
        </w:rPr>
        <w:br/>
        <w:t xml:space="preserve">—Enfeksiyon Hastalıkları Sık Ve Ağır Seyreder. </w:t>
      </w:r>
      <w:r w:rsidRPr="00332F8D">
        <w:rPr>
          <w:rFonts w:ascii="Arial" w:hAnsi="Arial" w:cs="Arial"/>
          <w:sz w:val="22"/>
          <w:szCs w:val="22"/>
        </w:rPr>
        <w:br/>
        <w:t xml:space="preserve">—Ergenlik Döneminde Kemik Yoğunluğu En Üst Düzeye Erişmektedir. Bu Dönemde Kalsiyumun Yetersiz Tüketimi, İleriki Yaşlarda Görülen Osteoporoz İçin Risk Faktörü Oluşturmaktadır. Osteoporozdan Korunmak İçin Düzenli Egzersiz Yapılmalı Ve Yeterli Kalsiyum Tüketilmelidir. </w:t>
      </w:r>
      <w:r w:rsidRPr="00332F8D">
        <w:rPr>
          <w:rFonts w:ascii="Arial" w:hAnsi="Arial" w:cs="Arial"/>
          <w:sz w:val="22"/>
          <w:szCs w:val="22"/>
        </w:rPr>
        <w:br/>
        <w:t xml:space="preserve">—Şişmanlık Önemli Bir Sorun Olarak Ortaya Çıkar. Çocukluk Dönemindeki Şişmanlık İleri Yaşlara Yansır Ve Yüksek Tansiyon, Kan Yağlarında Artış, Kalp-Damar Hastalıkları, Şeker Hastalığı Gibi Kronik Hastalıklara Zemin Hazırlar. Aynı Zamanda Bu Çocuk Ve Gençlerin Uygun Olmayan Zayıflama Diyetleri İle Sağlıkları Bozulur. </w:t>
      </w:r>
      <w:r w:rsidRPr="00332F8D">
        <w:rPr>
          <w:rFonts w:ascii="Arial" w:hAnsi="Arial" w:cs="Arial"/>
          <w:sz w:val="22"/>
          <w:szCs w:val="22"/>
        </w:rPr>
        <w:br/>
        <w:t>—Diş Sağlığı Olumsuz Yönde Etkilenir. Özellikle Yemek Aralarında Ya Da Öğünlerde Sık Yenilen Şekerleme, Gofret, Çikolata, Kek Türü Yiyecekler İle Boş Enerji Kaynağı Olan Gazoz Ve Kolalı İçecekler Diş Çürümelerine Neden Olmaktadır.</w:t>
      </w:r>
    </w:p>
    <w:p w:rsidR="006D6E49" w:rsidRPr="00332F8D" w:rsidRDefault="006D6E49" w:rsidP="00332F8D">
      <w:pPr>
        <w:rPr>
          <w:rFonts w:ascii="Arial" w:hAnsi="Arial" w:cs="Arial"/>
          <w:sz w:val="22"/>
          <w:szCs w:val="22"/>
        </w:rPr>
      </w:pPr>
      <w:r w:rsidRPr="00332F8D">
        <w:rPr>
          <w:rFonts w:ascii="Arial" w:hAnsi="Arial" w:cs="Arial"/>
          <w:sz w:val="22"/>
          <w:szCs w:val="22"/>
        </w:rPr>
        <w:t xml:space="preserve">Uygulanacak Beslenme Eğitiminde Şunlara Dikkat Edilmelidir. </w:t>
      </w:r>
      <w:r w:rsidRPr="00332F8D">
        <w:rPr>
          <w:rFonts w:ascii="Arial" w:hAnsi="Arial" w:cs="Arial"/>
          <w:sz w:val="22"/>
          <w:szCs w:val="22"/>
        </w:rPr>
        <w:br/>
        <w:t xml:space="preserve">—Sabah Kahvaltısını Mutlaka Yaptırın </w:t>
      </w:r>
      <w:r w:rsidRPr="00332F8D">
        <w:rPr>
          <w:rFonts w:ascii="Arial" w:hAnsi="Arial" w:cs="Arial"/>
          <w:sz w:val="22"/>
          <w:szCs w:val="22"/>
        </w:rPr>
        <w:br/>
        <w:t xml:space="preserve">—Her Öğünde 4 Temel Besin Grubundan Yiyecek Tüketmesine Özen Gösterin </w:t>
      </w:r>
      <w:r w:rsidRPr="00332F8D">
        <w:rPr>
          <w:rFonts w:ascii="Arial" w:hAnsi="Arial" w:cs="Arial"/>
          <w:sz w:val="22"/>
          <w:szCs w:val="22"/>
        </w:rPr>
        <w:br/>
        <w:t>—Günde En Az 2 Su Bardağı Süt İçme Alışkanlığını Edindirin</w:t>
      </w:r>
      <w:r w:rsidRPr="00332F8D">
        <w:rPr>
          <w:rFonts w:ascii="Arial" w:hAnsi="Arial" w:cs="Arial"/>
          <w:sz w:val="22"/>
          <w:szCs w:val="22"/>
        </w:rPr>
        <w:br/>
        <w:t xml:space="preserve">—Günde En Az 5 Kez Sebze Ve Meyve Tüketsin. </w:t>
      </w:r>
      <w:r w:rsidRPr="00332F8D">
        <w:rPr>
          <w:rFonts w:ascii="Arial" w:hAnsi="Arial" w:cs="Arial"/>
          <w:sz w:val="22"/>
          <w:szCs w:val="22"/>
        </w:rPr>
        <w:br/>
        <w:t xml:space="preserve">—Günde En Az 8–10 Bardak Sıvı Tüketsin </w:t>
      </w:r>
      <w:r w:rsidRPr="00332F8D">
        <w:rPr>
          <w:rFonts w:ascii="Arial" w:hAnsi="Arial" w:cs="Arial"/>
          <w:sz w:val="22"/>
          <w:szCs w:val="22"/>
        </w:rPr>
        <w:br/>
        <w:t xml:space="preserve">—Günde En Az 2 Kez Dişini Fırçalasın(Sabah Ve Yatmadan Önce ). </w:t>
      </w:r>
      <w:r w:rsidRPr="00332F8D">
        <w:rPr>
          <w:rFonts w:ascii="Arial" w:hAnsi="Arial" w:cs="Arial"/>
          <w:sz w:val="22"/>
          <w:szCs w:val="22"/>
        </w:rPr>
        <w:br/>
        <w:t xml:space="preserve">—Yemekleri Yavaş Ve İyi Çiğneyerek Yesin </w:t>
      </w:r>
      <w:r w:rsidRPr="00332F8D">
        <w:rPr>
          <w:rFonts w:ascii="Arial" w:hAnsi="Arial" w:cs="Arial"/>
          <w:sz w:val="22"/>
          <w:szCs w:val="22"/>
        </w:rPr>
        <w:br/>
        <w:t>—Temiz Ve Mikropsuz Besin Tüketsin, Çiğ Sebze Ve Meyveleri Bol Su İle Yıkamadan Yemesin Açıkta Satılan Yiyecekleri Satın Almasın</w:t>
      </w:r>
      <w:r w:rsidRPr="00332F8D">
        <w:rPr>
          <w:rFonts w:ascii="Arial" w:hAnsi="Arial" w:cs="Arial"/>
          <w:sz w:val="22"/>
          <w:szCs w:val="22"/>
        </w:rPr>
        <w:br/>
        <w:t xml:space="preserve">—Yağda Kızartılmış Ve Yağlı Besinlerden Uzak Dursun. </w:t>
      </w:r>
      <w:r w:rsidRPr="00332F8D">
        <w:rPr>
          <w:rFonts w:ascii="Arial" w:hAnsi="Arial" w:cs="Arial"/>
          <w:sz w:val="22"/>
          <w:szCs w:val="22"/>
        </w:rPr>
        <w:br/>
        <w:t xml:space="preserve">—Çay Ve Kahve Gibi İçecekleri Yemeklerden Bir Saat Önce Veya Sonra Tüketsin </w:t>
      </w:r>
      <w:r w:rsidRPr="00332F8D">
        <w:rPr>
          <w:rFonts w:ascii="Arial" w:hAnsi="Arial" w:cs="Arial"/>
          <w:sz w:val="22"/>
          <w:szCs w:val="22"/>
        </w:rPr>
        <w:br/>
        <w:t xml:space="preserve">—Öğün Aralarında Şekerli Besinleri Tüketmekten Kaçınsın, Bu Besinleri Yediği Ve İçtiği Zaman Dişlerini Fırçalasın Ya Da Ağzını Bol Su İle Çalkalasın. </w:t>
      </w:r>
      <w:r w:rsidRPr="00332F8D">
        <w:rPr>
          <w:rFonts w:ascii="Arial" w:hAnsi="Arial" w:cs="Arial"/>
          <w:sz w:val="22"/>
          <w:szCs w:val="22"/>
        </w:rPr>
        <w:br/>
        <w:t xml:space="preserve">—Ellerini Yemekten Önce Mutlaka Yıkasın, Unutmayın Ki Kirli Eller Pek Çok Hastalık Mikrobu Taşımaktadır. </w:t>
      </w:r>
      <w:r w:rsidRPr="00332F8D">
        <w:rPr>
          <w:rFonts w:ascii="Arial" w:hAnsi="Arial" w:cs="Arial"/>
          <w:sz w:val="22"/>
          <w:szCs w:val="22"/>
        </w:rPr>
        <w:br/>
        <w:t xml:space="preserve">—Yemek Yerken Ayrı Çatal, Kaşık, Bıçak, Tabak Ve Bardak Kullansın. </w:t>
      </w:r>
      <w:r w:rsidRPr="00332F8D">
        <w:rPr>
          <w:rFonts w:ascii="Arial" w:hAnsi="Arial" w:cs="Arial"/>
          <w:sz w:val="22"/>
          <w:szCs w:val="22"/>
        </w:rPr>
        <w:br/>
        <w:t xml:space="preserve">—Düzenli Güneşlenerek Yeterli D Vitamini Almaya Özen Gösterisin </w:t>
      </w:r>
      <w:r w:rsidRPr="00332F8D">
        <w:rPr>
          <w:rFonts w:ascii="Arial" w:hAnsi="Arial" w:cs="Arial"/>
          <w:sz w:val="22"/>
          <w:szCs w:val="22"/>
        </w:rPr>
        <w:br/>
        <w:t>—Önerilen Ağırlıkta Olup Olmadığına Dikkat Edin Ve İzleyin.</w:t>
      </w:r>
    </w:p>
    <w:p w:rsidR="006D6E49" w:rsidRPr="00332F8D" w:rsidRDefault="006D6E49" w:rsidP="00332F8D">
      <w:pPr>
        <w:rPr>
          <w:rFonts w:ascii="Arial" w:hAnsi="Arial" w:cs="Arial"/>
          <w:sz w:val="22"/>
          <w:szCs w:val="22"/>
        </w:rPr>
      </w:pPr>
      <w:r w:rsidRPr="00332F8D">
        <w:rPr>
          <w:rFonts w:ascii="Arial" w:hAnsi="Arial" w:cs="Arial"/>
          <w:sz w:val="22"/>
          <w:szCs w:val="22"/>
        </w:rPr>
        <w:t>Velilere İstek Ve Önerileri Soruldu. Veli, Öğretmen Ve Okul Uyumunun Ve İşbirliğinin Öğrenci Başarısında Temel Olduğu Belirtildi. Öğretmenle Sürekli İletişim İçinde Olunması Gerektiği, Verdiğim Telefon Numaralarından Tarafıma Ulaşılabileceği Açıklandı. Öğrencinin Yaşadığı Her Şeyle İlgili Bilgilerin Öğretmene Verilmesi Gerektiği Anlatıldı. Tek Tek Öğrenci Hakkında Kısa Bilgi Verildi.</w:t>
      </w:r>
    </w:p>
    <w:p w:rsidR="006D6E49" w:rsidRPr="00332F8D" w:rsidRDefault="006D6E49" w:rsidP="00332F8D">
      <w:pPr>
        <w:rPr>
          <w:rFonts w:ascii="Arial" w:hAnsi="Arial" w:cs="Arial"/>
          <w:sz w:val="22"/>
          <w:szCs w:val="22"/>
        </w:rPr>
      </w:pPr>
      <w:r w:rsidRPr="00332F8D">
        <w:rPr>
          <w:rFonts w:ascii="Arial" w:hAnsi="Arial" w:cs="Arial"/>
          <w:sz w:val="22"/>
          <w:szCs w:val="22"/>
        </w:rPr>
        <w:t>Toplantıya Katılan Veliler Teşekkür Edilerek, Başarılı Bir Eğitim Ve Öğretim Yılı Geçirilmesi Dileğiyle Toplantı Sona Erdi.</w:t>
      </w:r>
    </w:p>
    <w:p w:rsidR="006D6E49" w:rsidRPr="00332F8D" w:rsidRDefault="006D6E49" w:rsidP="00332F8D">
      <w:pPr>
        <w:rPr>
          <w:rFonts w:ascii="Arial" w:hAnsi="Arial" w:cs="Arial"/>
          <w:sz w:val="22"/>
          <w:szCs w:val="22"/>
        </w:rPr>
      </w:pPr>
    </w:p>
    <w:p w:rsidR="006D6E49" w:rsidRPr="00332F8D" w:rsidRDefault="006D6E49" w:rsidP="00332F8D">
      <w:pPr>
        <w:rPr>
          <w:rFonts w:ascii="Arial" w:hAnsi="Arial" w:cs="Arial"/>
          <w:sz w:val="22"/>
          <w:szCs w:val="22"/>
        </w:rPr>
      </w:pPr>
    </w:p>
    <w:p w:rsidR="006D6E49" w:rsidRPr="00332F8D" w:rsidRDefault="006D6E49" w:rsidP="00332F8D">
      <w:pPr>
        <w:rPr>
          <w:rFonts w:ascii="Arial" w:hAnsi="Arial" w:cs="Arial"/>
          <w:sz w:val="22"/>
          <w:szCs w:val="22"/>
        </w:rPr>
      </w:pPr>
    </w:p>
    <w:p w:rsidR="006D6E49" w:rsidRPr="00332F8D" w:rsidRDefault="006D6E49" w:rsidP="00332F8D"/>
    <w:p w:rsidR="006D6E49" w:rsidRPr="00332F8D" w:rsidRDefault="006D6E49" w:rsidP="00332F8D"/>
    <w:p w:rsidR="006D6E49" w:rsidRPr="00332F8D" w:rsidRDefault="006D6E49" w:rsidP="002B7A44"/>
    <w:p w:rsidR="006D6E49" w:rsidRPr="00332F8D" w:rsidRDefault="006D6E49" w:rsidP="002B7A44"/>
    <w:p w:rsidR="006D6E49" w:rsidRPr="00332F8D" w:rsidRDefault="006D6E49" w:rsidP="002B7A44"/>
    <w:p w:rsidR="006D6E49" w:rsidRPr="00332F8D" w:rsidRDefault="006D6E49" w:rsidP="002B7A44"/>
    <w:p w:rsidR="006D6E49" w:rsidRPr="00332F8D" w:rsidRDefault="006D6E49" w:rsidP="002B7A44"/>
    <w:p w:rsidR="006D6E49" w:rsidRPr="00332F8D" w:rsidRDefault="006D6E49" w:rsidP="002B7A44"/>
    <w:p w:rsidR="006D6E49" w:rsidRPr="00332F8D" w:rsidRDefault="006D6E49" w:rsidP="002B7A44"/>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30"/>
        <w:gridCol w:w="5031"/>
      </w:tblGrid>
      <w:tr w:rsidR="006D6E49" w:rsidRPr="00332F8D">
        <w:tc>
          <w:tcPr>
            <w:tcW w:w="5030" w:type="dxa"/>
          </w:tcPr>
          <w:p w:rsidR="006D6E49" w:rsidRPr="00CF18B1" w:rsidRDefault="006D6E49">
            <w:pPr>
              <w:rPr>
                <w:rFonts w:ascii="Arial" w:hAnsi="Arial" w:cs="Arial"/>
              </w:rPr>
            </w:pPr>
          </w:p>
          <w:p w:rsidR="006D6E49" w:rsidRPr="00CF18B1" w:rsidRDefault="006D6E49">
            <w:pPr>
              <w:rPr>
                <w:rFonts w:ascii="Arial" w:hAnsi="Arial" w:cs="Arial"/>
              </w:rPr>
            </w:pPr>
            <w:r w:rsidRPr="00CF18B1">
              <w:rPr>
                <w:rFonts w:ascii="Arial" w:hAnsi="Arial" w:cs="Arial"/>
                <w:sz w:val="22"/>
                <w:szCs w:val="22"/>
              </w:rPr>
              <w:t xml:space="preserve">                               Sayın Veli,</w:t>
            </w:r>
          </w:p>
          <w:p w:rsidR="006D6E49" w:rsidRPr="00CF18B1" w:rsidRDefault="006D6E49">
            <w:pPr>
              <w:rPr>
                <w:rFonts w:ascii="Arial" w:hAnsi="Arial" w:cs="Arial"/>
              </w:rPr>
            </w:pPr>
            <w:r w:rsidRPr="00CF18B1">
              <w:rPr>
                <w:rFonts w:ascii="Arial" w:hAnsi="Arial" w:cs="Arial"/>
                <w:sz w:val="22"/>
                <w:szCs w:val="22"/>
              </w:rPr>
              <w:t>17/02/2016 Çarşamba  günü saat 14:30’ da 2.dönem sınıf veli toplantısı yapılacaktır. Toplantıya katılmanızı rica ediyorum.</w:t>
            </w:r>
          </w:p>
          <w:p w:rsidR="006D6E49" w:rsidRPr="00CF18B1" w:rsidRDefault="006D6E49">
            <w:pPr>
              <w:rPr>
                <w:rFonts w:ascii="Arial" w:hAnsi="Arial" w:cs="Arial"/>
              </w:rPr>
            </w:pPr>
            <w:r w:rsidRPr="00CF18B1">
              <w:rPr>
                <w:rFonts w:ascii="Arial" w:hAnsi="Arial" w:cs="Arial"/>
                <w:sz w:val="22"/>
                <w:szCs w:val="22"/>
              </w:rPr>
              <w:t xml:space="preserve">                                    </w:t>
            </w:r>
          </w:p>
          <w:p w:rsidR="006D6E49" w:rsidRPr="00CF18B1" w:rsidRDefault="006D6E49">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MAHMUT BAHADIR UYAR</w:t>
            </w:r>
          </w:p>
          <w:p w:rsidR="006D6E49" w:rsidRPr="00CF18B1" w:rsidRDefault="006D6E49">
            <w:pPr>
              <w:rPr>
                <w:rFonts w:ascii="Arial" w:hAnsi="Arial" w:cs="Arial"/>
              </w:rPr>
            </w:pPr>
            <w:r w:rsidRPr="00CF18B1">
              <w:rPr>
                <w:rFonts w:ascii="Arial" w:hAnsi="Arial" w:cs="Arial"/>
                <w:sz w:val="22"/>
                <w:szCs w:val="22"/>
              </w:rPr>
              <w:t xml:space="preserve">                                             4-C Sınıf Öğretmeni</w:t>
            </w:r>
          </w:p>
          <w:p w:rsidR="006D6E49" w:rsidRPr="00CF18B1" w:rsidRDefault="006D6E49">
            <w:pPr>
              <w:rPr>
                <w:rFonts w:ascii="Arial" w:hAnsi="Arial" w:cs="Arial"/>
              </w:rPr>
            </w:pPr>
          </w:p>
          <w:p w:rsidR="006D6E49" w:rsidRPr="00CF18B1" w:rsidRDefault="006D6E49">
            <w:pPr>
              <w:rPr>
                <w:rFonts w:ascii="Arial" w:hAnsi="Arial" w:cs="Arial"/>
              </w:rPr>
            </w:pPr>
          </w:p>
        </w:tc>
        <w:tc>
          <w:tcPr>
            <w:tcW w:w="5031" w:type="dxa"/>
          </w:tcPr>
          <w:p w:rsidR="006D6E49" w:rsidRPr="00CF18B1" w:rsidRDefault="006D6E49" w:rsidP="00F00384">
            <w:pPr>
              <w:rPr>
                <w:rFonts w:ascii="Arial" w:hAnsi="Arial" w:cs="Arial"/>
              </w:rPr>
            </w:pPr>
          </w:p>
          <w:p w:rsidR="006D6E49" w:rsidRPr="00CF18B1" w:rsidRDefault="006D6E49" w:rsidP="00855338">
            <w:pPr>
              <w:rPr>
                <w:rFonts w:ascii="Arial" w:hAnsi="Arial" w:cs="Arial"/>
              </w:rPr>
            </w:pPr>
            <w:r w:rsidRPr="00CF18B1">
              <w:rPr>
                <w:rFonts w:ascii="Arial" w:hAnsi="Arial" w:cs="Arial"/>
                <w:sz w:val="22"/>
                <w:szCs w:val="22"/>
              </w:rPr>
              <w:t xml:space="preserve">                               Sayın Veli,</w:t>
            </w:r>
          </w:p>
          <w:p w:rsidR="006D6E49" w:rsidRPr="00CF18B1" w:rsidRDefault="006D6E49" w:rsidP="00855338">
            <w:pPr>
              <w:rPr>
                <w:rFonts w:ascii="Arial" w:hAnsi="Arial" w:cs="Arial"/>
              </w:rPr>
            </w:pPr>
            <w:r w:rsidRPr="00CF18B1">
              <w:rPr>
                <w:rFonts w:ascii="Arial" w:hAnsi="Arial" w:cs="Arial"/>
                <w:sz w:val="22"/>
                <w:szCs w:val="22"/>
              </w:rPr>
              <w:t>17/02/2016 Çarşamba  günü saat 14:30’ da 2.dönem sınıf veli toplantısı yapılacaktır. Toplantıya katılmanızı temenni ediyorum</w:t>
            </w:r>
          </w:p>
          <w:p w:rsidR="006D6E49" w:rsidRPr="00CF18B1" w:rsidRDefault="006D6E49" w:rsidP="00855338">
            <w:pPr>
              <w:rPr>
                <w:rFonts w:ascii="Arial" w:hAnsi="Arial" w:cs="Arial"/>
              </w:rPr>
            </w:pPr>
            <w:r w:rsidRPr="00CF18B1">
              <w:rPr>
                <w:rFonts w:ascii="Arial" w:hAnsi="Arial" w:cs="Arial"/>
                <w:sz w:val="22"/>
                <w:szCs w:val="22"/>
              </w:rPr>
              <w:t xml:space="preserve">                                    </w:t>
            </w:r>
          </w:p>
          <w:p w:rsidR="006D6E49" w:rsidRPr="00CF18B1" w:rsidRDefault="006D6E49" w:rsidP="00855338">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 xml:space="preserve"> MAHMUT BAHADIR UYAR</w:t>
            </w:r>
          </w:p>
          <w:p w:rsidR="006D6E49" w:rsidRPr="00CF18B1" w:rsidRDefault="006D6E49" w:rsidP="00855338">
            <w:pPr>
              <w:rPr>
                <w:rFonts w:ascii="Arial" w:hAnsi="Arial" w:cs="Arial"/>
              </w:rPr>
            </w:pPr>
            <w:r w:rsidRPr="00CF18B1">
              <w:rPr>
                <w:rFonts w:ascii="Arial" w:hAnsi="Arial" w:cs="Arial"/>
                <w:sz w:val="22"/>
                <w:szCs w:val="22"/>
              </w:rPr>
              <w:t xml:space="preserve">                                             4-C Sınıf Öğretmeni</w:t>
            </w:r>
          </w:p>
          <w:p w:rsidR="006D6E49" w:rsidRPr="00CF18B1" w:rsidRDefault="006D6E49" w:rsidP="00F00384">
            <w:pPr>
              <w:rPr>
                <w:rFonts w:ascii="Arial" w:hAnsi="Arial" w:cs="Arial"/>
              </w:rPr>
            </w:pPr>
          </w:p>
        </w:tc>
      </w:tr>
      <w:tr w:rsidR="006D6E49" w:rsidRPr="00332F8D">
        <w:tc>
          <w:tcPr>
            <w:tcW w:w="5030" w:type="dxa"/>
          </w:tcPr>
          <w:p w:rsidR="006D6E49" w:rsidRPr="00CF18B1" w:rsidRDefault="006D6E49" w:rsidP="00AD23E7">
            <w:pPr>
              <w:rPr>
                <w:rFonts w:ascii="Arial" w:hAnsi="Arial" w:cs="Arial"/>
              </w:rPr>
            </w:pPr>
          </w:p>
          <w:p w:rsidR="006D6E49" w:rsidRPr="00CF18B1" w:rsidRDefault="006D6E49" w:rsidP="00AD23E7">
            <w:pPr>
              <w:rPr>
                <w:rFonts w:ascii="Arial" w:hAnsi="Arial" w:cs="Arial"/>
              </w:rPr>
            </w:pPr>
            <w:r w:rsidRPr="00CF18B1">
              <w:rPr>
                <w:rFonts w:ascii="Arial" w:hAnsi="Arial" w:cs="Arial"/>
                <w:sz w:val="22"/>
                <w:szCs w:val="22"/>
              </w:rPr>
              <w:t xml:space="preserve">                               Sayın Veli,</w:t>
            </w:r>
          </w:p>
          <w:p w:rsidR="006D6E49" w:rsidRPr="00CF18B1" w:rsidRDefault="006D6E49" w:rsidP="00AD23E7">
            <w:pPr>
              <w:rPr>
                <w:rFonts w:ascii="Arial" w:hAnsi="Arial" w:cs="Arial"/>
              </w:rPr>
            </w:pPr>
            <w:r w:rsidRPr="00CF18B1">
              <w:rPr>
                <w:rFonts w:ascii="Arial" w:hAnsi="Arial" w:cs="Arial"/>
                <w:sz w:val="22"/>
                <w:szCs w:val="22"/>
              </w:rPr>
              <w:t>17/02/2016 Çarşamba  günü saat 14:30’ da 2.dönem sınıf veli toplantısı yapılacaktır. Toplantıya katılmanızı rica ediyorum.</w:t>
            </w:r>
          </w:p>
          <w:p w:rsidR="006D6E49" w:rsidRPr="00CF18B1" w:rsidRDefault="006D6E49" w:rsidP="00AD23E7">
            <w:pPr>
              <w:rPr>
                <w:rFonts w:ascii="Arial" w:hAnsi="Arial" w:cs="Arial"/>
              </w:rPr>
            </w:pPr>
            <w:r w:rsidRPr="00CF18B1">
              <w:rPr>
                <w:rFonts w:ascii="Arial" w:hAnsi="Arial" w:cs="Arial"/>
                <w:sz w:val="22"/>
                <w:szCs w:val="22"/>
              </w:rPr>
              <w:t xml:space="preserve">                                    </w:t>
            </w:r>
          </w:p>
          <w:p w:rsidR="006D6E49" w:rsidRPr="00CF18B1" w:rsidRDefault="006D6E49" w:rsidP="00AD23E7">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MAHMUT BAHADIR UYAR</w:t>
            </w:r>
          </w:p>
          <w:p w:rsidR="006D6E49" w:rsidRPr="00CF18B1" w:rsidRDefault="006D6E49" w:rsidP="00AD23E7">
            <w:pPr>
              <w:rPr>
                <w:rFonts w:ascii="Arial" w:hAnsi="Arial" w:cs="Arial"/>
              </w:rPr>
            </w:pPr>
            <w:r w:rsidRPr="00CF18B1">
              <w:rPr>
                <w:rFonts w:ascii="Arial" w:hAnsi="Arial" w:cs="Arial"/>
                <w:sz w:val="22"/>
                <w:szCs w:val="22"/>
              </w:rPr>
              <w:t xml:space="preserve">                                             4-C Sınıf Öğretmeni</w:t>
            </w:r>
          </w:p>
          <w:p w:rsidR="006D6E49" w:rsidRPr="00CF18B1" w:rsidRDefault="006D6E49" w:rsidP="00AD23E7">
            <w:pPr>
              <w:rPr>
                <w:rFonts w:ascii="Arial" w:hAnsi="Arial" w:cs="Arial"/>
              </w:rPr>
            </w:pPr>
          </w:p>
          <w:p w:rsidR="006D6E49" w:rsidRPr="00CF18B1" w:rsidRDefault="006D6E49" w:rsidP="00AD23E7">
            <w:pPr>
              <w:rPr>
                <w:rFonts w:ascii="Arial" w:hAnsi="Arial" w:cs="Arial"/>
              </w:rPr>
            </w:pPr>
          </w:p>
        </w:tc>
        <w:tc>
          <w:tcPr>
            <w:tcW w:w="5031" w:type="dxa"/>
          </w:tcPr>
          <w:p w:rsidR="006D6E49" w:rsidRPr="00CF18B1" w:rsidRDefault="006D6E49" w:rsidP="00AD23E7">
            <w:pPr>
              <w:rPr>
                <w:rFonts w:ascii="Arial" w:hAnsi="Arial" w:cs="Arial"/>
              </w:rPr>
            </w:pPr>
          </w:p>
          <w:p w:rsidR="006D6E49" w:rsidRPr="00CF18B1" w:rsidRDefault="006D6E49" w:rsidP="00AD23E7">
            <w:pPr>
              <w:rPr>
                <w:rFonts w:ascii="Arial" w:hAnsi="Arial" w:cs="Arial"/>
              </w:rPr>
            </w:pPr>
            <w:r w:rsidRPr="00CF18B1">
              <w:rPr>
                <w:rFonts w:ascii="Arial" w:hAnsi="Arial" w:cs="Arial"/>
                <w:sz w:val="22"/>
                <w:szCs w:val="22"/>
              </w:rPr>
              <w:t xml:space="preserve">                               Sayın Veli,</w:t>
            </w:r>
          </w:p>
          <w:p w:rsidR="006D6E49" w:rsidRPr="00CF18B1" w:rsidRDefault="006D6E49" w:rsidP="00AD23E7">
            <w:pPr>
              <w:rPr>
                <w:rFonts w:ascii="Arial" w:hAnsi="Arial" w:cs="Arial"/>
              </w:rPr>
            </w:pPr>
            <w:r w:rsidRPr="00CF18B1">
              <w:rPr>
                <w:rFonts w:ascii="Arial" w:hAnsi="Arial" w:cs="Arial"/>
                <w:sz w:val="22"/>
                <w:szCs w:val="22"/>
              </w:rPr>
              <w:t>17/02/2016 Çarşamba  günü saat 14:30’ da 2.dönem sınıf veli toplantısı yapılacaktır. Toplantıya katılmanızı temenni ediyorum</w:t>
            </w:r>
          </w:p>
          <w:p w:rsidR="006D6E49" w:rsidRPr="00CF18B1" w:rsidRDefault="006D6E49" w:rsidP="00AD23E7">
            <w:pPr>
              <w:rPr>
                <w:rFonts w:ascii="Arial" w:hAnsi="Arial" w:cs="Arial"/>
              </w:rPr>
            </w:pPr>
            <w:r w:rsidRPr="00CF18B1">
              <w:rPr>
                <w:rFonts w:ascii="Arial" w:hAnsi="Arial" w:cs="Arial"/>
                <w:sz w:val="22"/>
                <w:szCs w:val="22"/>
              </w:rPr>
              <w:t xml:space="preserve">                                    </w:t>
            </w:r>
          </w:p>
          <w:p w:rsidR="006D6E49" w:rsidRPr="00CF18B1" w:rsidRDefault="006D6E49" w:rsidP="00AD23E7">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 xml:space="preserve"> MAHMUT BAHADIR UYAR</w:t>
            </w:r>
          </w:p>
          <w:p w:rsidR="006D6E49" w:rsidRPr="00CF18B1" w:rsidRDefault="006D6E49" w:rsidP="00AD23E7">
            <w:pPr>
              <w:rPr>
                <w:rFonts w:ascii="Arial" w:hAnsi="Arial" w:cs="Arial"/>
              </w:rPr>
            </w:pPr>
            <w:r w:rsidRPr="00CF18B1">
              <w:rPr>
                <w:rFonts w:ascii="Arial" w:hAnsi="Arial" w:cs="Arial"/>
                <w:sz w:val="22"/>
                <w:szCs w:val="22"/>
              </w:rPr>
              <w:t xml:space="preserve">                                             4-C Sınıf Öğretmeni</w:t>
            </w:r>
          </w:p>
          <w:p w:rsidR="006D6E49" w:rsidRPr="00CF18B1" w:rsidRDefault="006D6E49" w:rsidP="00AD23E7">
            <w:pPr>
              <w:rPr>
                <w:rFonts w:ascii="Arial" w:hAnsi="Arial" w:cs="Arial"/>
              </w:rPr>
            </w:pPr>
          </w:p>
        </w:tc>
      </w:tr>
      <w:tr w:rsidR="006D6E49" w:rsidRPr="00332F8D">
        <w:tc>
          <w:tcPr>
            <w:tcW w:w="5030" w:type="dxa"/>
          </w:tcPr>
          <w:p w:rsidR="006D6E49" w:rsidRPr="00CF18B1" w:rsidRDefault="006D6E49" w:rsidP="00AD23E7">
            <w:pPr>
              <w:rPr>
                <w:rFonts w:ascii="Arial" w:hAnsi="Arial" w:cs="Arial"/>
              </w:rPr>
            </w:pPr>
          </w:p>
          <w:p w:rsidR="006D6E49" w:rsidRPr="00CF18B1" w:rsidRDefault="006D6E49" w:rsidP="00AD23E7">
            <w:pPr>
              <w:rPr>
                <w:rFonts w:ascii="Arial" w:hAnsi="Arial" w:cs="Arial"/>
              </w:rPr>
            </w:pPr>
            <w:r w:rsidRPr="00CF18B1">
              <w:rPr>
                <w:rFonts w:ascii="Arial" w:hAnsi="Arial" w:cs="Arial"/>
                <w:sz w:val="22"/>
                <w:szCs w:val="22"/>
              </w:rPr>
              <w:t xml:space="preserve">                               Sayın Veli,</w:t>
            </w:r>
          </w:p>
          <w:p w:rsidR="006D6E49" w:rsidRPr="00CF18B1" w:rsidRDefault="006D6E49" w:rsidP="00AD23E7">
            <w:pPr>
              <w:rPr>
                <w:rFonts w:ascii="Arial" w:hAnsi="Arial" w:cs="Arial"/>
              </w:rPr>
            </w:pPr>
            <w:r w:rsidRPr="00CF18B1">
              <w:rPr>
                <w:rFonts w:ascii="Arial" w:hAnsi="Arial" w:cs="Arial"/>
                <w:sz w:val="22"/>
                <w:szCs w:val="22"/>
              </w:rPr>
              <w:t>17/02/2016 Çarşamba  günü saat 14:30’ da 2.dönem sınıf veli toplantısı yapılacaktır. Toplantıya katılmanızı rica ediyorum.</w:t>
            </w:r>
          </w:p>
          <w:p w:rsidR="006D6E49" w:rsidRPr="00CF18B1" w:rsidRDefault="006D6E49" w:rsidP="00AD23E7">
            <w:pPr>
              <w:rPr>
                <w:rFonts w:ascii="Arial" w:hAnsi="Arial" w:cs="Arial"/>
              </w:rPr>
            </w:pPr>
            <w:r w:rsidRPr="00CF18B1">
              <w:rPr>
                <w:rFonts w:ascii="Arial" w:hAnsi="Arial" w:cs="Arial"/>
                <w:sz w:val="22"/>
                <w:szCs w:val="22"/>
              </w:rPr>
              <w:t xml:space="preserve">                                    </w:t>
            </w:r>
          </w:p>
          <w:p w:rsidR="006D6E49" w:rsidRPr="00CF18B1" w:rsidRDefault="006D6E49" w:rsidP="00AD23E7">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MAHMUT BAHADIR UYAR</w:t>
            </w:r>
          </w:p>
          <w:p w:rsidR="006D6E49" w:rsidRPr="00CF18B1" w:rsidRDefault="006D6E49" w:rsidP="00AD23E7">
            <w:pPr>
              <w:rPr>
                <w:rFonts w:ascii="Arial" w:hAnsi="Arial" w:cs="Arial"/>
              </w:rPr>
            </w:pPr>
            <w:r w:rsidRPr="00CF18B1">
              <w:rPr>
                <w:rFonts w:ascii="Arial" w:hAnsi="Arial" w:cs="Arial"/>
                <w:sz w:val="22"/>
                <w:szCs w:val="22"/>
              </w:rPr>
              <w:t xml:space="preserve">                                             4-C Sınıf Öğretmeni</w:t>
            </w:r>
          </w:p>
          <w:p w:rsidR="006D6E49" w:rsidRPr="00CF18B1" w:rsidRDefault="006D6E49" w:rsidP="00AD23E7">
            <w:pPr>
              <w:rPr>
                <w:rFonts w:ascii="Arial" w:hAnsi="Arial" w:cs="Arial"/>
              </w:rPr>
            </w:pPr>
          </w:p>
          <w:p w:rsidR="006D6E49" w:rsidRPr="00CF18B1" w:rsidRDefault="006D6E49" w:rsidP="00AD23E7">
            <w:pPr>
              <w:rPr>
                <w:rFonts w:ascii="Arial" w:hAnsi="Arial" w:cs="Arial"/>
              </w:rPr>
            </w:pPr>
          </w:p>
        </w:tc>
        <w:tc>
          <w:tcPr>
            <w:tcW w:w="5031" w:type="dxa"/>
          </w:tcPr>
          <w:p w:rsidR="006D6E49" w:rsidRPr="00CF18B1" w:rsidRDefault="006D6E49" w:rsidP="00AD23E7">
            <w:pPr>
              <w:rPr>
                <w:rFonts w:ascii="Arial" w:hAnsi="Arial" w:cs="Arial"/>
              </w:rPr>
            </w:pPr>
          </w:p>
          <w:p w:rsidR="006D6E49" w:rsidRPr="00CF18B1" w:rsidRDefault="006D6E49" w:rsidP="00AD23E7">
            <w:pPr>
              <w:rPr>
                <w:rFonts w:ascii="Arial" w:hAnsi="Arial" w:cs="Arial"/>
              </w:rPr>
            </w:pPr>
            <w:r w:rsidRPr="00CF18B1">
              <w:rPr>
                <w:rFonts w:ascii="Arial" w:hAnsi="Arial" w:cs="Arial"/>
                <w:sz w:val="22"/>
                <w:szCs w:val="22"/>
              </w:rPr>
              <w:t xml:space="preserve">                               Sayın Veli,</w:t>
            </w:r>
          </w:p>
          <w:p w:rsidR="006D6E49" w:rsidRPr="00CF18B1" w:rsidRDefault="006D6E49" w:rsidP="00AD23E7">
            <w:pPr>
              <w:rPr>
                <w:rFonts w:ascii="Arial" w:hAnsi="Arial" w:cs="Arial"/>
              </w:rPr>
            </w:pPr>
            <w:r w:rsidRPr="00CF18B1">
              <w:rPr>
                <w:rFonts w:ascii="Arial" w:hAnsi="Arial" w:cs="Arial"/>
                <w:sz w:val="22"/>
                <w:szCs w:val="22"/>
              </w:rPr>
              <w:t>17/02/2016 Çarşamba  günü saat 14:30’ da 2.dönem sınıf veli toplantısı yapılacaktır. Toplantıya katılmanızı temenni ediyorum</w:t>
            </w:r>
          </w:p>
          <w:p w:rsidR="006D6E49" w:rsidRPr="00CF18B1" w:rsidRDefault="006D6E49" w:rsidP="00AD23E7">
            <w:pPr>
              <w:rPr>
                <w:rFonts w:ascii="Arial" w:hAnsi="Arial" w:cs="Arial"/>
              </w:rPr>
            </w:pPr>
            <w:r w:rsidRPr="00CF18B1">
              <w:rPr>
                <w:rFonts w:ascii="Arial" w:hAnsi="Arial" w:cs="Arial"/>
                <w:sz w:val="22"/>
                <w:szCs w:val="22"/>
              </w:rPr>
              <w:t xml:space="preserve">                                    </w:t>
            </w:r>
          </w:p>
          <w:p w:rsidR="006D6E49" w:rsidRPr="00CF18B1" w:rsidRDefault="006D6E49" w:rsidP="00AD23E7">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 xml:space="preserve"> MAHMUT BAHADIR UYAR</w:t>
            </w:r>
          </w:p>
          <w:p w:rsidR="006D6E49" w:rsidRPr="00CF18B1" w:rsidRDefault="006D6E49" w:rsidP="00AD23E7">
            <w:pPr>
              <w:rPr>
                <w:rFonts w:ascii="Arial" w:hAnsi="Arial" w:cs="Arial"/>
              </w:rPr>
            </w:pPr>
            <w:r w:rsidRPr="00CF18B1">
              <w:rPr>
                <w:rFonts w:ascii="Arial" w:hAnsi="Arial" w:cs="Arial"/>
                <w:sz w:val="22"/>
                <w:szCs w:val="22"/>
              </w:rPr>
              <w:t xml:space="preserve">                                             4-C Sınıf Öğretmeni</w:t>
            </w:r>
          </w:p>
          <w:p w:rsidR="006D6E49" w:rsidRPr="00CF18B1" w:rsidRDefault="006D6E49" w:rsidP="00AD23E7">
            <w:pPr>
              <w:rPr>
                <w:rFonts w:ascii="Arial" w:hAnsi="Arial" w:cs="Arial"/>
              </w:rPr>
            </w:pPr>
          </w:p>
        </w:tc>
      </w:tr>
      <w:tr w:rsidR="006D6E49" w:rsidRPr="00332F8D">
        <w:tc>
          <w:tcPr>
            <w:tcW w:w="5030" w:type="dxa"/>
          </w:tcPr>
          <w:p w:rsidR="006D6E49" w:rsidRPr="00CF18B1" w:rsidRDefault="006D6E49" w:rsidP="00AD23E7">
            <w:pPr>
              <w:rPr>
                <w:rFonts w:ascii="Arial" w:hAnsi="Arial" w:cs="Arial"/>
              </w:rPr>
            </w:pPr>
          </w:p>
          <w:p w:rsidR="006D6E49" w:rsidRPr="00CF18B1" w:rsidRDefault="006D6E49" w:rsidP="00AD23E7">
            <w:pPr>
              <w:rPr>
                <w:rFonts w:ascii="Arial" w:hAnsi="Arial" w:cs="Arial"/>
              </w:rPr>
            </w:pPr>
            <w:r w:rsidRPr="00CF18B1">
              <w:rPr>
                <w:rFonts w:ascii="Arial" w:hAnsi="Arial" w:cs="Arial"/>
                <w:sz w:val="22"/>
                <w:szCs w:val="22"/>
              </w:rPr>
              <w:t xml:space="preserve">                               Sayın Veli,</w:t>
            </w:r>
          </w:p>
          <w:p w:rsidR="006D6E49" w:rsidRPr="00CF18B1" w:rsidRDefault="006D6E49" w:rsidP="00AD23E7">
            <w:pPr>
              <w:rPr>
                <w:rFonts w:ascii="Arial" w:hAnsi="Arial" w:cs="Arial"/>
              </w:rPr>
            </w:pPr>
            <w:r w:rsidRPr="00CF18B1">
              <w:rPr>
                <w:rFonts w:ascii="Arial" w:hAnsi="Arial" w:cs="Arial"/>
                <w:sz w:val="22"/>
                <w:szCs w:val="22"/>
              </w:rPr>
              <w:t>17/02/2016 Çarşamba  günü saat 14:30’ da 2.dönem sınıf veli toplantısı yapılacaktır. Toplantıya katılmanızı rica ediyorum.</w:t>
            </w:r>
          </w:p>
          <w:p w:rsidR="006D6E49" w:rsidRPr="00CF18B1" w:rsidRDefault="006D6E49" w:rsidP="00AD23E7">
            <w:pPr>
              <w:rPr>
                <w:rFonts w:ascii="Arial" w:hAnsi="Arial" w:cs="Arial"/>
              </w:rPr>
            </w:pPr>
            <w:r w:rsidRPr="00CF18B1">
              <w:rPr>
                <w:rFonts w:ascii="Arial" w:hAnsi="Arial" w:cs="Arial"/>
                <w:sz w:val="22"/>
                <w:szCs w:val="22"/>
              </w:rPr>
              <w:t xml:space="preserve">                                    </w:t>
            </w:r>
          </w:p>
          <w:p w:rsidR="006D6E49" w:rsidRPr="00CF18B1" w:rsidRDefault="006D6E49" w:rsidP="00AD23E7">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MAHMUT BAHADIR UYAR</w:t>
            </w:r>
          </w:p>
          <w:p w:rsidR="006D6E49" w:rsidRPr="00CF18B1" w:rsidRDefault="006D6E49" w:rsidP="00AD23E7">
            <w:pPr>
              <w:rPr>
                <w:rFonts w:ascii="Arial" w:hAnsi="Arial" w:cs="Arial"/>
              </w:rPr>
            </w:pPr>
            <w:r w:rsidRPr="00CF18B1">
              <w:rPr>
                <w:rFonts w:ascii="Arial" w:hAnsi="Arial" w:cs="Arial"/>
                <w:sz w:val="22"/>
                <w:szCs w:val="22"/>
              </w:rPr>
              <w:t xml:space="preserve">                                             4-C Sınıf Öğretmeni</w:t>
            </w:r>
          </w:p>
          <w:p w:rsidR="006D6E49" w:rsidRPr="00CF18B1" w:rsidRDefault="006D6E49" w:rsidP="00AD23E7">
            <w:pPr>
              <w:rPr>
                <w:rFonts w:ascii="Arial" w:hAnsi="Arial" w:cs="Arial"/>
              </w:rPr>
            </w:pPr>
          </w:p>
          <w:p w:rsidR="006D6E49" w:rsidRPr="00CF18B1" w:rsidRDefault="006D6E49" w:rsidP="00AD23E7">
            <w:pPr>
              <w:rPr>
                <w:rFonts w:ascii="Arial" w:hAnsi="Arial" w:cs="Arial"/>
              </w:rPr>
            </w:pPr>
          </w:p>
        </w:tc>
        <w:tc>
          <w:tcPr>
            <w:tcW w:w="5031" w:type="dxa"/>
          </w:tcPr>
          <w:p w:rsidR="006D6E49" w:rsidRPr="00CF18B1" w:rsidRDefault="006D6E49" w:rsidP="00AD23E7">
            <w:pPr>
              <w:rPr>
                <w:rFonts w:ascii="Arial" w:hAnsi="Arial" w:cs="Arial"/>
              </w:rPr>
            </w:pPr>
          </w:p>
          <w:p w:rsidR="006D6E49" w:rsidRPr="00CF18B1" w:rsidRDefault="006D6E49" w:rsidP="00AD23E7">
            <w:pPr>
              <w:rPr>
                <w:rFonts w:ascii="Arial" w:hAnsi="Arial" w:cs="Arial"/>
              </w:rPr>
            </w:pPr>
            <w:r w:rsidRPr="00CF18B1">
              <w:rPr>
                <w:rFonts w:ascii="Arial" w:hAnsi="Arial" w:cs="Arial"/>
                <w:sz w:val="22"/>
                <w:szCs w:val="22"/>
              </w:rPr>
              <w:t xml:space="preserve">                               Sayın Veli,</w:t>
            </w:r>
          </w:p>
          <w:p w:rsidR="006D6E49" w:rsidRPr="00CF18B1" w:rsidRDefault="006D6E49" w:rsidP="00AD23E7">
            <w:pPr>
              <w:rPr>
                <w:rFonts w:ascii="Arial" w:hAnsi="Arial" w:cs="Arial"/>
              </w:rPr>
            </w:pPr>
            <w:r w:rsidRPr="00CF18B1">
              <w:rPr>
                <w:rFonts w:ascii="Arial" w:hAnsi="Arial" w:cs="Arial"/>
                <w:sz w:val="22"/>
                <w:szCs w:val="22"/>
              </w:rPr>
              <w:t>17/02/2016 Çarşamba  günü saat 14:30’ da 2.dönem sınıf veli toplantısı yapılacaktır. Toplantıya katılmanızı temenni ediyorum</w:t>
            </w:r>
          </w:p>
          <w:p w:rsidR="006D6E49" w:rsidRPr="00CF18B1" w:rsidRDefault="006D6E49" w:rsidP="00AD23E7">
            <w:pPr>
              <w:rPr>
                <w:rFonts w:ascii="Arial" w:hAnsi="Arial" w:cs="Arial"/>
              </w:rPr>
            </w:pPr>
            <w:r w:rsidRPr="00CF18B1">
              <w:rPr>
                <w:rFonts w:ascii="Arial" w:hAnsi="Arial" w:cs="Arial"/>
                <w:sz w:val="22"/>
                <w:szCs w:val="22"/>
              </w:rPr>
              <w:t xml:space="preserve">                                    </w:t>
            </w:r>
          </w:p>
          <w:p w:rsidR="006D6E49" w:rsidRPr="00CF18B1" w:rsidRDefault="006D6E49" w:rsidP="00AD23E7">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 xml:space="preserve"> MAHMUT BAHADIR UYAR</w:t>
            </w:r>
          </w:p>
          <w:p w:rsidR="006D6E49" w:rsidRPr="00CF18B1" w:rsidRDefault="006D6E49" w:rsidP="00AD23E7">
            <w:pPr>
              <w:rPr>
                <w:rFonts w:ascii="Arial" w:hAnsi="Arial" w:cs="Arial"/>
              </w:rPr>
            </w:pPr>
            <w:r w:rsidRPr="00CF18B1">
              <w:rPr>
                <w:rFonts w:ascii="Arial" w:hAnsi="Arial" w:cs="Arial"/>
                <w:sz w:val="22"/>
                <w:szCs w:val="22"/>
              </w:rPr>
              <w:t xml:space="preserve">                                             4-C Sınıf Öğretmeni</w:t>
            </w:r>
          </w:p>
          <w:p w:rsidR="006D6E49" w:rsidRPr="00CF18B1" w:rsidRDefault="006D6E49" w:rsidP="00AD23E7">
            <w:pPr>
              <w:rPr>
                <w:rFonts w:ascii="Arial" w:hAnsi="Arial" w:cs="Arial"/>
              </w:rPr>
            </w:pPr>
          </w:p>
        </w:tc>
      </w:tr>
      <w:tr w:rsidR="006D6E49" w:rsidRPr="00332F8D">
        <w:tc>
          <w:tcPr>
            <w:tcW w:w="5030" w:type="dxa"/>
          </w:tcPr>
          <w:p w:rsidR="006D6E49" w:rsidRPr="00CF18B1" w:rsidRDefault="006D6E49" w:rsidP="00AD23E7">
            <w:pPr>
              <w:rPr>
                <w:rFonts w:ascii="Arial" w:hAnsi="Arial" w:cs="Arial"/>
              </w:rPr>
            </w:pPr>
          </w:p>
          <w:p w:rsidR="006D6E49" w:rsidRPr="00CF18B1" w:rsidRDefault="006D6E49" w:rsidP="00AD23E7">
            <w:pPr>
              <w:rPr>
                <w:rFonts w:ascii="Arial" w:hAnsi="Arial" w:cs="Arial"/>
              </w:rPr>
            </w:pPr>
            <w:r w:rsidRPr="00CF18B1">
              <w:rPr>
                <w:rFonts w:ascii="Arial" w:hAnsi="Arial" w:cs="Arial"/>
                <w:sz w:val="22"/>
                <w:szCs w:val="22"/>
              </w:rPr>
              <w:t xml:space="preserve">                               Sayın Veli,</w:t>
            </w:r>
          </w:p>
          <w:p w:rsidR="006D6E49" w:rsidRPr="00CF18B1" w:rsidRDefault="006D6E49" w:rsidP="00AD23E7">
            <w:pPr>
              <w:rPr>
                <w:rFonts w:ascii="Arial" w:hAnsi="Arial" w:cs="Arial"/>
              </w:rPr>
            </w:pPr>
            <w:r w:rsidRPr="00CF18B1">
              <w:rPr>
                <w:rFonts w:ascii="Arial" w:hAnsi="Arial" w:cs="Arial"/>
                <w:sz w:val="22"/>
                <w:szCs w:val="22"/>
              </w:rPr>
              <w:t>17/02/2016 Çarşamba  günü saat 14:30’ da 2.dönem sınıf veli toplantısı yapılacaktır. Toplantıya katılmanızı rica ediyorum.</w:t>
            </w:r>
          </w:p>
          <w:p w:rsidR="006D6E49" w:rsidRPr="00CF18B1" w:rsidRDefault="006D6E49" w:rsidP="00AD23E7">
            <w:pPr>
              <w:rPr>
                <w:rFonts w:ascii="Arial" w:hAnsi="Arial" w:cs="Arial"/>
              </w:rPr>
            </w:pPr>
            <w:r w:rsidRPr="00CF18B1">
              <w:rPr>
                <w:rFonts w:ascii="Arial" w:hAnsi="Arial" w:cs="Arial"/>
                <w:sz w:val="22"/>
                <w:szCs w:val="22"/>
              </w:rPr>
              <w:t xml:space="preserve">                                    </w:t>
            </w:r>
          </w:p>
          <w:p w:rsidR="006D6E49" w:rsidRPr="00CF18B1" w:rsidRDefault="006D6E49" w:rsidP="00AD23E7">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MAHMUT BAHADIR UYAR</w:t>
            </w:r>
          </w:p>
          <w:p w:rsidR="006D6E49" w:rsidRPr="00CF18B1" w:rsidRDefault="006D6E49" w:rsidP="00AD23E7">
            <w:pPr>
              <w:rPr>
                <w:rFonts w:ascii="Arial" w:hAnsi="Arial" w:cs="Arial"/>
              </w:rPr>
            </w:pPr>
            <w:r w:rsidRPr="00CF18B1">
              <w:rPr>
                <w:rFonts w:ascii="Arial" w:hAnsi="Arial" w:cs="Arial"/>
                <w:sz w:val="22"/>
                <w:szCs w:val="22"/>
              </w:rPr>
              <w:t xml:space="preserve">                                             4-C Sınıf Öğretmeni</w:t>
            </w:r>
          </w:p>
          <w:p w:rsidR="006D6E49" w:rsidRPr="00CF18B1" w:rsidRDefault="006D6E49" w:rsidP="00AD23E7">
            <w:pPr>
              <w:rPr>
                <w:rFonts w:ascii="Arial" w:hAnsi="Arial" w:cs="Arial"/>
              </w:rPr>
            </w:pPr>
          </w:p>
          <w:p w:rsidR="006D6E49" w:rsidRPr="00CF18B1" w:rsidRDefault="006D6E49" w:rsidP="00AD23E7">
            <w:pPr>
              <w:rPr>
                <w:rFonts w:ascii="Arial" w:hAnsi="Arial" w:cs="Arial"/>
              </w:rPr>
            </w:pPr>
          </w:p>
        </w:tc>
        <w:tc>
          <w:tcPr>
            <w:tcW w:w="5031" w:type="dxa"/>
          </w:tcPr>
          <w:p w:rsidR="006D6E49" w:rsidRPr="00CF18B1" w:rsidRDefault="006D6E49" w:rsidP="00AD23E7">
            <w:pPr>
              <w:rPr>
                <w:rFonts w:ascii="Arial" w:hAnsi="Arial" w:cs="Arial"/>
              </w:rPr>
            </w:pPr>
          </w:p>
          <w:p w:rsidR="006D6E49" w:rsidRPr="00CF18B1" w:rsidRDefault="006D6E49" w:rsidP="00AD23E7">
            <w:pPr>
              <w:rPr>
                <w:rFonts w:ascii="Arial" w:hAnsi="Arial" w:cs="Arial"/>
              </w:rPr>
            </w:pPr>
            <w:r w:rsidRPr="00CF18B1">
              <w:rPr>
                <w:rFonts w:ascii="Arial" w:hAnsi="Arial" w:cs="Arial"/>
                <w:sz w:val="22"/>
                <w:szCs w:val="22"/>
              </w:rPr>
              <w:t xml:space="preserve">                               Sayın Veli,</w:t>
            </w:r>
          </w:p>
          <w:p w:rsidR="006D6E49" w:rsidRPr="00CF18B1" w:rsidRDefault="006D6E49" w:rsidP="00AD23E7">
            <w:pPr>
              <w:rPr>
                <w:rFonts w:ascii="Arial" w:hAnsi="Arial" w:cs="Arial"/>
              </w:rPr>
            </w:pPr>
            <w:r w:rsidRPr="00CF18B1">
              <w:rPr>
                <w:rFonts w:ascii="Arial" w:hAnsi="Arial" w:cs="Arial"/>
                <w:sz w:val="22"/>
                <w:szCs w:val="22"/>
              </w:rPr>
              <w:t>17/02/2016 Çarşamba  günü saat 14:30’ da 2.dönem sınıf veli toplantısı yapılacaktır. Toplantıya katılmanızı temenni ediyorum</w:t>
            </w:r>
          </w:p>
          <w:p w:rsidR="006D6E49" w:rsidRPr="00CF18B1" w:rsidRDefault="006D6E49" w:rsidP="00AD23E7">
            <w:pPr>
              <w:rPr>
                <w:rFonts w:ascii="Arial" w:hAnsi="Arial" w:cs="Arial"/>
              </w:rPr>
            </w:pPr>
            <w:r w:rsidRPr="00CF18B1">
              <w:rPr>
                <w:rFonts w:ascii="Arial" w:hAnsi="Arial" w:cs="Arial"/>
                <w:sz w:val="22"/>
                <w:szCs w:val="22"/>
              </w:rPr>
              <w:t xml:space="preserve">                                    </w:t>
            </w:r>
          </w:p>
          <w:p w:rsidR="006D6E49" w:rsidRPr="00CF18B1" w:rsidRDefault="006D6E49" w:rsidP="00AD23E7">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 xml:space="preserve"> MAHMUT BAHADIR UYAR</w:t>
            </w:r>
          </w:p>
          <w:p w:rsidR="006D6E49" w:rsidRPr="00CF18B1" w:rsidRDefault="006D6E49" w:rsidP="00AD23E7">
            <w:pPr>
              <w:rPr>
                <w:rFonts w:ascii="Arial" w:hAnsi="Arial" w:cs="Arial"/>
              </w:rPr>
            </w:pPr>
            <w:r w:rsidRPr="00CF18B1">
              <w:rPr>
                <w:rFonts w:ascii="Arial" w:hAnsi="Arial" w:cs="Arial"/>
                <w:sz w:val="22"/>
                <w:szCs w:val="22"/>
              </w:rPr>
              <w:t xml:space="preserve">                                             4-C Sınıf Öğretmeni</w:t>
            </w:r>
          </w:p>
          <w:p w:rsidR="006D6E49" w:rsidRPr="00CF18B1" w:rsidRDefault="006D6E49" w:rsidP="00AD23E7">
            <w:pPr>
              <w:rPr>
                <w:rFonts w:ascii="Arial" w:hAnsi="Arial" w:cs="Arial"/>
              </w:rPr>
            </w:pPr>
          </w:p>
        </w:tc>
      </w:tr>
    </w:tbl>
    <w:bookmarkStart w:id="0" w:name="_GoBack"/>
    <w:bookmarkEnd w:id="0"/>
    <w:p w:rsidR="006D6E49" w:rsidRPr="00332F8D" w:rsidRDefault="006D6E49">
      <w:r>
        <w:fldChar w:fldCharType="begin"/>
      </w:r>
      <w:r>
        <w:instrText xml:space="preserve"> HYPERLINK "http://www.sorubak.com/" </w:instrText>
      </w:r>
      <w:r>
        <w:fldChar w:fldCharType="separate"/>
      </w:r>
      <w:r>
        <w:rPr>
          <w:rStyle w:val="Hyperlink"/>
        </w:rPr>
        <w:t>www.sorubak.com</w:t>
      </w:r>
      <w:r>
        <w:fldChar w:fldCharType="end"/>
      </w:r>
      <w:r>
        <w:t xml:space="preserve">  </w:t>
      </w:r>
    </w:p>
    <w:sectPr w:rsidR="006D6E49" w:rsidRPr="00332F8D" w:rsidSect="006905E4">
      <w:pgSz w:w="11906" w:h="16838"/>
      <w:pgMar w:top="851" w:right="567" w:bottom="45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ALFABET98">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7A44"/>
    <w:rsid w:val="00077B63"/>
    <w:rsid w:val="000A1EDE"/>
    <w:rsid w:val="000E1E12"/>
    <w:rsid w:val="000E42B8"/>
    <w:rsid w:val="001816E0"/>
    <w:rsid w:val="001C0124"/>
    <w:rsid w:val="00232B70"/>
    <w:rsid w:val="002B7A44"/>
    <w:rsid w:val="002E7C67"/>
    <w:rsid w:val="00332F8D"/>
    <w:rsid w:val="003843FC"/>
    <w:rsid w:val="0046660F"/>
    <w:rsid w:val="005279E0"/>
    <w:rsid w:val="0058517C"/>
    <w:rsid w:val="005E4D83"/>
    <w:rsid w:val="00600AD8"/>
    <w:rsid w:val="00683F8D"/>
    <w:rsid w:val="00684B56"/>
    <w:rsid w:val="006905E4"/>
    <w:rsid w:val="006C01FF"/>
    <w:rsid w:val="006D0A9A"/>
    <w:rsid w:val="006D6E49"/>
    <w:rsid w:val="006E6AAC"/>
    <w:rsid w:val="00732C06"/>
    <w:rsid w:val="008211D1"/>
    <w:rsid w:val="00855338"/>
    <w:rsid w:val="009014E7"/>
    <w:rsid w:val="00901B34"/>
    <w:rsid w:val="00946D31"/>
    <w:rsid w:val="00AA3F6B"/>
    <w:rsid w:val="00AD23E7"/>
    <w:rsid w:val="00BB71A0"/>
    <w:rsid w:val="00BC33F7"/>
    <w:rsid w:val="00BC7396"/>
    <w:rsid w:val="00BD0B82"/>
    <w:rsid w:val="00C6289D"/>
    <w:rsid w:val="00C77697"/>
    <w:rsid w:val="00C77767"/>
    <w:rsid w:val="00CF18B1"/>
    <w:rsid w:val="00D17F9C"/>
    <w:rsid w:val="00D4632E"/>
    <w:rsid w:val="00DA1596"/>
    <w:rsid w:val="00DA3757"/>
    <w:rsid w:val="00E20887"/>
    <w:rsid w:val="00E30A2A"/>
    <w:rsid w:val="00F00384"/>
    <w:rsid w:val="00F36813"/>
    <w:rsid w:val="00F451B3"/>
    <w:rsid w:val="00F96062"/>
    <w:rsid w:val="00FB544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A44"/>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99"/>
    <w:qFormat/>
    <w:rsid w:val="001816E0"/>
    <w:rPr>
      <w:b/>
      <w:bCs/>
      <w:sz w:val="20"/>
      <w:szCs w:val="20"/>
    </w:rPr>
  </w:style>
  <w:style w:type="paragraph" w:styleId="NoSpacing">
    <w:name w:val="No Spacing"/>
    <w:link w:val="NoSpacingChar"/>
    <w:uiPriority w:val="99"/>
    <w:qFormat/>
    <w:rsid w:val="001816E0"/>
    <w:rPr>
      <w:rFonts w:ascii="Calibri" w:hAnsi="Calibri" w:cs="Calibri"/>
      <w:lang w:eastAsia="en-US"/>
    </w:rPr>
  </w:style>
  <w:style w:type="paragraph" w:customStyle="1" w:styleId="ListeParagraf1">
    <w:name w:val="Liste Paragraf1"/>
    <w:basedOn w:val="Normal"/>
    <w:uiPriority w:val="99"/>
    <w:rsid w:val="002B7A44"/>
    <w:pPr>
      <w:ind w:left="720"/>
    </w:pPr>
  </w:style>
  <w:style w:type="table" w:styleId="TableGrid">
    <w:name w:val="Table Grid"/>
    <w:basedOn w:val="TableNormal"/>
    <w:uiPriority w:val="99"/>
    <w:rsid w:val="00F0038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C6289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289D"/>
    <w:rPr>
      <w:rFonts w:ascii="Tahoma" w:hAnsi="Tahoma" w:cs="Tahoma"/>
      <w:sz w:val="16"/>
      <w:szCs w:val="16"/>
      <w:lang w:eastAsia="tr-TR"/>
    </w:rPr>
  </w:style>
  <w:style w:type="character" w:styleId="Hyperlink">
    <w:name w:val="Hyperlink"/>
    <w:basedOn w:val="DefaultParagraphFont"/>
    <w:uiPriority w:val="99"/>
    <w:rsid w:val="00BD0B82"/>
    <w:rPr>
      <w:color w:val="0000FF"/>
      <w:u w:val="single"/>
    </w:rPr>
  </w:style>
  <w:style w:type="character" w:customStyle="1" w:styleId="NoSpacingChar">
    <w:name w:val="No Spacing Char"/>
    <w:link w:val="NoSpacing"/>
    <w:uiPriority w:val="99"/>
    <w:locked/>
    <w:rsid w:val="00232B70"/>
    <w:rPr>
      <w:rFonts w:ascii="Calibri" w:hAnsi="Calibri" w:cs="Calibri"/>
      <w:sz w:val="22"/>
      <w:szCs w:val="22"/>
      <w:lang w:val="tr-TR" w:eastAsia="en-US"/>
    </w:rPr>
  </w:style>
</w:styles>
</file>

<file path=word/webSettings.xml><?xml version="1.0" encoding="utf-8"?>
<w:webSettings xmlns:r="http://schemas.openxmlformats.org/officeDocument/2006/relationships" xmlns:w="http://schemas.openxmlformats.org/wordprocessingml/2006/main">
  <w:divs>
    <w:div w:id="400491750">
      <w:marLeft w:val="0"/>
      <w:marRight w:val="0"/>
      <w:marTop w:val="0"/>
      <w:marBottom w:val="0"/>
      <w:divBdr>
        <w:top w:val="none" w:sz="0" w:space="0" w:color="auto"/>
        <w:left w:val="none" w:sz="0" w:space="0" w:color="auto"/>
        <w:bottom w:val="none" w:sz="0" w:space="0" w:color="auto"/>
        <w:right w:val="none" w:sz="0" w:space="0" w:color="auto"/>
      </w:divBdr>
    </w:div>
    <w:div w:id="4004917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7</Pages>
  <Words>3463</Words>
  <Characters>19745</Characters>
  <Application>Microsoft Office Outlook</Application>
  <DocSecurity>0</DocSecurity>
  <Lines>0</Lines>
  <Paragraphs>0</Paragraphs>
  <ScaleCrop>false</ScaleCrop>
  <Company>Progressive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GAZİ  İLKOKULU MÜDÜRLÜĞÜNE</dc:title>
  <dc:subject/>
  <dc:creator>c_70</dc:creator>
  <cp:keywords/>
  <dc:description/>
  <cp:lastModifiedBy>edanur</cp:lastModifiedBy>
  <cp:revision>12</cp:revision>
  <cp:lastPrinted>2015-09-26T16:22:00Z</cp:lastPrinted>
  <dcterms:created xsi:type="dcterms:W3CDTF">2016-02-11T07:22:00Z</dcterms:created>
  <dcterms:modified xsi:type="dcterms:W3CDTF">2016-02-13T09:54:00Z</dcterms:modified>
</cp:coreProperties>
</file>