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21" w:rsidRPr="00AC7B90" w:rsidRDefault="00634621" w:rsidP="00133513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33513">
      <w:pPr>
        <w:pStyle w:val="GvdeMetni21"/>
        <w:tabs>
          <w:tab w:val="left" w:pos="10206"/>
        </w:tabs>
        <w:spacing w:line="276" w:lineRule="auto"/>
        <w:jc w:val="center"/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133513">
      <w:pPr>
        <w:pStyle w:val="GvdeMetni21"/>
        <w:tabs>
          <w:tab w:val="left" w:pos="10206"/>
        </w:tabs>
        <w:spacing w:line="276" w:lineRule="auto"/>
        <w:jc w:val="center"/>
        <w:rPr>
          <w:rFonts w:ascii="Baskerville Old Face" w:eastAsia="Batang" w:hAnsi="Baskerville Old Face" w:cs="Baskerville Old Face"/>
          <w:b/>
          <w:bCs/>
          <w:sz w:val="22"/>
          <w:szCs w:val="22"/>
        </w:rPr>
      </w:pPr>
      <w:r>
        <w:rPr>
          <w:rFonts w:eastAsia="Batang"/>
          <w:b/>
          <w:bCs/>
          <w:sz w:val="22"/>
          <w:szCs w:val="22"/>
        </w:rPr>
        <w:t>KARTAL SOĞANLIK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</w:t>
      </w:r>
      <w:r w:rsidRPr="00AC7B90">
        <w:rPr>
          <w:rFonts w:eastAsia="Batang"/>
          <w:b/>
          <w:bCs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LKOKULU MÜDÜRLÜ</w:t>
      </w:r>
      <w:r w:rsidRPr="00AC7B90">
        <w:rPr>
          <w:rFonts w:eastAsia="Batang"/>
          <w:b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Ü’NE</w:t>
      </w:r>
    </w:p>
    <w:p w:rsidR="00634621" w:rsidRPr="00AC7B90" w:rsidRDefault="00634621" w:rsidP="00133513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/>
          <w:b/>
          <w:bCs/>
          <w:color w:val="FF0000"/>
          <w:sz w:val="22"/>
          <w:szCs w:val="22"/>
        </w:rPr>
      </w:pPr>
    </w:p>
    <w:p w:rsidR="00634621" w:rsidRPr="00AC7B90" w:rsidRDefault="00634621" w:rsidP="0002798C">
      <w:pPr>
        <w:pStyle w:val="NoSpacing"/>
        <w:tabs>
          <w:tab w:val="left" w:pos="10206"/>
        </w:tabs>
        <w:rPr>
          <w:rFonts w:ascii="Baskerville Old Face" w:eastAsia="Batang" w:hAnsi="Baskerville Old Face" w:cs="Baskerville Old Face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kern w:val="1"/>
        </w:rPr>
        <w:t xml:space="preserve">                    </w:t>
      </w:r>
      <w:r w:rsidRPr="00AC7B90">
        <w:rPr>
          <w:rFonts w:ascii="Baskerville Old Face" w:eastAsia="Batang" w:hAnsi="Baskerville Old Face" w:cs="Baskerville Old Face"/>
        </w:rPr>
        <w:t xml:space="preserve"> </w:t>
      </w:r>
      <w:r>
        <w:rPr>
          <w:rFonts w:ascii="Baskerville Old Face" w:eastAsia="Batang" w:hAnsi="Baskerville Old Face" w:cs="Baskerville Old Face"/>
        </w:rPr>
        <w:t>2017- 2018</w:t>
      </w:r>
      <w:r w:rsidRPr="00AC7B90">
        <w:rPr>
          <w:rFonts w:ascii="Baskerville Old Face" w:eastAsia="Batang" w:hAnsi="Baskerville Old Face" w:cs="Baskerville Old Face"/>
        </w:rPr>
        <w:t xml:space="preserve"> E</w:t>
      </w:r>
      <w:r w:rsidRPr="00AC7B90">
        <w:rPr>
          <w:rFonts w:ascii="Times New Roman" w:eastAsia="Batang" w:hAnsi="Times New Roman" w:cs="Times New Roman"/>
        </w:rPr>
        <w:t>ğ</w:t>
      </w:r>
      <w:r w:rsidRPr="00AC7B90">
        <w:rPr>
          <w:rFonts w:ascii="Baskerville Old Face" w:eastAsia="Batang" w:hAnsi="Baskerville Old Face" w:cs="Baskerville Old Face"/>
        </w:rPr>
        <w:t>itim - ö</w:t>
      </w:r>
      <w:r w:rsidRPr="00AC7B90">
        <w:rPr>
          <w:rFonts w:ascii="Times New Roman" w:eastAsia="Batang" w:hAnsi="Times New Roman" w:cs="Times New Roman"/>
        </w:rPr>
        <w:t>ğ</w:t>
      </w:r>
      <w:r w:rsidRPr="00AC7B90">
        <w:rPr>
          <w:rFonts w:ascii="Baskerville Old Face" w:eastAsia="Batang" w:hAnsi="Baskerville Old Face" w:cs="Baskerville Old Face"/>
        </w:rPr>
        <w:t>retim yılı, 4. Sınıf sene ba</w:t>
      </w:r>
      <w:r w:rsidRPr="00AC7B90">
        <w:rPr>
          <w:rFonts w:ascii="Times New Roman" w:eastAsia="Batang" w:hAnsi="Times New Roman" w:cs="Times New Roman"/>
        </w:rPr>
        <w:t>ş</w:t>
      </w:r>
      <w:r w:rsidRPr="00AC7B90">
        <w:rPr>
          <w:rFonts w:ascii="Baskerville Old Face" w:eastAsia="Batang" w:hAnsi="Baskerville Old Face" w:cs="Baskerville Old Face"/>
        </w:rPr>
        <w:t>ı Zümre Ö</w:t>
      </w:r>
      <w:r w:rsidRPr="00AC7B90">
        <w:rPr>
          <w:rFonts w:ascii="Times New Roman" w:eastAsia="Batang" w:hAnsi="Times New Roman" w:cs="Times New Roman"/>
        </w:rPr>
        <w:t>ğ</w:t>
      </w:r>
      <w:r w:rsidRPr="00AC7B90">
        <w:rPr>
          <w:rFonts w:ascii="Baskerville Old Face" w:eastAsia="Batang" w:hAnsi="Baskerville Old Face" w:cs="Baskerville Old Face"/>
        </w:rPr>
        <w:t>retmenler Kurulu toplantısı 0</w:t>
      </w:r>
      <w:r>
        <w:rPr>
          <w:rFonts w:ascii="Baskerville Old Face" w:eastAsia="Batang" w:hAnsi="Baskerville Old Face" w:cs="Baskerville Old Face"/>
        </w:rPr>
        <w:t>5</w:t>
      </w:r>
      <w:r w:rsidRPr="00AC7B90">
        <w:rPr>
          <w:rFonts w:ascii="Baskerville Old Face" w:eastAsia="Batang" w:hAnsi="Baskerville Old Face" w:cs="Baskerville Old Face"/>
        </w:rPr>
        <w:t>.09.201</w:t>
      </w:r>
      <w:r>
        <w:rPr>
          <w:rFonts w:ascii="Baskerville Old Face" w:eastAsia="Batang" w:hAnsi="Baskerville Old Face" w:cs="Baskerville Old Face"/>
        </w:rPr>
        <w:t>7</w:t>
      </w:r>
      <w:r w:rsidRPr="00AC7B90">
        <w:rPr>
          <w:rFonts w:ascii="Baskerville Old Face" w:eastAsia="Batang" w:hAnsi="Baskerville Old Face" w:cs="Baskerville Old Face"/>
        </w:rPr>
        <w:t xml:space="preserve"> </w:t>
      </w:r>
      <w:r>
        <w:rPr>
          <w:rFonts w:ascii="Baskerville Old Face" w:eastAsia="Batang" w:hAnsi="Baskerville Old Face" w:cs="Baskerville Old Face"/>
        </w:rPr>
        <w:t>Salı</w:t>
      </w:r>
      <w:r w:rsidRPr="00AC7B90">
        <w:rPr>
          <w:rFonts w:ascii="Baskerville Old Face" w:eastAsia="Batang" w:hAnsi="Baskerville Old Face" w:cs="Baskerville Old Face"/>
        </w:rPr>
        <w:t xml:space="preserve"> günü</w:t>
      </w:r>
      <w:r>
        <w:rPr>
          <w:rFonts w:ascii="Baskerville Old Face" w:eastAsia="Batang" w:hAnsi="Baskerville Old Face" w:cs="Baskerville Old Face"/>
        </w:rPr>
        <w:t xml:space="preserve"> okulumuz ö</w:t>
      </w:r>
      <w:r>
        <w:rPr>
          <w:rFonts w:ascii="Times New Roman" w:eastAsia="Batang" w:hAnsi="Times New Roman" w:cs="Times New Roman"/>
        </w:rPr>
        <w:t>ğ</w:t>
      </w:r>
      <w:r>
        <w:rPr>
          <w:rFonts w:ascii="Baskerville Old Face" w:eastAsia="Batang" w:hAnsi="Baskerville Old Face" w:cs="Baskerville Old Face"/>
        </w:rPr>
        <w:t>retmenler odasında</w:t>
      </w:r>
      <w:r w:rsidRPr="00AC7B90">
        <w:rPr>
          <w:rFonts w:ascii="Baskerville Old Face" w:eastAsia="Batang" w:hAnsi="Baskerville Old Face" w:cs="Baskerville Old Face"/>
        </w:rPr>
        <w:t xml:space="preserve"> saat 1</w:t>
      </w:r>
      <w:r>
        <w:rPr>
          <w:rFonts w:ascii="Baskerville Old Face" w:eastAsia="Batang" w:hAnsi="Baskerville Old Face" w:cs="Baskerville Old Face"/>
        </w:rPr>
        <w:t>1</w:t>
      </w:r>
      <w:r w:rsidRPr="00AC7B90">
        <w:rPr>
          <w:rFonts w:ascii="Baskerville Old Face" w:eastAsia="Batang" w:hAnsi="Baskerville Old Face" w:cs="Baskerville Old Face"/>
        </w:rPr>
        <w:t>.00’d</w:t>
      </w:r>
      <w:r>
        <w:rPr>
          <w:rFonts w:ascii="Baskerville Old Face" w:eastAsia="Batang" w:hAnsi="Baskerville Old Face" w:cs="Baskerville Old Face"/>
        </w:rPr>
        <w:t>e</w:t>
      </w:r>
      <w:r w:rsidRPr="00AC7B90">
        <w:rPr>
          <w:rFonts w:ascii="Baskerville Old Face" w:eastAsia="Batang" w:hAnsi="Baskerville Old Face" w:cs="Baskerville Old Face"/>
        </w:rPr>
        <w:t xml:space="preserve"> a</w:t>
      </w:r>
      <w:r w:rsidRPr="00AC7B90">
        <w:rPr>
          <w:rFonts w:ascii="Times New Roman" w:eastAsia="Batang" w:hAnsi="Times New Roman" w:cs="Times New Roman"/>
        </w:rPr>
        <w:t>ş</w:t>
      </w:r>
      <w:r w:rsidRPr="00AC7B90">
        <w:rPr>
          <w:rFonts w:ascii="Baskerville Old Face" w:eastAsia="Batang" w:hAnsi="Baskerville Old Face" w:cs="Baskerville Old Face"/>
        </w:rPr>
        <w:t>a</w:t>
      </w:r>
      <w:r w:rsidRPr="00AC7B90">
        <w:rPr>
          <w:rFonts w:ascii="Times New Roman" w:eastAsia="Batang" w:hAnsi="Times New Roman" w:cs="Times New Roman"/>
        </w:rPr>
        <w:t>ğ</w:t>
      </w:r>
      <w:r w:rsidRPr="00AC7B90">
        <w:rPr>
          <w:rFonts w:ascii="Baskerville Old Face" w:eastAsia="Batang" w:hAnsi="Baskerville Old Face" w:cs="Baskerville Old Face"/>
        </w:rPr>
        <w:t>ıdaki gündem maddelerini görü</w:t>
      </w:r>
      <w:r w:rsidRPr="00AC7B90">
        <w:rPr>
          <w:rFonts w:ascii="Times New Roman" w:eastAsia="Batang" w:hAnsi="Times New Roman" w:cs="Times New Roman"/>
        </w:rPr>
        <w:t>ş</w:t>
      </w:r>
      <w:r w:rsidRPr="00AC7B90">
        <w:rPr>
          <w:rFonts w:ascii="Baskerville Old Face" w:eastAsia="Batang" w:hAnsi="Baskerville Old Face" w:cs="Baskerville Old Face"/>
        </w:rPr>
        <w:t>mek üzere 4/</w:t>
      </w:r>
      <w:r>
        <w:rPr>
          <w:rFonts w:ascii="Baskerville Old Face" w:eastAsia="Batang" w:hAnsi="Baskerville Old Face" w:cs="Baskerville Old Face"/>
        </w:rPr>
        <w:t>B</w:t>
      </w:r>
      <w:r w:rsidRPr="00AC7B90">
        <w:rPr>
          <w:rFonts w:ascii="Baskerville Old Face" w:eastAsia="Batang" w:hAnsi="Baskerville Old Face" w:cs="Baskerville Old Face"/>
        </w:rPr>
        <w:t xml:space="preserve"> sınıfı ö</w:t>
      </w:r>
      <w:r w:rsidRPr="00AC7B90">
        <w:rPr>
          <w:rFonts w:ascii="Times New Roman" w:eastAsia="Batang" w:hAnsi="Times New Roman" w:cs="Times New Roman"/>
        </w:rPr>
        <w:t>ğ</w:t>
      </w:r>
      <w:r w:rsidRPr="00AC7B90">
        <w:rPr>
          <w:rFonts w:ascii="Baskerville Old Face" w:eastAsia="Batang" w:hAnsi="Baskerville Old Face" w:cs="Baskerville Old Face"/>
        </w:rPr>
        <w:t xml:space="preserve">retmeni </w:t>
      </w:r>
      <w:r>
        <w:rPr>
          <w:rFonts w:ascii="Baskerville Old Face" w:eastAsia="Batang" w:hAnsi="Baskerville Old Face" w:cs="Baskerville Old Face"/>
        </w:rPr>
        <w:t>Nazan A</w:t>
      </w:r>
      <w:r>
        <w:rPr>
          <w:rFonts w:ascii="Times New Roman" w:eastAsia="Batang" w:hAnsi="Times New Roman" w:cs="Times New Roman"/>
        </w:rPr>
        <w:t>Ğ</w:t>
      </w:r>
      <w:r>
        <w:rPr>
          <w:rFonts w:ascii="Baskerville Old Face" w:eastAsia="Batang" w:hAnsi="Baskerville Old Face" w:cs="Baskerville Old Face"/>
        </w:rPr>
        <w:t xml:space="preserve"> IN</w:t>
      </w:r>
      <w:r w:rsidRPr="00AC7B90">
        <w:rPr>
          <w:rFonts w:ascii="Baskerville Old Face" w:eastAsia="Batang" w:hAnsi="Baskerville Old Face" w:cs="Baskerville Old Face"/>
        </w:rPr>
        <w:t xml:space="preserve"> ba</w:t>
      </w:r>
      <w:r w:rsidRPr="00AC7B90">
        <w:rPr>
          <w:rFonts w:ascii="Times New Roman" w:eastAsia="Batang" w:hAnsi="Times New Roman" w:cs="Times New Roman"/>
        </w:rPr>
        <w:t>ş</w:t>
      </w:r>
      <w:r w:rsidRPr="00AC7B90">
        <w:rPr>
          <w:rFonts w:ascii="Baskerville Old Face" w:eastAsia="Batang" w:hAnsi="Baskerville Old Face" w:cs="Baskerville Old Face"/>
        </w:rPr>
        <w:t>kanlı</w:t>
      </w:r>
      <w:r w:rsidRPr="00AC7B90">
        <w:rPr>
          <w:rFonts w:ascii="Times New Roman" w:eastAsia="Batang" w:hAnsi="Times New Roman" w:cs="Times New Roman"/>
        </w:rPr>
        <w:t>ğ</w:t>
      </w:r>
      <w:r w:rsidRPr="00AC7B90">
        <w:rPr>
          <w:rFonts w:ascii="Baskerville Old Face" w:eastAsia="Batang" w:hAnsi="Baskerville Old Face" w:cs="Baskerville Old Face"/>
        </w:rPr>
        <w:t>ında toplanacaktır.</w:t>
      </w:r>
    </w:p>
    <w:p w:rsidR="00634621" w:rsidRPr="00AC7B90" w:rsidRDefault="00634621" w:rsidP="0002798C">
      <w:pPr>
        <w:pStyle w:val="NoSpacing"/>
        <w:tabs>
          <w:tab w:val="left" w:pos="10206"/>
        </w:tabs>
        <w:rPr>
          <w:rFonts w:ascii="Baskerville Old Face" w:eastAsia="Batang" w:hAnsi="Baskerville Old Face" w:cs="Baskerville Old Face"/>
        </w:rPr>
      </w:pPr>
      <w:r w:rsidRPr="00AC7B90">
        <w:rPr>
          <w:rFonts w:ascii="Baskerville Old Face" w:eastAsia="Batang" w:hAnsi="Baskerville Old Face" w:cs="Baskerville Old Face"/>
        </w:rPr>
        <w:t xml:space="preserve">                     Bilgilerinize arz ederim.  </w:t>
      </w:r>
    </w:p>
    <w:p w:rsidR="00634621" w:rsidRPr="00AC7B90" w:rsidRDefault="00634621" w:rsidP="0002798C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33513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33513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/>
          <w:b/>
          <w:bCs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Nazan A</w:t>
      </w:r>
      <w:r>
        <w:rPr>
          <w:rFonts w:eastAsia="Batang"/>
          <w:b/>
          <w:bCs/>
          <w:sz w:val="22"/>
          <w:szCs w:val="22"/>
        </w:rPr>
        <w:t>Ğ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IN</w:t>
      </w:r>
    </w:p>
    <w:p w:rsidR="00634621" w:rsidRPr="00AC7B90" w:rsidRDefault="00634621" w:rsidP="00133513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4. Sınıf Zümre Ba</w:t>
      </w:r>
      <w:r w:rsidRPr="00AC7B90">
        <w:rPr>
          <w:rFonts w:eastAsia="Batang"/>
          <w:b/>
          <w:bCs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kanı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GÜNDEM MADDELER</w:t>
      </w:r>
      <w:r w:rsidRPr="00AC7B90">
        <w:rPr>
          <w:rFonts w:eastAsia="Batang"/>
          <w:b/>
          <w:bCs/>
          <w:sz w:val="22"/>
          <w:szCs w:val="22"/>
        </w:rPr>
        <w:t>İ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Açılı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, Yoklama.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2.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 toplantısının ve birlikte hareket etmenin önemi.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3.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Bir önceki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yılı sonunda alınan kararların gözden geçirilmesi ve okunup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erlendirilmesi.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4.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Türk Milli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itiminin ve derslerin genel ve özel amaçlarının incelenip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erlendirilmesi.</w:t>
      </w:r>
    </w:p>
    <w:p w:rsidR="00634621" w:rsidRPr="00AC7B90" w:rsidRDefault="00634621" w:rsidP="00836B19">
      <w:pPr>
        <w:tabs>
          <w:tab w:val="left" w:pos="9720"/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5.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en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lkö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Kurumlar Yönetmeli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inin yeniden incelenmesi.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br/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6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. 201</w:t>
      </w:r>
      <w:r>
        <w:rPr>
          <w:rFonts w:ascii="Baskerville Old Face" w:eastAsia="Batang" w:hAnsi="Baskerville Old Face" w:cs="Baskerville Old Face"/>
          <w:sz w:val="22"/>
          <w:szCs w:val="22"/>
        </w:rPr>
        <w:t>7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-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2018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Yıllık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 takviminin incelenmesi ve 4.sınıflar yıllık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 programının hazırlanması.</w:t>
      </w:r>
    </w:p>
    <w:p w:rsidR="00634621" w:rsidRPr="00AC7B90" w:rsidRDefault="00634621" w:rsidP="00836B19">
      <w:pPr>
        <w:tabs>
          <w:tab w:val="left" w:pos="9720"/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7.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E-okul not sistemi ve veri giri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leri.</w:t>
      </w:r>
    </w:p>
    <w:p w:rsidR="00634621" w:rsidRPr="00AC7B90" w:rsidRDefault="00634621" w:rsidP="00836B19">
      <w:pPr>
        <w:tabs>
          <w:tab w:val="left" w:pos="9720"/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8.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sınıfı ve okulu daha çok sevmeleri için yapılacak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maların belirlenmesi.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br/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9.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Yıl boyunca okutulacak dersler üzerine konu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ulması ve ders saatlerinin belirlenmesi.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10.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Sınıf içinde tutulacak defter ve dosyaların belirlenmesi.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11.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Derslerde uygulanacak yöntem ve teknikler.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12.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itim-Ö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retimde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arıyı artırıcı hususların belirlenmesi.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13.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Yeni programın incelenmesi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14.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Yıllık ve günlük ders planlarının yapımında beraber hareket edilmesi.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15.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Ünite ile ilgili konuların planlanan sürede bitirilmesi. Ünite ve sürelerinin belirlenmesi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16.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Atatürkçülük konuları ve planlara yansıtılması 2504 S.T.D.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17.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rencilere aldırılacak araç ve gereçlerin belirlenmesi.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18.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Araç-</w:t>
      </w:r>
      <w:r>
        <w:rPr>
          <w:rFonts w:ascii="Baskerville Old Face" w:eastAsia="Batang" w:hAnsi="Baskerville Old Face" w:cs="Baskerville Old Face"/>
          <w:sz w:val="22"/>
          <w:szCs w:val="22"/>
        </w:rPr>
        <w:t>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ereç ve teknoloji kullanımı.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19.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Ölçme ve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erlendirme araçlarının belirlenmesi (sınav soru ve konu tespiti, nasıl sınav yapaca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ız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er).</w:t>
      </w:r>
    </w:p>
    <w:p w:rsidR="00634621" w:rsidRPr="00AC7B90" w:rsidRDefault="00634621" w:rsidP="00836B19">
      <w:pPr>
        <w:tabs>
          <w:tab w:val="left" w:pos="2268"/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20.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Sınıf kitaplıklarının olu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turulması ve kitaplı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 zenginle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tirme yollarının belirlenmesi.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21.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Benzer konularda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 zümrelerle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ve ortak hareket etme.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22.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Yıl içinde yapaca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ımız gezi, gözlem ve inceleme ile ilgili konular. 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23.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Millî bayramlarda, belirli gün ve haftalarda yapılan faaliyetler.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24.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E-okul sistemine durumunda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iklik olan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 verilerinin giri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leri.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br/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25.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Okul-Aile 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i.</w:t>
      </w:r>
    </w:p>
    <w:p w:rsidR="00634621" w:rsidRPr="00AC7B90" w:rsidRDefault="00634621" w:rsidP="00836B19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26.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Dilek ve temenniler. Kapanı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spacing w:line="276" w:lineRule="auto"/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/>
          <w:sz w:val="22"/>
          <w:szCs w:val="22"/>
        </w:rPr>
        <w:br/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                                                                             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      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05.09.201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7</w:t>
      </w:r>
    </w:p>
    <w:p w:rsidR="00634621" w:rsidRPr="00AC7B90" w:rsidRDefault="00634621" w:rsidP="00133513">
      <w:pPr>
        <w:tabs>
          <w:tab w:val="left" w:pos="10206"/>
        </w:tabs>
        <w:spacing w:line="276" w:lineRule="auto"/>
        <w:jc w:val="center"/>
        <w:rPr>
          <w:rFonts w:ascii="Baskerville Old Face" w:eastAsia="Batang" w:hAnsi="Baskerville Old Face" w:cs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Uygundur</w:t>
      </w:r>
    </w:p>
    <w:p w:rsidR="00634621" w:rsidRPr="00AC7B90" w:rsidRDefault="00634621" w:rsidP="00133513">
      <w:pPr>
        <w:tabs>
          <w:tab w:val="left" w:pos="4575"/>
        </w:tabs>
        <w:spacing w:line="276" w:lineRule="auto"/>
        <w:jc w:val="center"/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 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Hasan YILMAZ</w:t>
      </w:r>
    </w:p>
    <w:p w:rsidR="00634621" w:rsidRPr="00AC7B90" w:rsidRDefault="00634621" w:rsidP="0013351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10206"/>
        </w:tabs>
        <w:spacing w:line="276" w:lineRule="auto"/>
        <w:jc w:val="center"/>
        <w:rPr>
          <w:rFonts w:ascii="Baskerville Old Face" w:eastAsia="Batang" w:hAnsi="Baskerville Old Face" w:cs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Okul Müdürü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Default="00634621" w:rsidP="0002798C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02798C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AC7B90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AB5B94">
      <w:pPr>
        <w:tabs>
          <w:tab w:val="left" w:pos="10206"/>
        </w:tabs>
        <w:jc w:val="center"/>
        <w:rPr>
          <w:rFonts w:ascii="Baskerville Old Face" w:eastAsia="Batang" w:hAnsi="Baskerville Old Face" w:cs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201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7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-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201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8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E</w:t>
      </w:r>
      <w:r w:rsidRPr="00AC7B90">
        <w:rPr>
          <w:rFonts w:eastAsia="Batang"/>
          <w:b/>
          <w:bCs/>
          <w:sz w:val="22"/>
          <w:szCs w:val="22"/>
        </w:rPr>
        <w:t>Ğİ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T</w:t>
      </w:r>
      <w:r w:rsidRPr="00AC7B90">
        <w:rPr>
          <w:rFonts w:eastAsia="Batang"/>
          <w:b/>
          <w:bCs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M VE Ö</w:t>
      </w:r>
      <w:r w:rsidRPr="00AC7B90">
        <w:rPr>
          <w:rFonts w:eastAsia="Batang"/>
          <w:b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RET</w:t>
      </w:r>
      <w:r w:rsidRPr="00AC7B90">
        <w:rPr>
          <w:rFonts w:eastAsia="Batang"/>
          <w:b/>
          <w:bCs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M YILI </w:t>
      </w:r>
      <w:r>
        <w:rPr>
          <w:rFonts w:eastAsia="Batang"/>
          <w:b/>
          <w:bCs/>
          <w:sz w:val="22"/>
          <w:szCs w:val="22"/>
        </w:rPr>
        <w:t>KARTAL SOĞANLIK</w:t>
      </w:r>
      <w:r w:rsidRPr="00AC7B90">
        <w:rPr>
          <w:rFonts w:eastAsia="Batang"/>
          <w:b/>
          <w:bCs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LKOKULU I.DÖNEM 4.SINIFLAR ZÜMRE Ö</w:t>
      </w:r>
      <w:r w:rsidRPr="00AC7B90">
        <w:rPr>
          <w:rFonts w:eastAsia="Batang"/>
          <w:b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RETMENLER</w:t>
      </w:r>
      <w:r w:rsidRPr="00AC7B90">
        <w:rPr>
          <w:rFonts w:eastAsia="Batang"/>
          <w:b/>
          <w:bCs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KARAR TUTANA</w:t>
      </w:r>
      <w:r w:rsidRPr="00AC7B90">
        <w:rPr>
          <w:rFonts w:eastAsia="Batang"/>
          <w:b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I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TOPLANTI NO: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1     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KARAR NO: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1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TOPLANTI YER</w:t>
      </w:r>
      <w:r w:rsidRPr="00AC7B90">
        <w:rPr>
          <w:rFonts w:eastAsia="Batang"/>
          <w:b/>
          <w:bCs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: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4/A Sınıfı                          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TOPLANTI TAR</w:t>
      </w:r>
      <w:r w:rsidRPr="00AC7B90">
        <w:rPr>
          <w:rFonts w:eastAsia="Batang"/>
          <w:b/>
          <w:bCs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H</w:t>
      </w:r>
      <w:r w:rsidRPr="00AC7B90">
        <w:rPr>
          <w:rFonts w:eastAsia="Batang"/>
          <w:b/>
          <w:bCs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VE GÜNÜ: 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07.09.2016 Çar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amba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  <w:u w:val="single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TOPLANTI SAAT</w:t>
      </w:r>
      <w:r w:rsidRPr="00AC7B90">
        <w:rPr>
          <w:rFonts w:eastAsia="Batang"/>
          <w:b/>
          <w:bCs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: 1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1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: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00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TOPLANTIYA KATILANLAR:   :    4 - 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Sınıf Ö</w:t>
      </w:r>
      <w:r w:rsidRPr="00AC7B90">
        <w:rPr>
          <w:rFonts w:eastAsia="Batang"/>
          <w:sz w:val="22"/>
          <w:szCs w:val="22"/>
        </w:rPr>
        <w:t>ğ</w:t>
      </w:r>
      <w:r>
        <w:rPr>
          <w:rFonts w:ascii="Baskerville Old Face" w:eastAsia="Batang" w:hAnsi="Baskerville Old Face" w:cs="Baskerville Old Face"/>
          <w:sz w:val="22"/>
          <w:szCs w:val="22"/>
        </w:rPr>
        <w:t>retmeni Meral KOCA</w:t>
      </w:r>
      <w:r>
        <w:rPr>
          <w:rFonts w:eastAsia="Batang"/>
          <w:sz w:val="22"/>
          <w:szCs w:val="22"/>
        </w:rPr>
        <w:t>İ</w:t>
      </w:r>
      <w:r>
        <w:rPr>
          <w:rFonts w:ascii="Baskerville Old Face" w:eastAsia="Batang" w:hAnsi="Baskerville Old Face" w:cs="Baskerville Old Face"/>
          <w:sz w:val="22"/>
          <w:szCs w:val="22"/>
        </w:rPr>
        <w:t>B</w:t>
      </w:r>
      <w:r>
        <w:rPr>
          <w:rFonts w:eastAsia="Batang"/>
          <w:sz w:val="22"/>
          <w:szCs w:val="22"/>
        </w:rPr>
        <w:t>İŞ</w:t>
      </w:r>
    </w:p>
    <w:p w:rsidR="00634621" w:rsidRPr="00AC7B90" w:rsidRDefault="00634621" w:rsidP="00133513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 w:cs="Baskerville Old Face"/>
        </w:rPr>
      </w:pPr>
      <w:r w:rsidRPr="00AC7B90">
        <w:rPr>
          <w:rFonts w:ascii="Baskerville Old Face" w:eastAsia="Batang" w:hAnsi="Baskerville Old Face" w:cs="Baskerville Old Face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Baskerville Old Face"/>
          <w:b/>
          <w:bCs/>
        </w:rPr>
        <w:t>4 - B</w:t>
      </w:r>
      <w:r w:rsidRPr="00AC7B90">
        <w:rPr>
          <w:rFonts w:ascii="Baskerville Old Face" w:eastAsia="Batang" w:hAnsi="Baskerville Old Face" w:cs="Baskerville Old Face"/>
        </w:rPr>
        <w:t xml:space="preserve"> Sınıf Ö</w:t>
      </w:r>
      <w:r w:rsidRPr="00AC7B90">
        <w:rPr>
          <w:rFonts w:ascii="Times New Roman" w:eastAsia="Batang" w:hAnsi="Times New Roman" w:cs="Times New Roman"/>
        </w:rPr>
        <w:t>ğ</w:t>
      </w:r>
      <w:r>
        <w:rPr>
          <w:rFonts w:ascii="Baskerville Old Face" w:eastAsia="Batang" w:hAnsi="Baskerville Old Face" w:cs="Baskerville Old Face"/>
        </w:rPr>
        <w:t>retmeni Nazan A</w:t>
      </w:r>
      <w:r>
        <w:rPr>
          <w:rFonts w:ascii="Times New Roman" w:eastAsia="Batang" w:hAnsi="Times New Roman" w:cs="Times New Roman"/>
        </w:rPr>
        <w:t>Ğ</w:t>
      </w:r>
      <w:r>
        <w:rPr>
          <w:rFonts w:ascii="Baskerville Old Face" w:eastAsia="Batang" w:hAnsi="Baskerville Old Face" w:cs="Baskerville Old Face"/>
        </w:rPr>
        <w:t>IN</w:t>
      </w:r>
      <w:r w:rsidRPr="00AC7B90">
        <w:rPr>
          <w:rFonts w:ascii="Baskerville Old Face" w:eastAsia="Batang" w:hAnsi="Baskerville Old Face" w:cs="Baskerville Old Face"/>
        </w:rPr>
        <w:t xml:space="preserve">                                            </w:t>
      </w:r>
    </w:p>
    <w:p w:rsidR="00634621" w:rsidRPr="00AC7B90" w:rsidRDefault="00634621" w:rsidP="00133513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  <w:r w:rsidRPr="00AC7B90">
        <w:rPr>
          <w:rFonts w:ascii="Baskerville Old Face" w:eastAsia="Batang" w:hAnsi="Baskerville Old Face" w:cs="Baskerville Old Face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Baskerville Old Face"/>
          <w:b/>
          <w:bCs/>
        </w:rPr>
        <w:t>4 - C</w:t>
      </w:r>
      <w:r w:rsidRPr="00AC7B90">
        <w:rPr>
          <w:rFonts w:ascii="Baskerville Old Face" w:eastAsia="Batang" w:hAnsi="Baskerville Old Face" w:cs="Baskerville Old Face"/>
        </w:rPr>
        <w:t xml:space="preserve"> Sınıf Ö</w:t>
      </w:r>
      <w:r w:rsidRPr="00AC7B90">
        <w:rPr>
          <w:rFonts w:ascii="Times New Roman" w:eastAsia="Batang" w:hAnsi="Times New Roman" w:cs="Times New Roman"/>
        </w:rPr>
        <w:t>ğ</w:t>
      </w:r>
      <w:r w:rsidRPr="00AC7B90">
        <w:rPr>
          <w:rFonts w:ascii="Baskerville Old Face" w:eastAsia="Batang" w:hAnsi="Baskerville Old Face" w:cs="Baskerville Old Face"/>
        </w:rPr>
        <w:t xml:space="preserve">retmeni </w:t>
      </w:r>
      <w:r>
        <w:rPr>
          <w:rFonts w:ascii="Baskerville Old Face" w:eastAsia="Batang" w:hAnsi="Baskerville Old Face" w:cs="Baskerville Old Face"/>
        </w:rPr>
        <w:t>Zekiye GÖK</w:t>
      </w:r>
    </w:p>
    <w:p w:rsidR="00634621" w:rsidRPr="00AC7B90" w:rsidRDefault="00634621" w:rsidP="00133513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  <w:r w:rsidRPr="00AC7B90">
        <w:rPr>
          <w:rFonts w:ascii="Baskerville Old Face" w:eastAsia="Batang" w:hAnsi="Baskerville Old Face" w:cs="Baskerville Old Face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Baskerville Old Face"/>
          <w:b/>
          <w:bCs/>
        </w:rPr>
        <w:t>4 - D</w:t>
      </w:r>
      <w:r w:rsidRPr="00AC7B90">
        <w:rPr>
          <w:rFonts w:ascii="Baskerville Old Face" w:eastAsia="Batang" w:hAnsi="Baskerville Old Face" w:cs="Baskerville Old Face"/>
        </w:rPr>
        <w:t xml:space="preserve"> Sınıf Ö</w:t>
      </w:r>
      <w:r w:rsidRPr="00AC7B90">
        <w:rPr>
          <w:rFonts w:ascii="Times New Roman" w:eastAsia="Batang" w:hAnsi="Times New Roman" w:cs="Times New Roman"/>
        </w:rPr>
        <w:t>ğ</w:t>
      </w:r>
      <w:r>
        <w:rPr>
          <w:rFonts w:ascii="Baskerville Old Face" w:eastAsia="Batang" w:hAnsi="Baskerville Old Face" w:cs="Baskerville Old Face"/>
        </w:rPr>
        <w:t>retmeni Pınar ELMAS CAN</w:t>
      </w:r>
    </w:p>
    <w:p w:rsidR="00634621" w:rsidRPr="00AC7B90" w:rsidRDefault="00634621" w:rsidP="00133513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  <w:r w:rsidRPr="00AC7B90">
        <w:rPr>
          <w:rFonts w:ascii="Baskerville Old Face" w:eastAsia="Batang" w:hAnsi="Baskerville Old Face" w:cs="Baskerville Old Face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Baskerville Old Face"/>
          <w:b/>
          <w:bCs/>
        </w:rPr>
        <w:t>4 - E</w:t>
      </w:r>
      <w:r w:rsidRPr="00AC7B90">
        <w:rPr>
          <w:rFonts w:ascii="Baskerville Old Face" w:eastAsia="Batang" w:hAnsi="Baskerville Old Face" w:cs="Baskerville Old Face"/>
        </w:rPr>
        <w:t xml:space="preserve"> Sınıf Ö</w:t>
      </w:r>
      <w:r w:rsidRPr="00AC7B90">
        <w:rPr>
          <w:rFonts w:ascii="Times New Roman" w:eastAsia="Batang" w:hAnsi="Times New Roman" w:cs="Times New Roman"/>
        </w:rPr>
        <w:t>ğ</w:t>
      </w:r>
      <w:r>
        <w:rPr>
          <w:rFonts w:ascii="Baskerville Old Face" w:eastAsia="Batang" w:hAnsi="Baskerville Old Face" w:cs="Baskerville Old Face"/>
        </w:rPr>
        <w:t>retmeni Hüsnü I</w:t>
      </w:r>
      <w:r>
        <w:rPr>
          <w:rFonts w:ascii="Times New Roman" w:eastAsia="Batang" w:hAnsi="Times New Roman" w:cs="Times New Roman"/>
        </w:rPr>
        <w:t>Ş</w:t>
      </w:r>
      <w:r>
        <w:rPr>
          <w:rFonts w:ascii="Baskerville Old Face" w:eastAsia="Batang" w:hAnsi="Baskerville Old Face" w:cs="Baskerville Old Face"/>
        </w:rPr>
        <w:t>IK</w:t>
      </w:r>
    </w:p>
    <w:p w:rsidR="00634621" w:rsidRPr="00AC7B90" w:rsidRDefault="00634621" w:rsidP="00133513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  <w:r w:rsidRPr="00AC7B90">
        <w:rPr>
          <w:rFonts w:ascii="Baskerville Old Face" w:eastAsia="Batang" w:hAnsi="Baskerville Old Face" w:cs="Baskerville Old Face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Baskerville Old Face"/>
          <w:b/>
          <w:bCs/>
        </w:rPr>
        <w:t>4 - F</w:t>
      </w:r>
      <w:r w:rsidRPr="00AC7B90">
        <w:rPr>
          <w:rFonts w:ascii="Baskerville Old Face" w:eastAsia="Batang" w:hAnsi="Baskerville Old Face" w:cs="Baskerville Old Face"/>
        </w:rPr>
        <w:t xml:space="preserve"> Sınıf Ö</w:t>
      </w:r>
      <w:r w:rsidRPr="00AC7B90">
        <w:rPr>
          <w:rFonts w:ascii="Times New Roman" w:eastAsia="Batang" w:hAnsi="Times New Roman" w:cs="Times New Roman"/>
        </w:rPr>
        <w:t>ğ</w:t>
      </w:r>
      <w:r>
        <w:rPr>
          <w:rFonts w:ascii="Baskerville Old Face" w:eastAsia="Batang" w:hAnsi="Baskerville Old Face" w:cs="Baskerville Old Face"/>
        </w:rPr>
        <w:t>retmeni</w:t>
      </w:r>
      <w:r w:rsidRPr="00AC7B90">
        <w:rPr>
          <w:rFonts w:ascii="Baskerville Old Face" w:eastAsia="Batang" w:hAnsi="Baskerville Old Face" w:cs="Baskerville Old Face"/>
        </w:rPr>
        <w:t xml:space="preserve"> </w:t>
      </w:r>
      <w:r>
        <w:rPr>
          <w:rFonts w:ascii="Baskerville Old Face" w:eastAsia="Batang" w:hAnsi="Baskerville Old Face" w:cs="Baskerville Old Face"/>
        </w:rPr>
        <w:t>Erkan AYDIN</w:t>
      </w:r>
    </w:p>
    <w:p w:rsidR="00634621" w:rsidRPr="00AC7B90" w:rsidRDefault="00634621" w:rsidP="00133513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  <w:r w:rsidRPr="00AC7B90">
        <w:rPr>
          <w:rFonts w:ascii="Baskerville Old Face" w:eastAsia="Batang" w:hAnsi="Baskerville Old Face" w:cs="Baskerville Old Face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Baskerville Old Face"/>
          <w:b/>
          <w:bCs/>
        </w:rPr>
        <w:t>4 - G</w:t>
      </w:r>
      <w:r w:rsidRPr="00AC7B90">
        <w:rPr>
          <w:rFonts w:ascii="Baskerville Old Face" w:eastAsia="Batang" w:hAnsi="Baskerville Old Face" w:cs="Baskerville Old Face"/>
        </w:rPr>
        <w:t xml:space="preserve"> Sınıf Ö</w:t>
      </w:r>
      <w:r w:rsidRPr="00AC7B90">
        <w:rPr>
          <w:rFonts w:ascii="Times New Roman" w:eastAsia="Batang" w:hAnsi="Times New Roman" w:cs="Times New Roman"/>
        </w:rPr>
        <w:t>ğ</w:t>
      </w:r>
      <w:r>
        <w:rPr>
          <w:rFonts w:ascii="Baskerville Old Face" w:eastAsia="Batang" w:hAnsi="Baskerville Old Face" w:cs="Baskerville Old Face"/>
        </w:rPr>
        <w:t xml:space="preserve">retmeni Füsun </w:t>
      </w:r>
      <w:r>
        <w:rPr>
          <w:rFonts w:ascii="Times New Roman" w:eastAsia="Batang" w:hAnsi="Times New Roman" w:cs="Times New Roman"/>
        </w:rPr>
        <w:t>ŞİŞ</w:t>
      </w:r>
      <w:r>
        <w:rPr>
          <w:rFonts w:ascii="Baskerville Old Face" w:eastAsia="Batang" w:hAnsi="Baskerville Old Face" w:cs="Baskerville Old Face"/>
        </w:rPr>
        <w:t>L</w:t>
      </w:r>
      <w:r>
        <w:rPr>
          <w:rFonts w:ascii="Times New Roman" w:eastAsia="Batang" w:hAnsi="Times New Roman" w:cs="Times New Roman"/>
        </w:rPr>
        <w:t>İ</w:t>
      </w:r>
    </w:p>
    <w:p w:rsidR="00634621" w:rsidRPr="00AC7B90" w:rsidRDefault="00634621" w:rsidP="00133513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  <w:r w:rsidRPr="00AC7B90">
        <w:rPr>
          <w:rFonts w:ascii="Baskerville Old Face" w:eastAsia="Batang" w:hAnsi="Baskerville Old Face" w:cs="Baskerville Old Face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Baskerville Old Face"/>
          <w:b/>
          <w:bCs/>
        </w:rPr>
        <w:t>4 - H</w:t>
      </w:r>
      <w:r w:rsidRPr="00AC7B90">
        <w:rPr>
          <w:rFonts w:ascii="Baskerville Old Face" w:eastAsia="Batang" w:hAnsi="Baskerville Old Face" w:cs="Baskerville Old Face"/>
        </w:rPr>
        <w:t xml:space="preserve"> Sınıf Ö</w:t>
      </w:r>
      <w:r w:rsidRPr="00AC7B90">
        <w:rPr>
          <w:rFonts w:ascii="Times New Roman" w:eastAsia="Batang" w:hAnsi="Times New Roman" w:cs="Times New Roman"/>
        </w:rPr>
        <w:t>ğ</w:t>
      </w:r>
      <w:r>
        <w:rPr>
          <w:rFonts w:ascii="Baskerville Old Face" w:eastAsia="Batang" w:hAnsi="Baskerville Old Face" w:cs="Baskerville Old Face"/>
        </w:rPr>
        <w:t>retmeni Ay</w:t>
      </w:r>
      <w:r>
        <w:rPr>
          <w:rFonts w:ascii="Times New Roman" w:eastAsia="Batang" w:hAnsi="Times New Roman" w:cs="Times New Roman"/>
        </w:rPr>
        <w:t>ş</w:t>
      </w:r>
      <w:r>
        <w:rPr>
          <w:rFonts w:ascii="Baskerville Old Face" w:eastAsia="Batang" w:hAnsi="Baskerville Old Face" w:cs="Baskerville Old Face"/>
        </w:rPr>
        <w:t>egül BAKIR</w:t>
      </w:r>
    </w:p>
    <w:p w:rsidR="00634621" w:rsidRPr="00AC7B90" w:rsidRDefault="00634621" w:rsidP="0007115C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 w:cs="Baskerville Old Face"/>
        </w:rPr>
      </w:pPr>
      <w:r w:rsidRPr="00AC7B90">
        <w:rPr>
          <w:rFonts w:ascii="Baskerville Old Face" w:eastAsia="Batang" w:hAnsi="Baskerville Old Face" w:cs="Baskerville Old Face"/>
        </w:rPr>
        <w:t xml:space="preserve">                                                              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TOPLANTININ AMACI: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201</w:t>
      </w:r>
      <w:r>
        <w:rPr>
          <w:rFonts w:ascii="Baskerville Old Face" w:eastAsia="Batang" w:hAnsi="Baskerville Old Face" w:cs="Baskerville Old Face"/>
          <w:sz w:val="22"/>
          <w:szCs w:val="22"/>
        </w:rPr>
        <w:t>7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-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201</w:t>
      </w:r>
      <w:r>
        <w:rPr>
          <w:rFonts w:ascii="Baskerville Old Face" w:eastAsia="Batang" w:hAnsi="Baskerville Old Face" w:cs="Baskerville Old Face"/>
          <w:sz w:val="22"/>
          <w:szCs w:val="22"/>
        </w:rPr>
        <w:t>8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 ve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yılının 4. sınıflar arasında planlama, uygulama, ölçme ve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erlendirme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malarında birlik ve beraberli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lanması.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GÜNDEM MADDELER</w:t>
      </w:r>
      <w:r w:rsidRPr="00AC7B90">
        <w:rPr>
          <w:rFonts w:eastAsia="Batang"/>
          <w:b/>
          <w:bCs/>
          <w:sz w:val="22"/>
          <w:szCs w:val="22"/>
        </w:rPr>
        <w:t>İ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Açılı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, Yoklama.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2.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 toplantısının ve birlikte hareket etmenin önemi.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3.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Bir önceki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yılı sonunda alınan kararların gözden geçirilmesi ve okunup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erlendirilmesi.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4.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Türk Milli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itiminin ve derslerin genel ve özel amaçlarının incelenip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erlendirilmesi.</w:t>
      </w:r>
    </w:p>
    <w:p w:rsidR="00634621" w:rsidRPr="00AC7B90" w:rsidRDefault="00634621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5.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en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lkö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Kurumlar Yönetmeli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inin yeniden incelenmesi.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br/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6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. 201</w:t>
      </w:r>
      <w:r>
        <w:rPr>
          <w:rFonts w:ascii="Baskerville Old Face" w:eastAsia="Batang" w:hAnsi="Baskerville Old Face" w:cs="Baskerville Old Face"/>
          <w:sz w:val="22"/>
          <w:szCs w:val="22"/>
        </w:rPr>
        <w:t>7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-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2018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Yıllık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 takviminin incelenmesi ve 4.sınıflar yıllık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 programının hazırlanması.</w:t>
      </w:r>
    </w:p>
    <w:p w:rsidR="00634621" w:rsidRPr="00AC7B90" w:rsidRDefault="00634621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7.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E-okul not sistemi ve veri giri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leri.</w:t>
      </w:r>
    </w:p>
    <w:p w:rsidR="00634621" w:rsidRPr="00AC7B90" w:rsidRDefault="00634621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8.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sınıfı ve okulu daha çok sevmeleri için yapılacak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maların belirlenmesi.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br/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9.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Yıl boyunca okutulacak dersler üzerine konu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ulması ve ders saatlerinin belirlenmesi.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10.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Sınıf içinde tutulacak defter ve dosyaların belirlenmesi.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11.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Derslerde uygulanacak yöntem ve teknikler.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12.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itim-Ö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retimde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arıyı artırıcı hususların belirlenmesi.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13.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Yeni programın incelenmesi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14.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Yıllık ve günlük ders planlarının yapımında beraber hareket edilmesi.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15.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Ünite ile ilgili konuların planlanan sürede bitirilmesi. Ünite ve sürelerinin belirlenmesi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16.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Atatürkçülük konuları ve planlara yansıtılması 2504 S.T.D.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17.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rencilere aldırılacak araç ve gereçlerin belirlenmesi.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18.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Araç-</w:t>
      </w:r>
      <w:r>
        <w:rPr>
          <w:rFonts w:ascii="Baskerville Old Face" w:eastAsia="Batang" w:hAnsi="Baskerville Old Face" w:cs="Baskerville Old Face"/>
          <w:sz w:val="22"/>
          <w:szCs w:val="22"/>
        </w:rPr>
        <w:t>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ereç ve teknoloji kullanımı.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19.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Ölçme ve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erlendirme araçlarının belirlenmesi (sınav soru ve konu tespiti, nasıl sınav yapaca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ız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er).</w:t>
      </w:r>
    </w:p>
    <w:p w:rsidR="00634621" w:rsidRPr="00AC7B90" w:rsidRDefault="00634621" w:rsidP="00133513">
      <w:pPr>
        <w:tabs>
          <w:tab w:val="left" w:pos="2268"/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20.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Sınıf kitaplıklarının olu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turulması ve kitaplı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 zenginle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tirme yollarının belirlenmesi.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21.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Benzer konularda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 zümrelerle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ve ortak hareket etme.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22.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Yıl içinde yapaca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ımız gezi, gözlem ve inceleme ile ilgili konular. 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23.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Millî bayramlarda, belirli gün ve haftalarda yapılan faaliyetler.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24.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E-okul sistemine durumunda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iklik olan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 verilerinin giri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leri.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br/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25.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Okul-Aile 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26.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Dilek ve temenniler. Kapanı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TOPLANTI TUTANA</w:t>
      </w:r>
      <w:r w:rsidRPr="00AC7B90">
        <w:rPr>
          <w:rFonts w:eastAsia="Batang"/>
          <w:b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I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b/>
          <w:bCs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  <w:r>
        <w:rPr>
          <w:rFonts w:eastAsia="Batang"/>
          <w:sz w:val="22"/>
          <w:szCs w:val="22"/>
        </w:rPr>
        <w:t xml:space="preserve">Kartal Soğanlık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lkokulu 4.sınıf 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retmenleri olarak; 0</w:t>
      </w:r>
      <w:r>
        <w:rPr>
          <w:rFonts w:ascii="Baskerville Old Face" w:eastAsia="Batang" w:hAnsi="Baskerville Old Face" w:cs="Baskerville Old Face"/>
          <w:sz w:val="22"/>
          <w:szCs w:val="22"/>
        </w:rPr>
        <w:t>5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.09.201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7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tarihinde 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Salı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günü saat 1</w:t>
      </w:r>
      <w:r>
        <w:rPr>
          <w:rFonts w:ascii="Baskerville Old Face" w:eastAsia="Batang" w:hAnsi="Baskerville Old Face" w:cs="Baskerville Old Face"/>
          <w:sz w:val="22"/>
          <w:szCs w:val="22"/>
        </w:rPr>
        <w:t>1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: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00’ d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 odasında bir araya gelindi. Toplantı gündem maddeleri sınıf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retmeni </w:t>
      </w:r>
      <w:r>
        <w:rPr>
          <w:rFonts w:ascii="Baskerville Old Face" w:eastAsia="Batang" w:hAnsi="Baskerville Old Face" w:cs="Baskerville Old Face"/>
          <w:sz w:val="22"/>
          <w:szCs w:val="22"/>
        </w:rPr>
        <w:t>Nazan A</w:t>
      </w:r>
      <w:r>
        <w:rPr>
          <w:rFonts w:eastAsia="Batang"/>
          <w:sz w:val="22"/>
          <w:szCs w:val="22"/>
        </w:rPr>
        <w:t>Ğ</w:t>
      </w:r>
      <w:r>
        <w:rPr>
          <w:rFonts w:ascii="Baskerville Old Face" w:eastAsia="Batang" w:hAnsi="Baskerville Old Face" w:cs="Baskerville Old Face"/>
          <w:sz w:val="22"/>
          <w:szCs w:val="22"/>
        </w:rPr>
        <w:t>IN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tarafından okundu ve görü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üldü. Toplantı tutana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ı ise </w:t>
      </w:r>
      <w:r>
        <w:rPr>
          <w:rFonts w:ascii="Baskerville Old Face" w:eastAsia="Batang" w:hAnsi="Baskerville Old Face" w:cs="Baskerville Old Face"/>
          <w:sz w:val="22"/>
          <w:szCs w:val="22"/>
        </w:rPr>
        <w:t>Meral KOCA</w:t>
      </w:r>
      <w:r>
        <w:rPr>
          <w:rFonts w:eastAsia="Batang"/>
          <w:sz w:val="22"/>
          <w:szCs w:val="22"/>
        </w:rPr>
        <w:t>İ</w:t>
      </w:r>
      <w:r>
        <w:rPr>
          <w:rFonts w:ascii="Baskerville Old Face" w:eastAsia="Batang" w:hAnsi="Baskerville Old Face" w:cs="Baskerville Old Face"/>
          <w:sz w:val="22"/>
          <w:szCs w:val="22"/>
        </w:rPr>
        <w:t>B</w:t>
      </w:r>
      <w:r>
        <w:rPr>
          <w:rFonts w:eastAsia="Batang"/>
          <w:sz w:val="22"/>
          <w:szCs w:val="22"/>
        </w:rPr>
        <w:t>İŞ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tarafından yazıldı. Toplantı sonucunda 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ıda belirtilen kararlar alındı.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color w:val="C00000"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1.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Açılı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, Yoklama: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4. Sınıflar zümre toplantısı oy 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ile seçilen zümre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kanı </w:t>
      </w:r>
      <w:r>
        <w:rPr>
          <w:rFonts w:ascii="Baskerville Old Face" w:eastAsia="Batang" w:hAnsi="Baskerville Old Face" w:cs="Baskerville Old Face"/>
          <w:sz w:val="22"/>
          <w:szCs w:val="22"/>
        </w:rPr>
        <w:t>Nazan A</w:t>
      </w:r>
      <w:r>
        <w:rPr>
          <w:rFonts w:ascii="Cambria" w:eastAsia="Batang" w:hAnsi="Cambria" w:cs="Cambria"/>
          <w:sz w:val="22"/>
          <w:szCs w:val="22"/>
        </w:rPr>
        <w:t>Ğ</w:t>
      </w:r>
      <w:r>
        <w:rPr>
          <w:rFonts w:ascii="Baskerville Old Face" w:eastAsia="Batang" w:hAnsi="Baskerville Old Face" w:cs="Baskerville Old Face"/>
          <w:sz w:val="22"/>
          <w:szCs w:val="22"/>
        </w:rPr>
        <w:t>IN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tarafından açıldı. Yoklama yapıldı. Gündem maddelerinin görü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ülmesine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landı.    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br/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2.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Zümre ö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retmenler toplantısının ve birlikte hareket etmenin önemi: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 toplantısının ve birlikte hareket etmenin yararları üzerinde duruldu ve zümre olarak sık sık bir araya gelerek bilgi 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veri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inin yapılmasına karar verildi.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3.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Bir önceki ö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retim yılı sonunda alınan kararların gözden geçirilmesi ve okunup de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erlendirilmesi: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Bir önceki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yılı sonunda alınan “Zümre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 Kurulu” kararları gözden geçirildi ve yeniden okunup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erlendirilerek bu kararlar do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rultusunda yeni kararların alınmasına karar verildi.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4.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Türk Milli E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itiminin ve derslerin genel ve özel amaçlarının incelenip de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erlendirilmesi: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Türk Milli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itimi’nin ve derslerin genel ve özel amaçlarının incelenip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erlendirilmesi ve bu amaçlar do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rultusunda hareket edilmesine karar verildi.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5.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De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i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en </w:t>
      </w:r>
      <w:r w:rsidRPr="00AC7B90">
        <w:rPr>
          <w:rFonts w:eastAsia="Batang"/>
          <w:color w:val="C00000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lkö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retim Kurumlar Yönetmeli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inin yeniden incelenmesi: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lkö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Kurumlar Yönetmeli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inin ilgili maddeleri sınıf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i Füsun </w:t>
      </w:r>
      <w:r>
        <w:rPr>
          <w:rFonts w:eastAsia="Batang"/>
          <w:sz w:val="22"/>
          <w:szCs w:val="22"/>
        </w:rPr>
        <w:t>ŞİŞ</w:t>
      </w:r>
      <w:r>
        <w:rPr>
          <w:rFonts w:ascii="Baskerville Old Face" w:eastAsia="Batang" w:hAnsi="Baskerville Old Face" w:cs="Baskerville Old Face"/>
          <w:sz w:val="22"/>
          <w:szCs w:val="22"/>
        </w:rPr>
        <w:t>L</w:t>
      </w:r>
      <w:r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tarafından okundu.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en maddeler üzerinde yeniden hassasiyetle duruldu. Yönetmeli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 yıl boyunca incelenmesi ve yapılan her türlü faaliyette rehber olması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istendi.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6.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201</w:t>
      </w:r>
      <w:r>
        <w:rPr>
          <w:rFonts w:ascii="Baskerville Old Face" w:eastAsia="Batang" w:hAnsi="Baskerville Old Face" w:cs="Baskerville Old Face"/>
          <w:color w:val="C00000"/>
          <w:sz w:val="22"/>
          <w:szCs w:val="22"/>
        </w:rPr>
        <w:t>7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-</w:t>
      </w:r>
      <w:r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201</w:t>
      </w:r>
      <w:r>
        <w:rPr>
          <w:rFonts w:ascii="Baskerville Old Face" w:eastAsia="Batang" w:hAnsi="Baskerville Old Face" w:cs="Baskerville Old Face"/>
          <w:color w:val="C00000"/>
          <w:sz w:val="22"/>
          <w:szCs w:val="22"/>
        </w:rPr>
        <w:t>8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Yıllık Çalı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ma Takviminin </w:t>
      </w:r>
      <w:r w:rsidRPr="00AC7B90">
        <w:rPr>
          <w:rFonts w:eastAsia="Batang"/>
          <w:color w:val="C00000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ncelenmesi Ve 4. Sınıflar Yıllık Çalı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ma Programının Hazırlanması:</w:t>
      </w:r>
    </w:p>
    <w:p w:rsidR="00634621" w:rsidRPr="00AC7B90" w:rsidRDefault="00634621" w:rsidP="00AC7B90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 takvimi incelenerek dönem dönem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günü sayısı belirlendi. Okulların 0</w:t>
      </w:r>
      <w:r>
        <w:rPr>
          <w:rFonts w:ascii="Baskerville Old Face" w:eastAsia="Batang" w:hAnsi="Baskerville Old Face" w:cs="Baskerville Old Face"/>
          <w:sz w:val="22"/>
          <w:szCs w:val="22"/>
        </w:rPr>
        <w:t>8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Haziran 2017 tarihinde kapanması baz alınarak I.Dönem:18 Hafta; 90 </w:t>
      </w:r>
      <w:r w:rsidRPr="00AC7B90">
        <w:rPr>
          <w:rFonts w:eastAsia="Batang"/>
          <w:sz w:val="22"/>
          <w:szCs w:val="22"/>
        </w:rPr>
        <w:t>İş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günü, II.Dönem:18 Hafta; 88 </w:t>
      </w:r>
      <w:r w:rsidRPr="00AC7B90">
        <w:rPr>
          <w:rFonts w:eastAsia="Batang"/>
          <w:sz w:val="22"/>
          <w:szCs w:val="22"/>
        </w:rPr>
        <w:t>İş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günü. TOPLAM </w:t>
      </w:r>
      <w:r w:rsidRPr="00AC7B90">
        <w:rPr>
          <w:rFonts w:eastAsia="Batang"/>
          <w:sz w:val="22"/>
          <w:szCs w:val="22"/>
        </w:rPr>
        <w:t>İŞ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GÜNÜ: 178 gün olarak tespit edildi. Bu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günü do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rultusunda 4.sınıf planları hazırlanırken aylara göre yıllık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ma programının da zümre ile beraber hazırlanmasına karar verildi. </w:t>
      </w:r>
      <w:r w:rsidRPr="00AC7B90">
        <w:rPr>
          <w:rFonts w:eastAsia="Batang"/>
          <w:sz w:val="22"/>
          <w:szCs w:val="22"/>
        </w:rPr>
        <w:t>İş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takvimi 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ıya çıkarıldı.</w:t>
      </w:r>
    </w:p>
    <w:p w:rsidR="00634621" w:rsidRDefault="00634621" w:rsidP="00C41B15">
      <w:pPr>
        <w:spacing w:after="120"/>
        <w:jc w:val="center"/>
        <w:rPr>
          <w:rFonts w:ascii="Baskerville Old Face" w:eastAsia="Batang" w:hAnsi="Baskerville Old Face"/>
          <w:color w:val="E36C0A"/>
          <w:sz w:val="22"/>
          <w:szCs w:val="22"/>
        </w:rPr>
      </w:pPr>
    </w:p>
    <w:p w:rsidR="00634621" w:rsidRPr="00AC7B90" w:rsidRDefault="00634621" w:rsidP="00C41B15">
      <w:pPr>
        <w:spacing w:after="120"/>
        <w:jc w:val="center"/>
        <w:rPr>
          <w:rFonts w:ascii="Baskerville Old Face" w:eastAsia="Batang" w:hAnsi="Baskerville Old Face"/>
          <w:color w:val="E36C0A"/>
          <w:sz w:val="22"/>
          <w:szCs w:val="22"/>
        </w:rPr>
      </w:pPr>
    </w:p>
    <w:p w:rsidR="00634621" w:rsidRPr="00641A60" w:rsidRDefault="00634621" w:rsidP="00AA1A3D">
      <w:pPr>
        <w:spacing w:after="120"/>
        <w:jc w:val="center"/>
        <w:rPr>
          <w:color w:val="000000"/>
          <w:sz w:val="30"/>
          <w:szCs w:val="30"/>
        </w:rPr>
      </w:pPr>
      <w:r w:rsidRPr="00641A60">
        <w:rPr>
          <w:color w:val="000000"/>
          <w:sz w:val="30"/>
          <w:szCs w:val="30"/>
        </w:rPr>
        <w:t>2017-2018 EĞİTİM-ÖĞRETİM YILI İŞGÜNÜ TAKVİMİ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1"/>
        <w:gridCol w:w="560"/>
        <w:gridCol w:w="562"/>
        <w:gridCol w:w="278"/>
        <w:gridCol w:w="285"/>
        <w:gridCol w:w="563"/>
        <w:gridCol w:w="566"/>
        <w:gridCol w:w="428"/>
        <w:gridCol w:w="29"/>
        <w:gridCol w:w="39"/>
        <w:gridCol w:w="357"/>
        <w:gridCol w:w="141"/>
        <w:gridCol w:w="426"/>
        <w:gridCol w:w="70"/>
        <w:gridCol w:w="77"/>
        <w:gridCol w:w="420"/>
        <w:gridCol w:w="149"/>
        <w:gridCol w:w="347"/>
        <w:gridCol w:w="80"/>
        <w:gridCol w:w="426"/>
        <w:gridCol w:w="510"/>
        <w:gridCol w:w="57"/>
        <w:gridCol w:w="13"/>
        <w:gridCol w:w="440"/>
        <w:gridCol w:w="62"/>
        <w:gridCol w:w="8"/>
        <w:gridCol w:w="441"/>
        <w:gridCol w:w="55"/>
        <w:gridCol w:w="15"/>
        <w:gridCol w:w="440"/>
        <w:gridCol w:w="49"/>
        <w:gridCol w:w="21"/>
        <w:gridCol w:w="441"/>
      </w:tblGrid>
      <w:tr w:rsidR="00634621" w:rsidRPr="00641A60"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281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EYLÜL/2017</w:t>
            </w:r>
          </w:p>
        </w:tc>
        <w:tc>
          <w:tcPr>
            <w:tcW w:w="298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EKİM/2017</w:t>
            </w:r>
          </w:p>
        </w:tc>
        <w:tc>
          <w:tcPr>
            <w:tcW w:w="2552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KASIM/2017</w:t>
            </w:r>
          </w:p>
        </w:tc>
      </w:tr>
      <w:tr w:rsidR="00634621" w:rsidRPr="00641A60">
        <w:tc>
          <w:tcPr>
            <w:tcW w:w="12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11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18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25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9</w:t>
            </w:r>
          </w:p>
        </w:tc>
        <w:tc>
          <w:tcPr>
            <w:tcW w:w="569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16</w:t>
            </w:r>
          </w:p>
        </w:tc>
        <w:tc>
          <w:tcPr>
            <w:tcW w:w="42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30</w:t>
            </w:r>
          </w:p>
        </w:tc>
        <w:tc>
          <w:tcPr>
            <w:tcW w:w="580" w:type="dxa"/>
            <w:gridSpan w:val="3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51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13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441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</w:tr>
      <w:tr w:rsidR="00634621" w:rsidRPr="00641A60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12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26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10</w:t>
            </w:r>
          </w:p>
        </w:tc>
        <w:tc>
          <w:tcPr>
            <w:tcW w:w="569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17</w:t>
            </w:r>
          </w:p>
        </w:tc>
        <w:tc>
          <w:tcPr>
            <w:tcW w:w="42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24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31</w:t>
            </w:r>
          </w:p>
        </w:tc>
        <w:tc>
          <w:tcPr>
            <w:tcW w:w="580" w:type="dxa"/>
            <w:gridSpan w:val="3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7</w:t>
            </w:r>
          </w:p>
        </w:tc>
        <w:tc>
          <w:tcPr>
            <w:tcW w:w="51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14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21</w:t>
            </w:r>
          </w:p>
        </w:tc>
        <w:tc>
          <w:tcPr>
            <w:tcW w:w="441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28</w:t>
            </w:r>
          </w:p>
        </w:tc>
      </w:tr>
      <w:tr w:rsidR="00634621" w:rsidRPr="00641A60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13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11</w:t>
            </w:r>
          </w:p>
        </w:tc>
        <w:tc>
          <w:tcPr>
            <w:tcW w:w="569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18</w:t>
            </w:r>
          </w:p>
        </w:tc>
        <w:tc>
          <w:tcPr>
            <w:tcW w:w="42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25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8</w:t>
            </w:r>
          </w:p>
        </w:tc>
        <w:tc>
          <w:tcPr>
            <w:tcW w:w="51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15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22</w:t>
            </w:r>
          </w:p>
        </w:tc>
        <w:tc>
          <w:tcPr>
            <w:tcW w:w="441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29</w:t>
            </w:r>
          </w:p>
        </w:tc>
      </w:tr>
      <w:tr w:rsidR="00634621" w:rsidRPr="00641A60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7</w:t>
            </w:r>
          </w:p>
        </w:tc>
        <w:tc>
          <w:tcPr>
            <w:tcW w:w="564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14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28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12</w:t>
            </w:r>
          </w:p>
        </w:tc>
        <w:tc>
          <w:tcPr>
            <w:tcW w:w="569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19</w:t>
            </w:r>
          </w:p>
        </w:tc>
        <w:tc>
          <w:tcPr>
            <w:tcW w:w="42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26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9</w:t>
            </w:r>
          </w:p>
        </w:tc>
        <w:tc>
          <w:tcPr>
            <w:tcW w:w="51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16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23</w:t>
            </w:r>
          </w:p>
        </w:tc>
        <w:tc>
          <w:tcPr>
            <w:tcW w:w="441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30</w:t>
            </w:r>
          </w:p>
        </w:tc>
      </w:tr>
      <w:tr w:rsidR="00634621" w:rsidRPr="00641A60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8</w:t>
            </w:r>
          </w:p>
        </w:tc>
        <w:tc>
          <w:tcPr>
            <w:tcW w:w="564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15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29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568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13</w:t>
            </w:r>
          </w:p>
        </w:tc>
        <w:tc>
          <w:tcPr>
            <w:tcW w:w="569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42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10</w:t>
            </w:r>
          </w:p>
        </w:tc>
        <w:tc>
          <w:tcPr>
            <w:tcW w:w="51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17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24</w:t>
            </w:r>
          </w:p>
        </w:tc>
        <w:tc>
          <w:tcPr>
            <w:tcW w:w="441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</w:tr>
      <w:tr w:rsidR="00634621" w:rsidRPr="00641A60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16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30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7</w:t>
            </w:r>
          </w:p>
        </w:tc>
        <w:tc>
          <w:tcPr>
            <w:tcW w:w="568" w:type="dxa"/>
            <w:gridSpan w:val="3"/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14</w:t>
            </w:r>
          </w:p>
        </w:tc>
        <w:tc>
          <w:tcPr>
            <w:tcW w:w="569" w:type="dxa"/>
            <w:gridSpan w:val="2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21</w:t>
            </w:r>
          </w:p>
        </w:tc>
        <w:tc>
          <w:tcPr>
            <w:tcW w:w="427" w:type="dxa"/>
            <w:gridSpan w:val="2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28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510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18</w:t>
            </w:r>
          </w:p>
        </w:tc>
        <w:tc>
          <w:tcPr>
            <w:tcW w:w="510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25</w:t>
            </w:r>
          </w:p>
        </w:tc>
        <w:tc>
          <w:tcPr>
            <w:tcW w:w="441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34621" w:rsidRPr="00641A60">
        <w:trPr>
          <w:trHeight w:val="70"/>
        </w:trPr>
        <w:tc>
          <w:tcPr>
            <w:tcW w:w="1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56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17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45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37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8</w:t>
            </w:r>
          </w:p>
        </w:tc>
        <w:tc>
          <w:tcPr>
            <w:tcW w:w="568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15</w:t>
            </w:r>
          </w:p>
        </w:tc>
        <w:tc>
          <w:tcPr>
            <w:tcW w:w="569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22</w:t>
            </w:r>
          </w:p>
        </w:tc>
        <w:tc>
          <w:tcPr>
            <w:tcW w:w="427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29</w:t>
            </w:r>
          </w:p>
        </w:tc>
        <w:tc>
          <w:tcPr>
            <w:tcW w:w="4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510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12</w:t>
            </w:r>
          </w:p>
        </w:tc>
        <w:tc>
          <w:tcPr>
            <w:tcW w:w="511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19</w:t>
            </w:r>
          </w:p>
        </w:tc>
        <w:tc>
          <w:tcPr>
            <w:tcW w:w="510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26</w:t>
            </w:r>
          </w:p>
        </w:tc>
        <w:tc>
          <w:tcPr>
            <w:tcW w:w="4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34621" w:rsidRPr="00641A60">
        <w:tc>
          <w:tcPr>
            <w:tcW w:w="1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İşgünü/hafta</w:t>
            </w:r>
          </w:p>
        </w:tc>
        <w:tc>
          <w:tcPr>
            <w:tcW w:w="2817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10</w:t>
            </w:r>
          </w:p>
        </w:tc>
        <w:tc>
          <w:tcPr>
            <w:tcW w:w="2984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22</w:t>
            </w:r>
          </w:p>
        </w:tc>
        <w:tc>
          <w:tcPr>
            <w:tcW w:w="2552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22</w:t>
            </w:r>
          </w:p>
        </w:tc>
      </w:tr>
      <w:tr w:rsidR="00634621" w:rsidRPr="00641A60"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281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ARALIK/2017</w:t>
            </w:r>
          </w:p>
        </w:tc>
        <w:tc>
          <w:tcPr>
            <w:tcW w:w="298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OCAK/2018</w:t>
            </w:r>
          </w:p>
        </w:tc>
        <w:tc>
          <w:tcPr>
            <w:tcW w:w="2552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ŞUBAT/2018</w:t>
            </w:r>
          </w:p>
        </w:tc>
      </w:tr>
      <w:tr w:rsidR="00634621" w:rsidRPr="00641A60">
        <w:trPr>
          <w:trHeight w:val="251"/>
        </w:trPr>
        <w:tc>
          <w:tcPr>
            <w:tcW w:w="12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11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18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25</w:t>
            </w:r>
          </w:p>
        </w:tc>
        <w:tc>
          <w:tcPr>
            <w:tcW w:w="496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498" w:type="dxa"/>
            <w:gridSpan w:val="2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8</w:t>
            </w:r>
          </w:p>
        </w:tc>
        <w:tc>
          <w:tcPr>
            <w:tcW w:w="496" w:type="dxa"/>
            <w:gridSpan w:val="2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15</w:t>
            </w:r>
          </w:p>
        </w:tc>
        <w:tc>
          <w:tcPr>
            <w:tcW w:w="497" w:type="dxa"/>
            <w:gridSpan w:val="2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22</w:t>
            </w:r>
          </w:p>
        </w:tc>
        <w:tc>
          <w:tcPr>
            <w:tcW w:w="496" w:type="dxa"/>
            <w:gridSpan w:val="2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29</w:t>
            </w:r>
          </w:p>
        </w:tc>
        <w:tc>
          <w:tcPr>
            <w:tcW w:w="50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5</w:t>
            </w:r>
          </w:p>
        </w:tc>
        <w:tc>
          <w:tcPr>
            <w:tcW w:w="504" w:type="dxa"/>
            <w:gridSpan w:val="3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12</w:t>
            </w:r>
          </w:p>
        </w:tc>
        <w:tc>
          <w:tcPr>
            <w:tcW w:w="504" w:type="dxa"/>
            <w:gridSpan w:val="3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19</w:t>
            </w:r>
          </w:p>
        </w:tc>
        <w:tc>
          <w:tcPr>
            <w:tcW w:w="462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26</w:t>
            </w:r>
          </w:p>
        </w:tc>
      </w:tr>
      <w:tr w:rsidR="00634621" w:rsidRPr="00641A60">
        <w:trPr>
          <w:trHeight w:val="251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12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26</w:t>
            </w:r>
          </w:p>
        </w:tc>
        <w:tc>
          <w:tcPr>
            <w:tcW w:w="496" w:type="dxa"/>
            <w:gridSpan w:val="3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</w:t>
            </w:r>
          </w:p>
        </w:tc>
        <w:tc>
          <w:tcPr>
            <w:tcW w:w="498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9</w:t>
            </w:r>
          </w:p>
        </w:tc>
        <w:tc>
          <w:tcPr>
            <w:tcW w:w="496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23</w:t>
            </w:r>
          </w:p>
        </w:tc>
        <w:tc>
          <w:tcPr>
            <w:tcW w:w="496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30</w:t>
            </w:r>
          </w:p>
        </w:tc>
        <w:tc>
          <w:tcPr>
            <w:tcW w:w="501" w:type="dxa"/>
            <w:gridSpan w:val="2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504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13</w:t>
            </w:r>
          </w:p>
        </w:tc>
        <w:tc>
          <w:tcPr>
            <w:tcW w:w="504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462" w:type="dxa"/>
            <w:gridSpan w:val="2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</w:tr>
      <w:tr w:rsidR="00634621" w:rsidRPr="00641A60">
        <w:trPr>
          <w:trHeight w:val="251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13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  <w:tc>
          <w:tcPr>
            <w:tcW w:w="496" w:type="dxa"/>
            <w:gridSpan w:val="3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</w:t>
            </w:r>
          </w:p>
        </w:tc>
        <w:tc>
          <w:tcPr>
            <w:tcW w:w="498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10</w:t>
            </w:r>
          </w:p>
        </w:tc>
        <w:tc>
          <w:tcPr>
            <w:tcW w:w="496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17</w:t>
            </w:r>
          </w:p>
        </w:tc>
        <w:tc>
          <w:tcPr>
            <w:tcW w:w="49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24</w:t>
            </w:r>
          </w:p>
        </w:tc>
        <w:tc>
          <w:tcPr>
            <w:tcW w:w="496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31</w:t>
            </w:r>
          </w:p>
        </w:tc>
        <w:tc>
          <w:tcPr>
            <w:tcW w:w="501" w:type="dxa"/>
            <w:gridSpan w:val="2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7</w:t>
            </w:r>
          </w:p>
        </w:tc>
        <w:tc>
          <w:tcPr>
            <w:tcW w:w="504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14</w:t>
            </w:r>
          </w:p>
        </w:tc>
        <w:tc>
          <w:tcPr>
            <w:tcW w:w="504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21</w:t>
            </w:r>
          </w:p>
        </w:tc>
        <w:tc>
          <w:tcPr>
            <w:tcW w:w="462" w:type="dxa"/>
            <w:gridSpan w:val="2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28</w:t>
            </w:r>
          </w:p>
        </w:tc>
      </w:tr>
      <w:tr w:rsidR="00634621" w:rsidRPr="00641A60">
        <w:trPr>
          <w:trHeight w:val="251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7</w:t>
            </w:r>
          </w:p>
        </w:tc>
        <w:tc>
          <w:tcPr>
            <w:tcW w:w="564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14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28</w:t>
            </w:r>
          </w:p>
        </w:tc>
        <w:tc>
          <w:tcPr>
            <w:tcW w:w="496" w:type="dxa"/>
            <w:gridSpan w:val="3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4</w:t>
            </w:r>
          </w:p>
        </w:tc>
        <w:tc>
          <w:tcPr>
            <w:tcW w:w="498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11</w:t>
            </w:r>
          </w:p>
        </w:tc>
        <w:tc>
          <w:tcPr>
            <w:tcW w:w="496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25</w:t>
            </w:r>
          </w:p>
        </w:tc>
        <w:tc>
          <w:tcPr>
            <w:tcW w:w="496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</w:t>
            </w:r>
          </w:p>
        </w:tc>
        <w:tc>
          <w:tcPr>
            <w:tcW w:w="515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8</w:t>
            </w:r>
          </w:p>
        </w:tc>
        <w:tc>
          <w:tcPr>
            <w:tcW w:w="504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15</w:t>
            </w:r>
          </w:p>
        </w:tc>
        <w:tc>
          <w:tcPr>
            <w:tcW w:w="504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22</w:t>
            </w:r>
          </w:p>
        </w:tc>
        <w:tc>
          <w:tcPr>
            <w:tcW w:w="462" w:type="dxa"/>
            <w:gridSpan w:val="2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</w:tr>
      <w:tr w:rsidR="00634621" w:rsidRPr="00641A60">
        <w:trPr>
          <w:trHeight w:val="251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8</w:t>
            </w:r>
          </w:p>
        </w:tc>
        <w:tc>
          <w:tcPr>
            <w:tcW w:w="564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15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29</w:t>
            </w:r>
          </w:p>
        </w:tc>
        <w:tc>
          <w:tcPr>
            <w:tcW w:w="496" w:type="dxa"/>
            <w:gridSpan w:val="3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5</w:t>
            </w:r>
          </w:p>
        </w:tc>
        <w:tc>
          <w:tcPr>
            <w:tcW w:w="498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12</w:t>
            </w:r>
          </w:p>
        </w:tc>
        <w:tc>
          <w:tcPr>
            <w:tcW w:w="496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19</w:t>
            </w:r>
          </w:p>
        </w:tc>
        <w:tc>
          <w:tcPr>
            <w:tcW w:w="49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26</w:t>
            </w:r>
          </w:p>
        </w:tc>
        <w:tc>
          <w:tcPr>
            <w:tcW w:w="496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</w:t>
            </w:r>
          </w:p>
        </w:tc>
        <w:tc>
          <w:tcPr>
            <w:tcW w:w="515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9</w:t>
            </w:r>
          </w:p>
        </w:tc>
        <w:tc>
          <w:tcPr>
            <w:tcW w:w="504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16</w:t>
            </w:r>
          </w:p>
        </w:tc>
        <w:tc>
          <w:tcPr>
            <w:tcW w:w="504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23</w:t>
            </w:r>
          </w:p>
        </w:tc>
        <w:tc>
          <w:tcPr>
            <w:tcW w:w="462" w:type="dxa"/>
            <w:gridSpan w:val="2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</w:tr>
      <w:tr w:rsidR="00634621" w:rsidRPr="00641A60">
        <w:trPr>
          <w:trHeight w:val="251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16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30</w:t>
            </w:r>
          </w:p>
        </w:tc>
        <w:tc>
          <w:tcPr>
            <w:tcW w:w="496" w:type="dxa"/>
            <w:gridSpan w:val="3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498" w:type="dxa"/>
            <w:gridSpan w:val="2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13</w:t>
            </w:r>
          </w:p>
        </w:tc>
        <w:tc>
          <w:tcPr>
            <w:tcW w:w="496" w:type="dxa"/>
            <w:gridSpan w:val="2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20</w:t>
            </w:r>
          </w:p>
        </w:tc>
        <w:tc>
          <w:tcPr>
            <w:tcW w:w="497" w:type="dxa"/>
            <w:gridSpan w:val="2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27</w:t>
            </w:r>
          </w:p>
        </w:tc>
        <w:tc>
          <w:tcPr>
            <w:tcW w:w="496" w:type="dxa"/>
            <w:gridSpan w:val="2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515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504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17</w:t>
            </w:r>
          </w:p>
        </w:tc>
        <w:tc>
          <w:tcPr>
            <w:tcW w:w="504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24</w:t>
            </w:r>
          </w:p>
        </w:tc>
        <w:tc>
          <w:tcPr>
            <w:tcW w:w="462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34621" w:rsidRPr="00641A60">
        <w:trPr>
          <w:trHeight w:val="251"/>
        </w:trPr>
        <w:tc>
          <w:tcPr>
            <w:tcW w:w="1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56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17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31</w:t>
            </w:r>
          </w:p>
        </w:tc>
        <w:tc>
          <w:tcPr>
            <w:tcW w:w="496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7</w:t>
            </w:r>
          </w:p>
        </w:tc>
        <w:tc>
          <w:tcPr>
            <w:tcW w:w="498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14</w:t>
            </w:r>
          </w:p>
        </w:tc>
        <w:tc>
          <w:tcPr>
            <w:tcW w:w="496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21</w:t>
            </w:r>
          </w:p>
        </w:tc>
        <w:tc>
          <w:tcPr>
            <w:tcW w:w="497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28</w:t>
            </w:r>
          </w:p>
        </w:tc>
        <w:tc>
          <w:tcPr>
            <w:tcW w:w="496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515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11</w:t>
            </w:r>
          </w:p>
        </w:tc>
        <w:tc>
          <w:tcPr>
            <w:tcW w:w="504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18</w:t>
            </w:r>
          </w:p>
        </w:tc>
        <w:tc>
          <w:tcPr>
            <w:tcW w:w="504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25</w:t>
            </w:r>
          </w:p>
        </w:tc>
        <w:tc>
          <w:tcPr>
            <w:tcW w:w="46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34621" w:rsidRPr="00641A60">
        <w:tc>
          <w:tcPr>
            <w:tcW w:w="1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İşgünü/hafta</w:t>
            </w:r>
          </w:p>
        </w:tc>
        <w:tc>
          <w:tcPr>
            <w:tcW w:w="2817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21</w:t>
            </w:r>
          </w:p>
        </w:tc>
        <w:tc>
          <w:tcPr>
            <w:tcW w:w="2984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14</w:t>
            </w:r>
          </w:p>
        </w:tc>
        <w:tc>
          <w:tcPr>
            <w:tcW w:w="2552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18</w:t>
            </w:r>
          </w:p>
        </w:tc>
      </w:tr>
      <w:tr w:rsidR="00634621" w:rsidRPr="00641A60"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281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MART/2018</w:t>
            </w:r>
          </w:p>
        </w:tc>
        <w:tc>
          <w:tcPr>
            <w:tcW w:w="298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NİSAN/2018</w:t>
            </w:r>
          </w:p>
        </w:tc>
        <w:tc>
          <w:tcPr>
            <w:tcW w:w="2552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MAYIS/2018</w:t>
            </w:r>
          </w:p>
        </w:tc>
      </w:tr>
      <w:tr w:rsidR="00634621" w:rsidRPr="00641A60">
        <w:trPr>
          <w:trHeight w:val="245"/>
        </w:trPr>
        <w:tc>
          <w:tcPr>
            <w:tcW w:w="12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12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26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gridSpan w:val="3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16</w:t>
            </w:r>
          </w:p>
        </w:tc>
        <w:tc>
          <w:tcPr>
            <w:tcW w:w="571" w:type="dxa"/>
            <w:gridSpan w:val="3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30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gridSpan w:val="3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7</w:t>
            </w:r>
          </w:p>
        </w:tc>
        <w:tc>
          <w:tcPr>
            <w:tcW w:w="511" w:type="dxa"/>
            <w:gridSpan w:val="3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14</w:t>
            </w:r>
          </w:p>
        </w:tc>
        <w:tc>
          <w:tcPr>
            <w:tcW w:w="510" w:type="dxa"/>
            <w:gridSpan w:val="3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21</w:t>
            </w:r>
          </w:p>
        </w:tc>
        <w:tc>
          <w:tcPr>
            <w:tcW w:w="51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28</w:t>
            </w:r>
          </w:p>
        </w:tc>
      </w:tr>
      <w:tr w:rsidR="00634621" w:rsidRPr="00641A60">
        <w:trPr>
          <w:trHeight w:val="245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13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17</w:t>
            </w:r>
          </w:p>
        </w:tc>
        <w:tc>
          <w:tcPr>
            <w:tcW w:w="57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24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8</w:t>
            </w:r>
          </w:p>
        </w:tc>
        <w:tc>
          <w:tcPr>
            <w:tcW w:w="51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15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22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29</w:t>
            </w:r>
          </w:p>
        </w:tc>
      </w:tr>
      <w:tr w:rsidR="00634621" w:rsidRPr="00641A60">
        <w:trPr>
          <w:trHeight w:val="245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7</w:t>
            </w:r>
          </w:p>
        </w:tc>
        <w:tc>
          <w:tcPr>
            <w:tcW w:w="564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14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28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18</w:t>
            </w:r>
          </w:p>
        </w:tc>
        <w:tc>
          <w:tcPr>
            <w:tcW w:w="57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25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9</w:t>
            </w:r>
          </w:p>
        </w:tc>
        <w:tc>
          <w:tcPr>
            <w:tcW w:w="51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16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23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30</w:t>
            </w:r>
          </w:p>
        </w:tc>
      </w:tr>
      <w:tr w:rsidR="00634621" w:rsidRPr="00641A60">
        <w:trPr>
          <w:trHeight w:val="246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8</w:t>
            </w:r>
          </w:p>
        </w:tc>
        <w:tc>
          <w:tcPr>
            <w:tcW w:w="564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15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29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19</w:t>
            </w:r>
          </w:p>
        </w:tc>
        <w:tc>
          <w:tcPr>
            <w:tcW w:w="57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26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10</w:t>
            </w:r>
          </w:p>
        </w:tc>
        <w:tc>
          <w:tcPr>
            <w:tcW w:w="51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17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24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31</w:t>
            </w:r>
          </w:p>
        </w:tc>
      </w:tr>
      <w:tr w:rsidR="00634621" w:rsidRPr="00641A60">
        <w:trPr>
          <w:trHeight w:val="245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16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30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57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4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18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25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</w:tr>
      <w:tr w:rsidR="00634621" w:rsidRPr="00641A60">
        <w:trPr>
          <w:trHeight w:val="245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17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31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21</w:t>
            </w:r>
          </w:p>
        </w:tc>
        <w:tc>
          <w:tcPr>
            <w:tcW w:w="571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28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510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12</w:t>
            </w:r>
          </w:p>
        </w:tc>
        <w:tc>
          <w:tcPr>
            <w:tcW w:w="511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19</w:t>
            </w:r>
          </w:p>
        </w:tc>
        <w:tc>
          <w:tcPr>
            <w:tcW w:w="510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26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34621" w:rsidRPr="00641A60">
        <w:trPr>
          <w:trHeight w:val="246"/>
        </w:trPr>
        <w:tc>
          <w:tcPr>
            <w:tcW w:w="1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56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11</w:t>
            </w:r>
          </w:p>
        </w:tc>
        <w:tc>
          <w:tcPr>
            <w:tcW w:w="564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18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25</w:t>
            </w:r>
          </w:p>
        </w:tc>
        <w:tc>
          <w:tcPr>
            <w:tcW w:w="5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425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15</w:t>
            </w:r>
          </w:p>
        </w:tc>
        <w:tc>
          <w:tcPr>
            <w:tcW w:w="567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22</w:t>
            </w:r>
          </w:p>
        </w:tc>
        <w:tc>
          <w:tcPr>
            <w:tcW w:w="571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29</w:t>
            </w:r>
          </w:p>
        </w:tc>
        <w:tc>
          <w:tcPr>
            <w:tcW w:w="4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510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13</w:t>
            </w:r>
          </w:p>
        </w:tc>
        <w:tc>
          <w:tcPr>
            <w:tcW w:w="511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20</w:t>
            </w:r>
          </w:p>
        </w:tc>
        <w:tc>
          <w:tcPr>
            <w:tcW w:w="510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27</w:t>
            </w:r>
          </w:p>
        </w:tc>
        <w:tc>
          <w:tcPr>
            <w:tcW w:w="511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34621" w:rsidRPr="00641A60">
        <w:tc>
          <w:tcPr>
            <w:tcW w:w="1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İşgünü/hafta</w:t>
            </w:r>
          </w:p>
        </w:tc>
        <w:tc>
          <w:tcPr>
            <w:tcW w:w="2817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22</w:t>
            </w:r>
          </w:p>
        </w:tc>
        <w:tc>
          <w:tcPr>
            <w:tcW w:w="2984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20</w:t>
            </w:r>
          </w:p>
        </w:tc>
        <w:tc>
          <w:tcPr>
            <w:tcW w:w="2552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22</w:t>
            </w:r>
          </w:p>
        </w:tc>
      </w:tr>
      <w:tr w:rsidR="00634621" w:rsidRPr="00641A60"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281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HAZİRAN/2018</w:t>
            </w:r>
          </w:p>
        </w:tc>
        <w:tc>
          <w:tcPr>
            <w:tcW w:w="298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TEMMUZ/2018</w:t>
            </w:r>
          </w:p>
        </w:tc>
        <w:tc>
          <w:tcPr>
            <w:tcW w:w="2552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AĞUSTOS/2018</w:t>
            </w:r>
          </w:p>
        </w:tc>
      </w:tr>
      <w:tr w:rsidR="00634621" w:rsidRPr="00641A60">
        <w:tc>
          <w:tcPr>
            <w:tcW w:w="12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11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18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25</w:t>
            </w:r>
          </w:p>
        </w:tc>
        <w:tc>
          <w:tcPr>
            <w:tcW w:w="457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3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9</w:t>
            </w:r>
          </w:p>
        </w:tc>
        <w:tc>
          <w:tcPr>
            <w:tcW w:w="569" w:type="dxa"/>
            <w:gridSpan w:val="2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16</w:t>
            </w:r>
          </w:p>
        </w:tc>
        <w:tc>
          <w:tcPr>
            <w:tcW w:w="427" w:type="dxa"/>
            <w:gridSpan w:val="2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30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gridSpan w:val="3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511" w:type="dxa"/>
            <w:gridSpan w:val="3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13</w:t>
            </w:r>
          </w:p>
        </w:tc>
        <w:tc>
          <w:tcPr>
            <w:tcW w:w="510" w:type="dxa"/>
            <w:gridSpan w:val="3"/>
            <w:tcBorders>
              <w:top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</w:tr>
      <w:tr w:rsidR="00634621" w:rsidRPr="00641A60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12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26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10</w:t>
            </w:r>
          </w:p>
        </w:tc>
        <w:tc>
          <w:tcPr>
            <w:tcW w:w="569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17</w:t>
            </w:r>
          </w:p>
        </w:tc>
        <w:tc>
          <w:tcPr>
            <w:tcW w:w="42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24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31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7</w:t>
            </w:r>
          </w:p>
        </w:tc>
        <w:tc>
          <w:tcPr>
            <w:tcW w:w="51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14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21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28</w:t>
            </w:r>
          </w:p>
        </w:tc>
      </w:tr>
      <w:tr w:rsidR="00634621" w:rsidRPr="00641A60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13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11</w:t>
            </w:r>
          </w:p>
        </w:tc>
        <w:tc>
          <w:tcPr>
            <w:tcW w:w="569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18</w:t>
            </w:r>
          </w:p>
        </w:tc>
        <w:tc>
          <w:tcPr>
            <w:tcW w:w="42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25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8</w:t>
            </w:r>
          </w:p>
        </w:tc>
        <w:tc>
          <w:tcPr>
            <w:tcW w:w="51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15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22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29</w:t>
            </w:r>
          </w:p>
        </w:tc>
      </w:tr>
      <w:tr w:rsidR="00634621" w:rsidRPr="00641A60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7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14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28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12</w:t>
            </w:r>
          </w:p>
        </w:tc>
        <w:tc>
          <w:tcPr>
            <w:tcW w:w="569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19</w:t>
            </w:r>
          </w:p>
        </w:tc>
        <w:tc>
          <w:tcPr>
            <w:tcW w:w="42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26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9</w:t>
            </w:r>
          </w:p>
        </w:tc>
        <w:tc>
          <w:tcPr>
            <w:tcW w:w="51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16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23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30</w:t>
            </w:r>
          </w:p>
        </w:tc>
      </w:tr>
      <w:tr w:rsidR="00634621" w:rsidRPr="00641A60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8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15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29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568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13</w:t>
            </w:r>
          </w:p>
        </w:tc>
        <w:tc>
          <w:tcPr>
            <w:tcW w:w="569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427" w:type="dxa"/>
            <w:gridSpan w:val="2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10</w:t>
            </w:r>
          </w:p>
        </w:tc>
        <w:tc>
          <w:tcPr>
            <w:tcW w:w="511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17</w:t>
            </w:r>
          </w:p>
        </w:tc>
        <w:tc>
          <w:tcPr>
            <w:tcW w:w="510" w:type="dxa"/>
            <w:gridSpan w:val="3"/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24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634621" w:rsidRPr="00641A60" w:rsidRDefault="00634621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31</w:t>
            </w:r>
          </w:p>
        </w:tc>
      </w:tr>
      <w:tr w:rsidR="00634621" w:rsidRPr="00641A60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16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30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7</w:t>
            </w:r>
          </w:p>
        </w:tc>
        <w:tc>
          <w:tcPr>
            <w:tcW w:w="568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14</w:t>
            </w:r>
          </w:p>
        </w:tc>
        <w:tc>
          <w:tcPr>
            <w:tcW w:w="569" w:type="dxa"/>
            <w:gridSpan w:val="2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21</w:t>
            </w:r>
          </w:p>
        </w:tc>
        <w:tc>
          <w:tcPr>
            <w:tcW w:w="427" w:type="dxa"/>
            <w:gridSpan w:val="2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28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510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18</w:t>
            </w:r>
          </w:p>
        </w:tc>
        <w:tc>
          <w:tcPr>
            <w:tcW w:w="510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25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34621" w:rsidRPr="00641A60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634621" w:rsidRPr="00641A60" w:rsidRDefault="00634621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17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37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8</w:t>
            </w:r>
          </w:p>
        </w:tc>
        <w:tc>
          <w:tcPr>
            <w:tcW w:w="568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15</w:t>
            </w:r>
          </w:p>
        </w:tc>
        <w:tc>
          <w:tcPr>
            <w:tcW w:w="569" w:type="dxa"/>
            <w:gridSpan w:val="2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22</w:t>
            </w:r>
          </w:p>
        </w:tc>
        <w:tc>
          <w:tcPr>
            <w:tcW w:w="427" w:type="dxa"/>
            <w:gridSpan w:val="2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29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510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12</w:t>
            </w:r>
          </w:p>
        </w:tc>
        <w:tc>
          <w:tcPr>
            <w:tcW w:w="511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19</w:t>
            </w:r>
          </w:p>
        </w:tc>
        <w:tc>
          <w:tcPr>
            <w:tcW w:w="510" w:type="dxa"/>
            <w:gridSpan w:val="3"/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26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634621" w:rsidRPr="00641A60" w:rsidRDefault="00634621" w:rsidP="0039381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34621" w:rsidRPr="00641A60">
        <w:tc>
          <w:tcPr>
            <w:tcW w:w="1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İşgünü/hafta</w:t>
            </w:r>
          </w:p>
        </w:tc>
        <w:tc>
          <w:tcPr>
            <w:tcW w:w="2817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641A60">
              <w:rPr>
                <w:b/>
                <w:bCs/>
                <w:color w:val="000080"/>
                <w:sz w:val="16"/>
                <w:szCs w:val="16"/>
              </w:rPr>
              <w:t>6</w:t>
            </w:r>
          </w:p>
        </w:tc>
        <w:tc>
          <w:tcPr>
            <w:tcW w:w="2984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4621" w:rsidRPr="00641A60">
        <w:tc>
          <w:tcPr>
            <w:tcW w:w="265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34621" w:rsidRPr="00641A60" w:rsidRDefault="00634621" w:rsidP="0039381C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641A60">
              <w:rPr>
                <w:b/>
                <w:bCs/>
                <w:color w:val="000000"/>
                <w:sz w:val="18"/>
                <w:szCs w:val="18"/>
              </w:rPr>
              <w:t>Toplam İşgünü/hafta:1</w:t>
            </w:r>
            <w:r>
              <w:rPr>
                <w:b/>
                <w:bCs/>
                <w:color w:val="000000"/>
                <w:sz w:val="18"/>
                <w:szCs w:val="18"/>
              </w:rPr>
              <w:t>77</w:t>
            </w:r>
            <w:r w:rsidRPr="00641A60">
              <w:rPr>
                <w:b/>
                <w:bCs/>
                <w:color w:val="000000"/>
                <w:sz w:val="18"/>
                <w:szCs w:val="18"/>
              </w:rPr>
              <w:t>/36</w:t>
            </w:r>
          </w:p>
        </w:tc>
        <w:tc>
          <w:tcPr>
            <w:tcW w:w="2981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634621" w:rsidRPr="00641A60" w:rsidRDefault="00634621" w:rsidP="0039381C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641A60">
              <w:rPr>
                <w:b/>
                <w:bCs/>
                <w:color w:val="000000"/>
                <w:sz w:val="18"/>
                <w:szCs w:val="18"/>
              </w:rPr>
              <w:t xml:space="preserve">Birinci dönem: </w:t>
            </w:r>
            <w:r>
              <w:rPr>
                <w:b/>
                <w:bCs/>
                <w:color w:val="000000"/>
                <w:sz w:val="18"/>
                <w:szCs w:val="18"/>
              </w:rPr>
              <w:t>18 hafta 89 iş günü</w:t>
            </w:r>
          </w:p>
        </w:tc>
        <w:tc>
          <w:tcPr>
            <w:tcW w:w="3969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4621" w:rsidRPr="00641A60" w:rsidRDefault="00634621" w:rsidP="0039381C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641A60">
              <w:rPr>
                <w:b/>
                <w:bCs/>
                <w:color w:val="000000"/>
                <w:sz w:val="18"/>
                <w:szCs w:val="18"/>
              </w:rPr>
              <w:t>İkinci dönem: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18 hafta 88 iş günü</w:t>
            </w:r>
          </w:p>
        </w:tc>
      </w:tr>
    </w:tbl>
    <w:p w:rsidR="00634621" w:rsidRDefault="00634621" w:rsidP="00AA1A3D">
      <w:pPr>
        <w:rPr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3717"/>
      </w:tblGrid>
      <w:tr w:rsidR="00634621" w:rsidRPr="00E759AC">
        <w:tc>
          <w:tcPr>
            <w:tcW w:w="5495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Kurban Bayramı</w:t>
            </w:r>
          </w:p>
        </w:tc>
        <w:tc>
          <w:tcPr>
            <w:tcW w:w="3717" w:type="dxa"/>
            <w:vAlign w:val="center"/>
          </w:tcPr>
          <w:p w:rsidR="00634621" w:rsidRPr="00E759AC" w:rsidRDefault="00634621" w:rsidP="0039381C">
            <w:pPr>
              <w:jc w:val="both"/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31 Ağustos Arefe-1,2,3,4 Eylül</w:t>
            </w:r>
          </w:p>
        </w:tc>
      </w:tr>
      <w:tr w:rsidR="00634621" w:rsidRPr="00E759AC">
        <w:tc>
          <w:tcPr>
            <w:tcW w:w="5495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Okul öncesi, ilkokul birinci sınıf, ortaokul ve imam hatip ortaokullarının 5 inci sınıflarındaki öğrencilerin eğitim ve öğretime hazırlanması</w:t>
            </w:r>
          </w:p>
        </w:tc>
        <w:tc>
          <w:tcPr>
            <w:tcW w:w="3717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11-15 Eylül 2017</w:t>
            </w:r>
          </w:p>
        </w:tc>
      </w:tr>
      <w:tr w:rsidR="00634621" w:rsidRPr="00E759AC">
        <w:tc>
          <w:tcPr>
            <w:tcW w:w="5495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2017-2018</w:t>
            </w:r>
            <w:r>
              <w:rPr>
                <w:sz w:val="21"/>
                <w:szCs w:val="21"/>
              </w:rPr>
              <w:t xml:space="preserve"> Eğitim-</w:t>
            </w:r>
            <w:r w:rsidRPr="00E759AC">
              <w:rPr>
                <w:sz w:val="21"/>
                <w:szCs w:val="21"/>
              </w:rPr>
              <w:t>Öğretim Yılının Başlangıcı</w:t>
            </w:r>
          </w:p>
        </w:tc>
        <w:tc>
          <w:tcPr>
            <w:tcW w:w="3717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18 Eylül 2017 Pazartesi</w:t>
            </w:r>
          </w:p>
        </w:tc>
      </w:tr>
      <w:tr w:rsidR="00634621" w:rsidRPr="00E759AC">
        <w:tc>
          <w:tcPr>
            <w:tcW w:w="5495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Cumhuriyet Bayramı</w:t>
            </w:r>
          </w:p>
        </w:tc>
        <w:tc>
          <w:tcPr>
            <w:tcW w:w="3717" w:type="dxa"/>
            <w:vAlign w:val="center"/>
          </w:tcPr>
          <w:p w:rsidR="00634621" w:rsidRPr="00E759AC" w:rsidRDefault="00634621" w:rsidP="0039381C">
            <w:pPr>
              <w:jc w:val="both"/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29 Ekim 2017 Pazar</w:t>
            </w:r>
          </w:p>
        </w:tc>
      </w:tr>
      <w:tr w:rsidR="00634621" w:rsidRPr="00E759AC">
        <w:tc>
          <w:tcPr>
            <w:tcW w:w="5495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Atatürk’ü Anma Günü ve Atatürk Haftası</w:t>
            </w:r>
          </w:p>
        </w:tc>
        <w:tc>
          <w:tcPr>
            <w:tcW w:w="3717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10 -16 Kasım 2017</w:t>
            </w:r>
          </w:p>
        </w:tc>
      </w:tr>
      <w:tr w:rsidR="00634621" w:rsidRPr="00E759AC">
        <w:tc>
          <w:tcPr>
            <w:tcW w:w="5495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Yılbaşı Tatili</w:t>
            </w:r>
          </w:p>
        </w:tc>
        <w:tc>
          <w:tcPr>
            <w:tcW w:w="3717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01 Ocak 2018 Pazartesi</w:t>
            </w:r>
          </w:p>
        </w:tc>
      </w:tr>
      <w:tr w:rsidR="00634621" w:rsidRPr="00E759AC">
        <w:tc>
          <w:tcPr>
            <w:tcW w:w="5495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1.Dönemin Sona Ermesi</w:t>
            </w:r>
          </w:p>
        </w:tc>
        <w:tc>
          <w:tcPr>
            <w:tcW w:w="3717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19 Ocak 2018 Cuma</w:t>
            </w:r>
          </w:p>
        </w:tc>
      </w:tr>
      <w:tr w:rsidR="00634621" w:rsidRPr="00E759AC">
        <w:tc>
          <w:tcPr>
            <w:tcW w:w="5495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Yarıyıl Tatili</w:t>
            </w:r>
          </w:p>
        </w:tc>
        <w:tc>
          <w:tcPr>
            <w:tcW w:w="3717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22 Ocak–02 Şubat 2018</w:t>
            </w:r>
          </w:p>
        </w:tc>
      </w:tr>
      <w:tr w:rsidR="00634621" w:rsidRPr="00E759AC">
        <w:tc>
          <w:tcPr>
            <w:tcW w:w="5495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2.Yarıyıl Başlangıcı</w:t>
            </w:r>
          </w:p>
        </w:tc>
        <w:tc>
          <w:tcPr>
            <w:tcW w:w="3717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05 Şubat 2018 Pazartesi</w:t>
            </w:r>
          </w:p>
        </w:tc>
      </w:tr>
      <w:tr w:rsidR="00634621" w:rsidRPr="00E759AC">
        <w:tc>
          <w:tcPr>
            <w:tcW w:w="5495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23 Nisan Ulusal Egemenlik ve Çocuk Bayramı</w:t>
            </w:r>
          </w:p>
        </w:tc>
        <w:tc>
          <w:tcPr>
            <w:tcW w:w="3717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23 Nisan 2018 Pazartesi</w:t>
            </w:r>
          </w:p>
        </w:tc>
      </w:tr>
      <w:tr w:rsidR="00634621" w:rsidRPr="00E759AC">
        <w:tc>
          <w:tcPr>
            <w:tcW w:w="5495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Emek ve Dayanışma Günü</w:t>
            </w:r>
          </w:p>
        </w:tc>
        <w:tc>
          <w:tcPr>
            <w:tcW w:w="3717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 Mayıs 2018 Salı</w:t>
            </w:r>
          </w:p>
        </w:tc>
      </w:tr>
      <w:tr w:rsidR="00634621" w:rsidRPr="00E759AC">
        <w:tc>
          <w:tcPr>
            <w:tcW w:w="5495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19 Mayıs Atatürk’ü Anma ve Gençlik ve Spor Bayramı</w:t>
            </w:r>
          </w:p>
        </w:tc>
        <w:tc>
          <w:tcPr>
            <w:tcW w:w="3717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19 Mayıs 2018 Cumartesi</w:t>
            </w:r>
          </w:p>
        </w:tc>
      </w:tr>
      <w:tr w:rsidR="00634621" w:rsidRPr="00E759AC">
        <w:tc>
          <w:tcPr>
            <w:tcW w:w="5495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2017-2018</w:t>
            </w:r>
            <w:r>
              <w:rPr>
                <w:sz w:val="21"/>
                <w:szCs w:val="21"/>
              </w:rPr>
              <w:t xml:space="preserve"> Eğitim-</w:t>
            </w:r>
            <w:r w:rsidRPr="00E759AC">
              <w:rPr>
                <w:sz w:val="21"/>
                <w:szCs w:val="21"/>
              </w:rPr>
              <w:t>Öğretim Yılının Sona Ermesi</w:t>
            </w:r>
          </w:p>
        </w:tc>
        <w:tc>
          <w:tcPr>
            <w:tcW w:w="3717" w:type="dxa"/>
            <w:vAlign w:val="center"/>
          </w:tcPr>
          <w:p w:rsidR="00634621" w:rsidRPr="00E759AC" w:rsidRDefault="00634621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08 Haziran 2018 Cuma</w:t>
            </w:r>
          </w:p>
        </w:tc>
      </w:tr>
    </w:tbl>
    <w:p w:rsidR="00634621" w:rsidRPr="00AC7B90" w:rsidRDefault="00634621" w:rsidP="00AB5B94">
      <w:pPr>
        <w:jc w:val="right"/>
        <w:rPr>
          <w:rFonts w:ascii="Baskerville Old Face" w:eastAsia="Batang" w:hAnsi="Baskerville Old Face"/>
          <w:color w:val="0000FF"/>
          <w:sz w:val="22"/>
          <w:szCs w:val="22"/>
          <w:u w:val="single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7.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E- Okul Not Sistemi Ve Veri Giri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leri:</w:t>
      </w:r>
    </w:p>
    <w:p w:rsidR="00634621" w:rsidRPr="00AC7B90" w:rsidRDefault="00634621" w:rsidP="00057E17">
      <w:pPr>
        <w:tabs>
          <w:tab w:val="left" w:pos="9720"/>
        </w:tabs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sz w:val="22"/>
          <w:szCs w:val="22"/>
        </w:rPr>
        <w:t>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apılan ölçme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erlendirme etkinliklerinin tarihlerinin, sonuçlarının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erlendirilmesinin sisteme giri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inin yapılamasının önemi belirtildi.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rencinin okudu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u kitapların yı</w:t>
      </w:r>
      <w:r>
        <w:rPr>
          <w:rFonts w:ascii="Baskerville Old Face" w:eastAsia="Batang" w:hAnsi="Baskerville Old Face" w:cs="Baskerville Old Face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sonunu beklemeden belirli aralıklarla eksiksiz girilmesinin yı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ılmaları önleyece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i anlatıldı. </w:t>
      </w:r>
    </w:p>
    <w:p w:rsidR="00634621" w:rsidRPr="00AC7B90" w:rsidRDefault="00634621" w:rsidP="00057E17">
      <w:pPr>
        <w:tabs>
          <w:tab w:val="left" w:pos="9720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Veli toplantısında da e-okul sisteminin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leyi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ve “Veli Bilgilendirme Sistemi” hakkında bilgiler verilmesi,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rencilerinin okulla ilgili gerekli bilgilerine bu sisteme girerek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renebileceklerinin anlatılması kararla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tırıldı.  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color w:val="C00000"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 xml:space="preserve">8. 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rencilerin sınıfı ve okulu daha çok sevmeleri için yapılacak çalı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maların belirlenmesi: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 tarafından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okuldan daha çok zevk almalarını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lamak amacıyla sosyal etkinliklere fazlaca yer verilece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kararla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tırıldı. Sınıfları kayna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tırma amaçlı ortak 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tırma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maları, çe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itli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lence etkinlikleri düzenlenece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belirtildi.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/>
          <w:b/>
          <w:bCs/>
          <w:color w:val="C00000"/>
          <w:sz w:val="22"/>
          <w:szCs w:val="22"/>
        </w:rPr>
        <w:br/>
      </w: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9.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Yıl boyunca okutulacak dersler üzerine konu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ulması ve ders saatlerinin belirlenmesi:</w:t>
      </w: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 xml:space="preserve"> 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4.Sınıflarda 30 saat zorunlu ders saati oldu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u belirlendi. Zorunlu derslerin ders saatleri 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ıda belirtilmi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tir.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br/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br/>
      </w:r>
    </w:p>
    <w:tbl>
      <w:tblPr>
        <w:tblW w:w="0" w:type="auto"/>
        <w:jc w:val="center"/>
        <w:tblBorders>
          <w:top w:val="single" w:sz="12" w:space="0" w:color="663300"/>
          <w:left w:val="single" w:sz="12" w:space="0" w:color="663300"/>
          <w:bottom w:val="single" w:sz="12" w:space="0" w:color="663300"/>
          <w:right w:val="single" w:sz="12" w:space="0" w:color="663300"/>
          <w:insideH w:val="single" w:sz="12" w:space="0" w:color="663300"/>
          <w:insideV w:val="single" w:sz="12" w:space="0" w:color="663300"/>
        </w:tblBorders>
        <w:tblLook w:val="00A0"/>
      </w:tblPr>
      <w:tblGrid>
        <w:gridCol w:w="4346"/>
        <w:gridCol w:w="2546"/>
      </w:tblGrid>
      <w:tr w:rsidR="00634621" w:rsidRPr="00AC7B90">
        <w:trPr>
          <w:jc w:val="center"/>
        </w:trPr>
        <w:tc>
          <w:tcPr>
            <w:tcW w:w="6892" w:type="dxa"/>
            <w:gridSpan w:val="2"/>
            <w:vAlign w:val="bottom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eastAsia="Batang"/>
                <w:b/>
                <w:bCs/>
                <w:color w:val="7030A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lkö</w:t>
            </w:r>
            <w:r w:rsidRPr="00AC7B90">
              <w:rPr>
                <w:rFonts w:eastAsia="Batang"/>
                <w:b/>
                <w:bCs/>
                <w:color w:val="7030A0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retim 4.Sınıf DERSLER</w:t>
            </w:r>
            <w:r w:rsidRPr="00AC7B90">
              <w:rPr>
                <w:rFonts w:eastAsia="Batang"/>
                <w:b/>
                <w:bCs/>
                <w:color w:val="7030A0"/>
                <w:sz w:val="22"/>
                <w:szCs w:val="22"/>
              </w:rPr>
              <w:t>İ</w:t>
            </w:r>
          </w:p>
        </w:tc>
      </w:tr>
      <w:tr w:rsidR="00634621" w:rsidRPr="00AC7B90">
        <w:trPr>
          <w:trHeight w:val="269"/>
          <w:jc w:val="center"/>
        </w:trPr>
        <w:tc>
          <w:tcPr>
            <w:tcW w:w="4346" w:type="dxa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Zorunlu Dersler</w:t>
            </w:r>
          </w:p>
        </w:tc>
        <w:tc>
          <w:tcPr>
            <w:tcW w:w="2546" w:type="dxa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Haftalık Ders Saati</w:t>
            </w:r>
          </w:p>
        </w:tc>
      </w:tr>
      <w:tr w:rsidR="00634621" w:rsidRPr="00AC7B90">
        <w:trPr>
          <w:jc w:val="center"/>
        </w:trPr>
        <w:tc>
          <w:tcPr>
            <w:tcW w:w="4346" w:type="dxa"/>
            <w:vAlign w:val="bottom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Türkçe</w:t>
            </w:r>
          </w:p>
        </w:tc>
        <w:tc>
          <w:tcPr>
            <w:tcW w:w="2546" w:type="dxa"/>
            <w:vAlign w:val="center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8</w:t>
            </w:r>
          </w:p>
        </w:tc>
      </w:tr>
      <w:tr w:rsidR="00634621" w:rsidRPr="00AC7B90">
        <w:trPr>
          <w:jc w:val="center"/>
        </w:trPr>
        <w:tc>
          <w:tcPr>
            <w:tcW w:w="4346" w:type="dxa"/>
            <w:vAlign w:val="bottom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Matematik</w:t>
            </w:r>
          </w:p>
        </w:tc>
        <w:tc>
          <w:tcPr>
            <w:tcW w:w="2546" w:type="dxa"/>
            <w:vAlign w:val="center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5</w:t>
            </w:r>
          </w:p>
        </w:tc>
      </w:tr>
      <w:tr w:rsidR="00634621" w:rsidRPr="00AC7B90">
        <w:trPr>
          <w:jc w:val="center"/>
        </w:trPr>
        <w:tc>
          <w:tcPr>
            <w:tcW w:w="4346" w:type="dxa"/>
            <w:vAlign w:val="bottom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Fen ve Teknoloji</w:t>
            </w:r>
          </w:p>
        </w:tc>
        <w:tc>
          <w:tcPr>
            <w:tcW w:w="2546" w:type="dxa"/>
            <w:vAlign w:val="center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3</w:t>
            </w:r>
          </w:p>
        </w:tc>
      </w:tr>
      <w:tr w:rsidR="00634621" w:rsidRPr="00AC7B90">
        <w:trPr>
          <w:jc w:val="center"/>
        </w:trPr>
        <w:tc>
          <w:tcPr>
            <w:tcW w:w="4346" w:type="dxa"/>
            <w:vAlign w:val="bottom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Sosyal Bilgiler</w:t>
            </w:r>
          </w:p>
        </w:tc>
        <w:tc>
          <w:tcPr>
            <w:tcW w:w="2546" w:type="dxa"/>
            <w:vAlign w:val="center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3</w:t>
            </w:r>
          </w:p>
        </w:tc>
      </w:tr>
      <w:tr w:rsidR="00634621" w:rsidRPr="00AC7B90">
        <w:trPr>
          <w:jc w:val="center"/>
        </w:trPr>
        <w:tc>
          <w:tcPr>
            <w:tcW w:w="4346" w:type="dxa"/>
            <w:vAlign w:val="bottom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Yabancı Dil (</w:t>
            </w:r>
            <w:r w:rsidRPr="00AC7B90">
              <w:rPr>
                <w:rFonts w:eastAsia="Batang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NG</w:t>
            </w:r>
            <w:r w:rsidRPr="00AC7B90">
              <w:rPr>
                <w:rFonts w:eastAsia="Batang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L</w:t>
            </w:r>
            <w:r w:rsidRPr="00AC7B90">
              <w:rPr>
                <w:rFonts w:eastAsia="Batang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ZCE)</w:t>
            </w:r>
          </w:p>
        </w:tc>
        <w:tc>
          <w:tcPr>
            <w:tcW w:w="2546" w:type="dxa"/>
            <w:vAlign w:val="center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2</w:t>
            </w:r>
          </w:p>
        </w:tc>
      </w:tr>
      <w:tr w:rsidR="00634621" w:rsidRPr="00AC7B90">
        <w:trPr>
          <w:jc w:val="center"/>
        </w:trPr>
        <w:tc>
          <w:tcPr>
            <w:tcW w:w="4346" w:type="dxa"/>
            <w:vAlign w:val="bottom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Din Kültürü ve Ahlâk Bilgisi</w:t>
            </w:r>
          </w:p>
        </w:tc>
        <w:tc>
          <w:tcPr>
            <w:tcW w:w="2546" w:type="dxa"/>
            <w:vAlign w:val="center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2</w:t>
            </w:r>
          </w:p>
        </w:tc>
      </w:tr>
      <w:tr w:rsidR="00634621" w:rsidRPr="00AC7B90">
        <w:trPr>
          <w:jc w:val="center"/>
        </w:trPr>
        <w:tc>
          <w:tcPr>
            <w:tcW w:w="4346" w:type="dxa"/>
            <w:vAlign w:val="bottom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Görsel Sanatlar</w:t>
            </w:r>
          </w:p>
        </w:tc>
        <w:tc>
          <w:tcPr>
            <w:tcW w:w="2546" w:type="dxa"/>
            <w:vAlign w:val="center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1</w:t>
            </w:r>
          </w:p>
        </w:tc>
      </w:tr>
      <w:tr w:rsidR="00634621" w:rsidRPr="00AC7B90">
        <w:trPr>
          <w:jc w:val="center"/>
        </w:trPr>
        <w:tc>
          <w:tcPr>
            <w:tcW w:w="4346" w:type="dxa"/>
            <w:vAlign w:val="bottom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Müzik</w:t>
            </w:r>
          </w:p>
        </w:tc>
        <w:tc>
          <w:tcPr>
            <w:tcW w:w="2546" w:type="dxa"/>
            <w:vAlign w:val="center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1</w:t>
            </w:r>
          </w:p>
        </w:tc>
      </w:tr>
      <w:tr w:rsidR="00634621" w:rsidRPr="00AC7B90">
        <w:trPr>
          <w:jc w:val="center"/>
        </w:trPr>
        <w:tc>
          <w:tcPr>
            <w:tcW w:w="4346" w:type="dxa"/>
            <w:vAlign w:val="bottom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Oyun ve Fiziki Etkinlik</w:t>
            </w:r>
          </w:p>
        </w:tc>
        <w:tc>
          <w:tcPr>
            <w:tcW w:w="2546" w:type="dxa"/>
            <w:vAlign w:val="center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2</w:t>
            </w:r>
          </w:p>
        </w:tc>
      </w:tr>
      <w:tr w:rsidR="00634621" w:rsidRPr="00AC7B90">
        <w:trPr>
          <w:jc w:val="center"/>
        </w:trPr>
        <w:tc>
          <w:tcPr>
            <w:tcW w:w="4346" w:type="dxa"/>
            <w:vAlign w:val="bottom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Trafik Güvenli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i</w:t>
            </w:r>
          </w:p>
        </w:tc>
        <w:tc>
          <w:tcPr>
            <w:tcW w:w="2546" w:type="dxa"/>
            <w:vAlign w:val="center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1</w:t>
            </w:r>
          </w:p>
        </w:tc>
      </w:tr>
      <w:tr w:rsidR="00634621" w:rsidRPr="00AC7B90">
        <w:trPr>
          <w:jc w:val="center"/>
        </w:trPr>
        <w:tc>
          <w:tcPr>
            <w:tcW w:w="4346" w:type="dxa"/>
            <w:vAlign w:val="center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eastAsia="Batang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nsan H. Yurtta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lık ve Demokrasi</w:t>
            </w:r>
          </w:p>
        </w:tc>
        <w:tc>
          <w:tcPr>
            <w:tcW w:w="2546" w:type="dxa"/>
            <w:vAlign w:val="center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2</w:t>
            </w:r>
          </w:p>
        </w:tc>
      </w:tr>
      <w:tr w:rsidR="00634621" w:rsidRPr="00AC7B90">
        <w:trPr>
          <w:jc w:val="center"/>
        </w:trPr>
        <w:tc>
          <w:tcPr>
            <w:tcW w:w="4346" w:type="dxa"/>
            <w:vAlign w:val="center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GENEL TOPLAM</w:t>
            </w:r>
          </w:p>
        </w:tc>
        <w:tc>
          <w:tcPr>
            <w:tcW w:w="2546" w:type="dxa"/>
            <w:vAlign w:val="center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30</w:t>
            </w:r>
          </w:p>
        </w:tc>
      </w:tr>
      <w:tr w:rsidR="00634621" w:rsidRPr="00AC7B90">
        <w:trPr>
          <w:jc w:val="center"/>
        </w:trPr>
        <w:tc>
          <w:tcPr>
            <w:tcW w:w="4346" w:type="dxa"/>
            <w:vAlign w:val="center"/>
          </w:tcPr>
          <w:p w:rsidR="00634621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</w:p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</w:p>
        </w:tc>
        <w:tc>
          <w:tcPr>
            <w:tcW w:w="2546" w:type="dxa"/>
            <w:vAlign w:val="center"/>
          </w:tcPr>
          <w:p w:rsidR="00634621" w:rsidRPr="00AC7B90" w:rsidRDefault="00634621" w:rsidP="00133513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</w:p>
        </w:tc>
      </w:tr>
    </w:tbl>
    <w:p w:rsidR="00634621" w:rsidRPr="00AC7B90" w:rsidRDefault="00634621" w:rsidP="00133513">
      <w:pPr>
        <w:pStyle w:val="BodyText"/>
        <w:tabs>
          <w:tab w:val="left" w:pos="10206"/>
        </w:tabs>
        <w:jc w:val="left"/>
        <w:rPr>
          <w:rFonts w:ascii="Baskerville Old Face" w:eastAsia="Batang" w:hAnsi="Baskerville Old Face"/>
          <w:b/>
          <w:bCs/>
          <w:color w:val="C00000"/>
          <w:sz w:val="22"/>
          <w:szCs w:val="22"/>
        </w:rPr>
      </w:pPr>
    </w:p>
    <w:p w:rsidR="00634621" w:rsidRPr="00AC7B90" w:rsidRDefault="00634621" w:rsidP="00133513">
      <w:pPr>
        <w:pStyle w:val="BodyText"/>
        <w:tabs>
          <w:tab w:val="left" w:pos="10206"/>
        </w:tabs>
        <w:jc w:val="left"/>
        <w:rPr>
          <w:rFonts w:ascii="Baskerville Old Face" w:eastAsia="Batang" w:hAnsi="Baskerville Old Face" w:cs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10.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Sınıf içinde tutulacak defter ve dosyaların belirlenmesi:</w:t>
      </w:r>
    </w:p>
    <w:p w:rsidR="00634621" w:rsidRPr="00AC7B90" w:rsidRDefault="00634621" w:rsidP="00BF6820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  <w:u w:val="single"/>
        </w:rPr>
        <w:t>Yıl boyunca tutulacak defter ve dosyalar:</w:t>
      </w:r>
      <w:r>
        <w:rPr>
          <w:rFonts w:ascii="Baskerville Old Face" w:eastAsia="Batang" w:hAnsi="Baskerville Old Face" w:cs="Baskerville Old Face"/>
          <w:sz w:val="22"/>
          <w:szCs w:val="22"/>
          <w:u w:val="single"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Sınıf Kitaplık Defteri, Sosyal Bilgiler, Fen Bilimleri, Matematik ve Türkçe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 derslerle</w:t>
      </w:r>
      <w:r w:rsidRPr="00AC7B90">
        <w:rPr>
          <w:rFonts w:ascii="Baskerville Old Face" w:eastAsia="Batang" w:hAnsi="Baskerville Old Face"/>
          <w:sz w:val="22"/>
          <w:szCs w:val="22"/>
        </w:rPr>
        <w:t> 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ilgili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erlendirme formları, Veli Toplantı Tutanakları, 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 Toplantıları Dosyası, Not Çizelgeleri, Sınav Ka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ıtları, Testler ve Cevap Anahtarları, Rehberlik dosyası, Ders ve Yoklama Defteri</w:t>
      </w:r>
      <w:r>
        <w:rPr>
          <w:rFonts w:ascii="Baskerville Old Face" w:eastAsia="Batang" w:hAnsi="Baskerville Old Face" w:cs="Baskerville Old Face"/>
          <w:sz w:val="22"/>
          <w:szCs w:val="22"/>
        </w:rPr>
        <w:t>, Veli Görü</w:t>
      </w:r>
      <w:r>
        <w:rPr>
          <w:rFonts w:eastAsia="Batang"/>
          <w:sz w:val="22"/>
          <w:szCs w:val="22"/>
        </w:rPr>
        <w:t>ş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me Tutanakları,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Yıllık ve Günlük planlar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eklinde belirlendi.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br/>
        <w:t xml:space="preserve"> Ayrıca sınıf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retmenleri tema, yazı, resim,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iir kö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elerinin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rencilere hazırlatılmasının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 daha aktif hale getirece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inin ve sürekli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ik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rencilere görev verilmesinin daha yararlı olaca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ını belirtti. Ayrıca bu kö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eler hazırlanırken zümre sınıfların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içinde olmasına karar verildi.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color w:val="C00000"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11.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Derslerde uygulanacak yöntem ve teknikler: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Yeni programa uygun olarak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inde ilk hedefin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 merkezli olması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</w:t>
      </w:r>
      <w:r w:rsidRPr="00AC7B90">
        <w:rPr>
          <w:rFonts w:ascii="Baskerville Old Face" w:eastAsia="Batang" w:hAnsi="Baskerville Old Face"/>
          <w:sz w:val="22"/>
          <w:szCs w:val="22"/>
        </w:rPr>
        <w:t> 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kararla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tırıldı. Yapılan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 ve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retimin ezberden uzak, somut kaynaklı, deney ve gözlemle desteklenen, özellikle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renciyi yaparak ya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ayarak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renmeye sevk edici olması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kararla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tırıldı.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br/>
        <w:t>Uygulanacak yöntem ve teknikler için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 ellerinde bulunan kaynaklardan yararlanacaklarını söylediler.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retim Yöntem ve Tekniklerinin yeniden okunup incelenmesine, derslere yansıtılmasına ve uygulanmasına karar verildi. Kullanılacak yöntem ve tekniklerden bazılarını </w:t>
      </w:r>
      <w:r>
        <w:rPr>
          <w:rFonts w:ascii="Baskerville Old Face" w:eastAsia="Batang" w:hAnsi="Baskerville Old Face" w:cs="Baskerville Old Face"/>
          <w:sz w:val="22"/>
          <w:szCs w:val="22"/>
        </w:rPr>
        <w:t>Erkan AYDIN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ıdaki gibi sıraladı.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Bulu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yolu, Soru Cevap, 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tırma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nceleme, Beyin Fırtınası, Örnek Olay, Sonuç Çıkarma, Sonuç Cümlesi Yazma, Resimleme, Tahmin Etme, Hangisi Daha Önemli, Röportaj Yapma, Mektup Yazma, Öyküle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tirme, Dü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ündü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ünü Söyle, Yaparak Ya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ayarak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renme, Gösterip Yaptırma vb.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12.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E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itim-Ö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retimde ba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arıyı artırıcı hususların belirlenmesi: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Sınıf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retmenlerinden </w:t>
      </w:r>
      <w:r>
        <w:rPr>
          <w:rFonts w:ascii="Baskerville Old Face" w:eastAsia="Batang" w:hAnsi="Baskerville Old Face" w:cs="Baskerville Old Face"/>
          <w:sz w:val="22"/>
          <w:szCs w:val="22"/>
        </w:rPr>
        <w:t>Zekiye GÖK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;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arının artırılmasında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 özelliklerinin çok iyi bilinmesi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 ve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seviyesine uygun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 verilerek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arı duygusunu her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rencinin tatması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inin önemini vurguladı.  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 bu sene ki hedeflerinin her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renciyi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ortamına birebir katmak oldu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unu söylediler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Pınar </w:t>
      </w:r>
      <w:r>
        <w:rPr>
          <w:rFonts w:ascii="Baskerville Old Face" w:eastAsia="Batang" w:hAnsi="Baskerville Old Face" w:cs="Baskerville Old Face"/>
          <w:sz w:val="22"/>
          <w:szCs w:val="22"/>
        </w:rPr>
        <w:t>ELMAS CAN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ise;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retmenin ça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 uygun olarak yeti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mesinin gere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ine inanarak bizlere yardımcı ve bilgilerimizi artırıcı eserlerin sıkça okunması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 hatırlattı.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</w:p>
    <w:p w:rsidR="00634621" w:rsidRPr="00AC7B90" w:rsidRDefault="00634621" w:rsidP="00E056C8">
      <w:pPr>
        <w:rPr>
          <w:rFonts w:ascii="Baskerville Old Face" w:eastAsia="Batang" w:hAnsi="Baskerville Old Face" w:cs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 xml:space="preserve">13. 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Yeni programın yeniden incelenmesi, ortak bir kanıya varılması:</w:t>
      </w:r>
    </w:p>
    <w:p w:rsidR="00634621" w:rsidRPr="00C249F6" w:rsidRDefault="00634621" w:rsidP="00C249F6">
      <w:pPr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sz w:val="22"/>
          <w:szCs w:val="22"/>
        </w:rPr>
        <w:t xml:space="preserve">Fen Bilimleri dersi programına 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F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en ve Mühendislik Uygulamaları Konu alanı 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eklenerek konu alanı sayısı</w:t>
      </w:r>
    </w:p>
    <w:p w:rsidR="00634621" w:rsidRPr="00C249F6" w:rsidRDefault="00634621" w:rsidP="00C249F6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C249F6">
        <w:rPr>
          <w:rFonts w:ascii="Baskerville Old Face" w:eastAsia="Batang" w:hAnsi="Baskerville Old Face" w:cs="Baskerville Old Face"/>
          <w:sz w:val="22"/>
          <w:szCs w:val="22"/>
        </w:rPr>
        <w:t>4 ten 5 çıkarılmı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tır.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Ünitelerin açıklamalarında sadele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tirmeler yapılmı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>
        <w:rPr>
          <w:rFonts w:ascii="Baskerville Old Face" w:eastAsia="Batang" w:hAnsi="Baskerville Old Face" w:cs="Baskerville Old Face"/>
          <w:sz w:val="22"/>
          <w:szCs w:val="22"/>
        </w:rPr>
        <w:t>, net ifadeler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 xml:space="preserve"> kullanılmaya gayret edilmi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tir.</w:t>
      </w:r>
    </w:p>
    <w:p w:rsidR="00634621" w:rsidRDefault="00634621" w:rsidP="00C249F6">
      <w:pPr>
        <w:rPr>
          <w:rFonts w:ascii="Baskerville Old Face" w:eastAsia="Batang" w:hAnsi="Baskerville Old Face"/>
          <w:sz w:val="22"/>
          <w:szCs w:val="22"/>
        </w:rPr>
      </w:pPr>
      <w:r w:rsidRPr="00C249F6">
        <w:rPr>
          <w:rFonts w:ascii="Baskerville Old Face" w:eastAsia="Batang" w:hAnsi="Baskerville Old Face" w:cs="Baskerville Old Face"/>
          <w:sz w:val="22"/>
          <w:szCs w:val="22"/>
        </w:rPr>
        <w:t>Kazanımların içeri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i sadele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tirilmi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 xml:space="preserve">. </w:t>
      </w:r>
    </w:p>
    <w:p w:rsidR="00634621" w:rsidRDefault="00634621" w:rsidP="00C249F6">
      <w:pPr>
        <w:rPr>
          <w:rFonts w:ascii="Baskerville Old Face" w:eastAsia="Batang" w:hAnsi="Baskerville Old Face"/>
          <w:sz w:val="22"/>
          <w:szCs w:val="22"/>
        </w:rPr>
      </w:pPr>
    </w:p>
    <w:p w:rsidR="00634621" w:rsidRPr="00C249F6" w:rsidRDefault="00634621" w:rsidP="00C249F6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C249F6">
        <w:rPr>
          <w:rFonts w:ascii="Baskerville Old Face" w:eastAsia="Batang" w:hAnsi="Baskerville Old Face" w:cs="Baskerville Old Face"/>
          <w:sz w:val="22"/>
          <w:szCs w:val="22"/>
        </w:rPr>
        <w:t>Matematik Dersi Ö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retim Programında;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ö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rencilerin duygusal, zihinsel ve sosyal yeteneklerini mümkün oldu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u kadar e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 xml:space="preserve"> ölçüde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geli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tirmelerine imkân verilmi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,</w:t>
      </w:r>
    </w:p>
    <w:p w:rsidR="00634621" w:rsidRDefault="00634621" w:rsidP="00C249F6">
      <w:pPr>
        <w:rPr>
          <w:rFonts w:ascii="Baskerville Old Face" w:eastAsia="Batang" w:hAnsi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sz w:val="22"/>
          <w:szCs w:val="22"/>
        </w:rPr>
        <w:t>h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ayal gücünün geli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tirilmesi ve ö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rencinin hayal gücü ile yakla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tı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ı güzel nesneye dair hissetti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i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duyguları öz güvenle 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ifade edebilmesi önemsenmi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,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e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le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tirel dü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ünme biçimini içselle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tiren, analitik ve yaratıcı dü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ünme becerilerinin geli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mesine izin veren bir yolla hayati tecrübeyi, eskimez yeniyi bul</w:t>
      </w:r>
      <w:r>
        <w:rPr>
          <w:rFonts w:ascii="Baskerville Old Face" w:eastAsia="Batang" w:hAnsi="Baskerville Old Face" w:cs="Baskerville Old Face"/>
          <w:sz w:val="22"/>
          <w:szCs w:val="22"/>
        </w:rPr>
        <w:t>maya, ona ihtimam göstermeye ve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 xml:space="preserve"> yeniden üretebilmenin yollarını bulmaya önem verilmi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,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“Birey” olmanın aynı zamanda çok daha geni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 xml:space="preserve"> bir “dünya ailesi ”ne ait olmak oldu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unun 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bilincine varacak, ya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adı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ı topluma ve ülkesine, topra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ına samimi bir hisle ba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kuracak, bilim 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 xml:space="preserve">ve teknolojiyi etkin 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ekilde kullanarak ve gerekli teknik bilgi, bir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ikim, beceri ve yeterliliklere 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sahip ku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aklar yeti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tirmek hedeflenmi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tir.</w:t>
      </w:r>
    </w:p>
    <w:p w:rsidR="00634621" w:rsidRDefault="00634621" w:rsidP="00C249F6">
      <w:pPr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CA556D">
      <w:pPr>
        <w:rPr>
          <w:rFonts w:ascii="Baskerville Old Face" w:eastAsia="Batang" w:hAnsi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Sınıfın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retmenleri</w:t>
      </w:r>
      <w:r w:rsidRPr="00AC7B90">
        <w:rPr>
          <w:rFonts w:ascii="Baskerville Old Face" w:eastAsia="Batang" w:hAnsi="Baskerville Old Face"/>
          <w:sz w:val="22"/>
          <w:szCs w:val="22"/>
        </w:rPr>
        <w:t> 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yıl boyunca; yeni müfredat programına uygun olarak hareket edeceklerini ve derslerin birbirine paralel olarak yürütülece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 belirttiler. Mümkün oldu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unca görsel materyallerden yararlanacaklarını ve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 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tırma incelemeye yönlendireceklerini eklediler.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14.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Yıllık ve günlük ders planlarının yapımında beraber hareket edilmesi:</w:t>
      </w:r>
    </w:p>
    <w:p w:rsidR="00634621" w:rsidRPr="00AC7B90" w:rsidRDefault="00634621" w:rsidP="00E55029">
      <w:pPr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sz w:val="22"/>
          <w:szCs w:val="22"/>
        </w:rPr>
        <w:t>Ay</w:t>
      </w:r>
      <w:r>
        <w:rPr>
          <w:rFonts w:eastAsia="Batang"/>
          <w:sz w:val="22"/>
          <w:szCs w:val="22"/>
        </w:rPr>
        <w:t>ş</w:t>
      </w:r>
      <w:r>
        <w:rPr>
          <w:rFonts w:ascii="Baskerville Old Face" w:eastAsia="Batang" w:hAnsi="Baskerville Old Face" w:cs="Baskerville Old Face"/>
          <w:sz w:val="22"/>
          <w:szCs w:val="22"/>
        </w:rPr>
        <w:t>egül BAKIR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, yıllık ve günlük ders planların yapımında 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retmenlerince ortak hareket edilmesine ve yıllık planların kılavuz kitaplarına göre hazırlanması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ini belirtti. Yıllık planların 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Ekim ayının üçüncü haftasına 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kadar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zümre olarak hazırlanıp, elektronik ortamda da saklanmasına karar verildi. Yıllık planların bir örne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inin idareye verilece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belirtildi.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 xml:space="preserve">15. 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Ünite ile ilgili konuların planlanan sürede bitirilmesi. Ünite ve sürelerinin belirlenmesi: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Ünite konularının önceden belirlenen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takvimi do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rultusunda ve belirtilen sürede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lenerek bitirilmesine karar verildi.</w:t>
      </w:r>
    </w:p>
    <w:p w:rsidR="00634621" w:rsidRPr="00AC7B90" w:rsidRDefault="00634621" w:rsidP="00DE7385">
      <w:pPr>
        <w:spacing w:after="120"/>
        <w:rPr>
          <w:rFonts w:ascii="Baskerville Old Face" w:eastAsia="Batang" w:hAnsi="Baskerville Old Face" w:cs="Baskerville Old Face"/>
          <w:sz w:val="22"/>
          <w:szCs w:val="22"/>
          <w:lang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Toplantıda Ünite süreleri a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a</w:t>
      </w:r>
      <w:r w:rsidRPr="00AC7B90">
        <w:rPr>
          <w:rFonts w:eastAsia="Batang"/>
          <w:sz w:val="22"/>
          <w:szCs w:val="22"/>
          <w:lang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 xml:space="preserve">ıdaki 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ekilde ifade edilmi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tir. Ünitelerin verili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 xml:space="preserve"> sırası, ders saati ve tarihleri; </w:t>
      </w:r>
      <w:r>
        <w:rPr>
          <w:rFonts w:ascii="Calibri" w:eastAsia="Batang" w:hAnsi="Calibri" w:cs="Calibri"/>
          <w:sz w:val="22"/>
          <w:szCs w:val="22"/>
          <w:lang/>
        </w:rPr>
        <w:t>yeni müfredata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göre belirlenmi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tir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.</w:t>
      </w:r>
    </w:p>
    <w:p w:rsidR="00634621" w:rsidRPr="00AC7B90" w:rsidRDefault="00634621" w:rsidP="00DE7385">
      <w:pPr>
        <w:spacing w:after="120"/>
        <w:rPr>
          <w:rFonts w:ascii="Baskerville Old Face" w:eastAsia="Batang" w:hAnsi="Baskerville Old Face" w:cs="Baskerville Old Face"/>
          <w:sz w:val="22"/>
          <w:szCs w:val="22"/>
          <w:lang/>
        </w:rPr>
      </w:pPr>
    </w:p>
    <w:tbl>
      <w:tblPr>
        <w:tblpPr w:leftFromText="141" w:rightFromText="141" w:vertAnchor="text" w:horzAnchor="margin" w:tblpY="-87"/>
        <w:tblW w:w="10740" w:type="dxa"/>
        <w:tblBorders>
          <w:top w:val="single" w:sz="12" w:space="0" w:color="663300"/>
          <w:left w:val="single" w:sz="12" w:space="0" w:color="663300"/>
          <w:bottom w:val="single" w:sz="12" w:space="0" w:color="663300"/>
          <w:right w:val="single" w:sz="12" w:space="0" w:color="663300"/>
          <w:insideH w:val="single" w:sz="12" w:space="0" w:color="663300"/>
          <w:insideV w:val="single" w:sz="12" w:space="0" w:color="663300"/>
        </w:tblBorders>
        <w:tblLook w:val="00A0"/>
      </w:tblPr>
      <w:tblGrid>
        <w:gridCol w:w="1069"/>
        <w:gridCol w:w="4568"/>
        <w:gridCol w:w="48"/>
        <w:gridCol w:w="2196"/>
        <w:gridCol w:w="24"/>
        <w:gridCol w:w="2835"/>
      </w:tblGrid>
      <w:tr w:rsidR="00634621" w:rsidRPr="00AC7B90">
        <w:trPr>
          <w:trHeight w:val="8"/>
        </w:trPr>
        <w:tc>
          <w:tcPr>
            <w:tcW w:w="10740" w:type="dxa"/>
            <w:gridSpan w:val="6"/>
          </w:tcPr>
          <w:p w:rsidR="00634621" w:rsidRPr="00AC7B90" w:rsidRDefault="00634621" w:rsidP="001A6DFF">
            <w:pPr>
              <w:tabs>
                <w:tab w:val="left" w:pos="10206"/>
              </w:tabs>
              <w:jc w:val="center"/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</w:pPr>
            <w:r>
              <w:rPr>
                <w:rFonts w:eastAsia="Batang"/>
                <w:b/>
                <w:bCs/>
                <w:color w:val="C00000"/>
                <w:sz w:val="22"/>
                <w:szCs w:val="22"/>
              </w:rPr>
              <w:t xml:space="preserve">KARTAL SOĞANLIK </w:t>
            </w:r>
            <w:r w:rsidRPr="00AC7B90">
              <w:rPr>
                <w:rFonts w:eastAsia="Batang"/>
                <w:b/>
                <w:bCs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LKOKULU 201</w:t>
            </w:r>
            <w:r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7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/201</w:t>
            </w:r>
            <w:r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 xml:space="preserve"> E</w:t>
            </w:r>
            <w:r w:rsidRPr="00AC7B90">
              <w:rPr>
                <w:rFonts w:eastAsia="Batang"/>
                <w:b/>
                <w:bCs/>
                <w:color w:val="C00000"/>
                <w:sz w:val="22"/>
                <w:szCs w:val="22"/>
              </w:rPr>
              <w:t>Ğİ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T</w:t>
            </w:r>
            <w:r w:rsidRPr="00AC7B90">
              <w:rPr>
                <w:rFonts w:eastAsia="Batang"/>
                <w:b/>
                <w:bCs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M – Ö</w:t>
            </w:r>
            <w:r w:rsidRPr="00AC7B90">
              <w:rPr>
                <w:rFonts w:eastAsia="Batang"/>
                <w:b/>
                <w:bCs/>
                <w:color w:val="C00000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RET</w:t>
            </w:r>
            <w:r w:rsidRPr="00AC7B90">
              <w:rPr>
                <w:rFonts w:eastAsia="Batang"/>
                <w:b/>
                <w:bCs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M YILI</w:t>
            </w:r>
          </w:p>
          <w:p w:rsidR="00634621" w:rsidRPr="00AC7B90" w:rsidRDefault="00634621" w:rsidP="001A6DFF">
            <w:pPr>
              <w:tabs>
                <w:tab w:val="left" w:pos="10206"/>
              </w:tabs>
              <w:jc w:val="center"/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4. SINIFLAR DERSLERE GÖRE ÜN</w:t>
            </w:r>
            <w:r w:rsidRPr="00AC7B90">
              <w:rPr>
                <w:rFonts w:eastAsia="Batang"/>
                <w:b/>
                <w:bCs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TE DA</w:t>
            </w:r>
            <w:r w:rsidRPr="00AC7B90">
              <w:rPr>
                <w:rFonts w:eastAsia="Batang"/>
                <w:b/>
                <w:bCs/>
                <w:color w:val="C00000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ILIM Ç</w:t>
            </w:r>
            <w:r w:rsidRPr="00AC7B90">
              <w:rPr>
                <w:rFonts w:eastAsia="Batang"/>
                <w:b/>
                <w:bCs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ZELGES</w:t>
            </w:r>
            <w:r w:rsidRPr="00AC7B90">
              <w:rPr>
                <w:rFonts w:eastAsia="Batang"/>
                <w:b/>
                <w:bCs/>
                <w:color w:val="C00000"/>
                <w:sz w:val="22"/>
                <w:szCs w:val="22"/>
              </w:rPr>
              <w:t>İ</w:t>
            </w:r>
          </w:p>
        </w:tc>
      </w:tr>
      <w:tr w:rsidR="00634621" w:rsidRPr="00AC7B90">
        <w:trPr>
          <w:trHeight w:val="26"/>
        </w:trPr>
        <w:tc>
          <w:tcPr>
            <w:tcW w:w="10740" w:type="dxa"/>
            <w:gridSpan w:val="6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TÜRKÇE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SIRA NO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ÜN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TE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BA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LAMA TAR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H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B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T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 xml:space="preserve"> TAR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H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B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REY VE TOPLUM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215299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EYLÜL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215299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EK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ATATÜRK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215299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6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EK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215299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11 KASIM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SA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LIK VE ÇEVRE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215299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KASIM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215299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09 ARALIK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ÜRET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M, TÜKET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M VE VER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ML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L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K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215299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1 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ARALIK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215299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13 OCAK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B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L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M VE YA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AM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215299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5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OCAK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03 MART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DE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ERLER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Z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215299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5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MART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07 N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SAN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GÜZEL ÜLKEM TÜRK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YE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215299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N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SAN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12 MAYIS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DÜNYAMIZ VE UZAY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215299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4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MAYIS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09 HAZ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RAN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6"/>
        </w:trPr>
        <w:tc>
          <w:tcPr>
            <w:tcW w:w="10740" w:type="dxa"/>
            <w:gridSpan w:val="6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MATEMAT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K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1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DÜNYAMIZI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EK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LLEND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REN GEOMETR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B12B3D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EYLÜL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B12B3D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25 EK</w:t>
            </w:r>
            <w:r>
              <w:rPr>
                <w:rFonts w:ascii="Cambria" w:eastAsia="Batang" w:hAnsi="Cambria" w:cs="Cambria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M 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2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DO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AL SAYILARA YOLCULUK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B12B3D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26 EK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M 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B12B3D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24 KASIM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3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TONU KE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FETME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B12B3D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27 KASIM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B12B3D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12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Batang"/>
                <w:b/>
                <w:bCs/>
                <w:sz w:val="22"/>
                <w:szCs w:val="22"/>
              </w:rPr>
              <w:t>OCAK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B12B3D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4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B12B3D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ZAMAN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Ç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NDE ÖLÇME</w:t>
            </w:r>
          </w:p>
        </w:tc>
        <w:tc>
          <w:tcPr>
            <w:tcW w:w="2196" w:type="dxa"/>
          </w:tcPr>
          <w:p w:rsidR="00634621" w:rsidRDefault="00634621" w:rsidP="00B12B3D">
            <w:r w:rsidRPr="00E446FA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5</w:t>
            </w:r>
            <w:r w:rsidRPr="00E446FA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</w:t>
            </w:r>
            <w:r w:rsidRPr="00E446FA">
              <w:rPr>
                <w:rFonts w:eastAsia="Batang"/>
                <w:b/>
                <w:bCs/>
                <w:sz w:val="22"/>
                <w:szCs w:val="22"/>
              </w:rPr>
              <w:t>OCAK</w:t>
            </w:r>
            <w:r w:rsidRPr="00E446FA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2018</w:t>
            </w:r>
          </w:p>
        </w:tc>
        <w:tc>
          <w:tcPr>
            <w:tcW w:w="2859" w:type="dxa"/>
            <w:gridSpan w:val="2"/>
          </w:tcPr>
          <w:p w:rsidR="00634621" w:rsidRDefault="00634621" w:rsidP="0046203B"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09 MART</w:t>
            </w:r>
            <w:r>
              <w:rPr>
                <w:rFonts w:ascii="Calibri" w:eastAsia="Batang" w:hAnsi="Calibri" w:cs="Calibri"/>
                <w:b/>
                <w:bCs/>
                <w:sz w:val="22"/>
                <w:szCs w:val="22"/>
              </w:rPr>
              <w:t xml:space="preserve"> </w:t>
            </w:r>
            <w:r w:rsidRPr="00E446FA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2018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B12B3D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5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B12B3D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UZUNLUKLARI ÖLÇME, E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T P. BÖLME</w:t>
            </w:r>
          </w:p>
        </w:tc>
        <w:tc>
          <w:tcPr>
            <w:tcW w:w="2196" w:type="dxa"/>
          </w:tcPr>
          <w:p w:rsidR="00634621" w:rsidRDefault="00634621" w:rsidP="00B12B3D"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12</w:t>
            </w:r>
            <w:r w:rsidRPr="00E446FA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Batang"/>
                <w:b/>
                <w:bCs/>
                <w:sz w:val="22"/>
                <w:szCs w:val="22"/>
              </w:rPr>
              <w:t>MART</w:t>
            </w:r>
            <w:r w:rsidRPr="00E446FA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2018</w:t>
            </w:r>
          </w:p>
        </w:tc>
        <w:tc>
          <w:tcPr>
            <w:tcW w:w="2859" w:type="dxa"/>
            <w:gridSpan w:val="2"/>
          </w:tcPr>
          <w:p w:rsidR="00634621" w:rsidRDefault="00634621" w:rsidP="00B12B3D"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30</w:t>
            </w:r>
            <w:r w:rsidRPr="00E446FA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Batang"/>
                <w:b/>
                <w:bCs/>
                <w:sz w:val="22"/>
                <w:szCs w:val="22"/>
              </w:rPr>
              <w:t>NİSAN</w:t>
            </w:r>
            <w:r w:rsidRPr="00E446FA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2018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B12B3D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6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B12B3D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ÇEVRE UZUNLUKLARINI ÖLÇME</w:t>
            </w:r>
          </w:p>
        </w:tc>
        <w:tc>
          <w:tcPr>
            <w:tcW w:w="2196" w:type="dxa"/>
          </w:tcPr>
          <w:p w:rsidR="00634621" w:rsidRDefault="00634621" w:rsidP="0046203B"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02 MAYIS</w:t>
            </w:r>
            <w:r w:rsidRPr="00E446FA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2018</w:t>
            </w:r>
          </w:p>
        </w:tc>
        <w:tc>
          <w:tcPr>
            <w:tcW w:w="2859" w:type="dxa"/>
            <w:gridSpan w:val="2"/>
          </w:tcPr>
          <w:p w:rsidR="00634621" w:rsidRDefault="00634621" w:rsidP="00B12B3D"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 HAZ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RAN</w:t>
            </w:r>
            <w:r w:rsidRPr="00E446FA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2018</w:t>
            </w:r>
          </w:p>
        </w:tc>
      </w:tr>
      <w:tr w:rsidR="00634621" w:rsidRPr="00AC7B90">
        <w:trPr>
          <w:trHeight w:val="26"/>
        </w:trPr>
        <w:tc>
          <w:tcPr>
            <w:tcW w:w="10740" w:type="dxa"/>
            <w:gridSpan w:val="6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FEN B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L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MLER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YER KABU</w:t>
            </w:r>
            <w:r>
              <w:rPr>
                <w:rFonts w:eastAsia="Batang"/>
                <w:b/>
                <w:bCs/>
                <w:sz w:val="22"/>
                <w:szCs w:val="22"/>
              </w:rPr>
              <w:t>Ğ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U VE DÜNYAMIZIN HAREKETLER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F7061E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EYLÜL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F7061E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EK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BES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NLER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Z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F7061E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23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EK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4C2136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01 ARALIK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A93049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A93049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KUVVET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N ETK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LER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4C2136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04 ARALIK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A93049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29 ARALIK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2017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A93049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A93049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MADDE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LER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N ÖZELL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KLER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4C2136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9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Batang"/>
                <w:b/>
                <w:bCs/>
                <w:sz w:val="22"/>
                <w:szCs w:val="22"/>
              </w:rPr>
              <w:t xml:space="preserve">ARALIK 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4C2136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02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MART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A93049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A93049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AYDINLATMA VE SES TEKNOLOJ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LER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4C2136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5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MART 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4C2136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N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SAN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A93049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A93049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Calibri" w:eastAsia="Batang" w:hAnsi="Calibri" w:cs="Calibri"/>
                <w:b/>
                <w:bCs/>
                <w:sz w:val="22"/>
                <w:szCs w:val="22"/>
              </w:rPr>
              <w:t>İNSAN VE ÇEVRE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4C2136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24 N</w:t>
            </w:r>
            <w:r>
              <w:rPr>
                <w:rFonts w:ascii="Cambria" w:eastAsia="Batang" w:hAnsi="Cambria" w:cs="Cambria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SAN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4C2136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04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MAYIS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BAS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T ELEKTR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 DEVRELER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4C2136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07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MAYIS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18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MAYIS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UYGULAMALI B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L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21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MAYIS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08 HAZ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RAN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6"/>
        </w:trPr>
        <w:tc>
          <w:tcPr>
            <w:tcW w:w="10740" w:type="dxa"/>
            <w:gridSpan w:val="6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SOSYAL B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LG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LER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B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REY VE TOPLUM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39381C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EYLÜL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39381C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EK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KÜLTÜR VE M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RAS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39381C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6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EK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39381C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5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KASIM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NSANLAR, YERLER VE ÇEVRELER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39381C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18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KASIM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39381C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03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OCAK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B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L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TEKNOLOJ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VE TOPLUM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39381C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04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OCAK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23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UBAT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eastAsia="Batang"/>
                <w:b/>
                <w:bCs/>
                <w:sz w:val="22"/>
                <w:szCs w:val="22"/>
              </w:rPr>
              <w:t>ÜRETİM, DAĞITIM VE TÜKETİM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26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UBAT 2017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39381C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06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N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SAN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ETK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N VATANDA</w:t>
            </w:r>
            <w:r>
              <w:rPr>
                <w:rFonts w:eastAsia="Batang"/>
                <w:b/>
                <w:bCs/>
                <w:sz w:val="22"/>
                <w:szCs w:val="22"/>
              </w:rPr>
              <w:t>Ş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LIK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09 N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SAN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6A1894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11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MAYIS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123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eastAsia="Batang"/>
                <w:b/>
                <w:bCs/>
                <w:sz w:val="22"/>
                <w:szCs w:val="22"/>
              </w:rPr>
              <w:t>KÜRESEL BAĞLANTILAR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6A1894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13 MAYIS 2018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6A1894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08 HAZ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RAN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6"/>
        </w:trPr>
        <w:tc>
          <w:tcPr>
            <w:tcW w:w="10740" w:type="dxa"/>
            <w:gridSpan w:val="6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TRAF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K GÜVENL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İĞİ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E445FB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TRAF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TE GÜVENL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19 EYLÜL 2016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626F21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N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SAN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6"/>
        </w:trPr>
        <w:tc>
          <w:tcPr>
            <w:tcW w:w="1069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616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eastAsia="Batang"/>
                <w:b/>
                <w:bCs/>
                <w:sz w:val="22"/>
                <w:szCs w:val="22"/>
              </w:rPr>
              <w:t>TRAFİKTE İLK YARDIM</w:t>
            </w:r>
          </w:p>
        </w:tc>
        <w:tc>
          <w:tcPr>
            <w:tcW w:w="2196" w:type="dxa"/>
            <w:vAlign w:val="center"/>
          </w:tcPr>
          <w:p w:rsidR="00634621" w:rsidRPr="00AC7B90" w:rsidRDefault="00634621" w:rsidP="00626F21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6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N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SAN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634621" w:rsidRPr="00AC7B90" w:rsidRDefault="00634621" w:rsidP="00626F21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HAZ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RAN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55"/>
        </w:trPr>
        <w:tc>
          <w:tcPr>
            <w:tcW w:w="10740" w:type="dxa"/>
            <w:gridSpan w:val="6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NSAN HAKLARI, YURTTA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FF0000"/>
                <w:sz w:val="22"/>
                <w:szCs w:val="22"/>
              </w:rPr>
              <w:t>LIK VE DEMOKRAS</w:t>
            </w:r>
            <w:r w:rsidRPr="00AC7B90">
              <w:rPr>
                <w:rFonts w:eastAsia="Batang"/>
                <w:b/>
                <w:bCs/>
                <w:color w:val="FF0000"/>
                <w:sz w:val="22"/>
                <w:szCs w:val="22"/>
              </w:rPr>
              <w:t>İ</w:t>
            </w:r>
          </w:p>
        </w:tc>
      </w:tr>
      <w:tr w:rsidR="00634621" w:rsidRPr="00AC7B90">
        <w:trPr>
          <w:trHeight w:val="255"/>
        </w:trPr>
        <w:tc>
          <w:tcPr>
            <w:tcW w:w="5637" w:type="dxa"/>
            <w:gridSpan w:val="2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ÜN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TE ADI</w:t>
            </w:r>
          </w:p>
        </w:tc>
        <w:tc>
          <w:tcPr>
            <w:tcW w:w="2268" w:type="dxa"/>
            <w:gridSpan w:val="3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BA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LAMA</w:t>
            </w:r>
          </w:p>
        </w:tc>
        <w:tc>
          <w:tcPr>
            <w:tcW w:w="2835" w:type="dxa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B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T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İŞ</w:t>
            </w:r>
          </w:p>
        </w:tc>
      </w:tr>
      <w:tr w:rsidR="00634621" w:rsidRPr="00AC7B90">
        <w:trPr>
          <w:trHeight w:val="284"/>
        </w:trPr>
        <w:tc>
          <w:tcPr>
            <w:tcW w:w="5637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</w:rPr>
              <w:t>NSAN OLMAK</w:t>
            </w:r>
          </w:p>
        </w:tc>
        <w:tc>
          <w:tcPr>
            <w:tcW w:w="2268" w:type="dxa"/>
            <w:gridSpan w:val="3"/>
            <w:vAlign w:val="center"/>
          </w:tcPr>
          <w:p w:rsidR="00634621" w:rsidRPr="00AC7B90" w:rsidRDefault="00634621" w:rsidP="00203177">
            <w:pPr>
              <w:tabs>
                <w:tab w:val="left" w:pos="10206"/>
              </w:tabs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EYLÜL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35" w:type="dxa"/>
            <w:vAlign w:val="center"/>
          </w:tcPr>
          <w:p w:rsidR="00634621" w:rsidRPr="00AC7B90" w:rsidRDefault="00634621" w:rsidP="00203177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EK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</w:tr>
      <w:tr w:rsidR="00634621" w:rsidRPr="00AC7B90">
        <w:trPr>
          <w:trHeight w:val="284"/>
        </w:trPr>
        <w:tc>
          <w:tcPr>
            <w:tcW w:w="5637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autoSpaceDE w:val="0"/>
              <w:autoSpaceDN w:val="0"/>
              <w:adjustRightInd w:val="0"/>
              <w:ind w:right="113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HAK ÖZGÜRLÜK VE  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SORUMLULUK</w:t>
            </w:r>
          </w:p>
        </w:tc>
        <w:tc>
          <w:tcPr>
            <w:tcW w:w="2268" w:type="dxa"/>
            <w:gridSpan w:val="3"/>
            <w:vAlign w:val="center"/>
          </w:tcPr>
          <w:p w:rsidR="00634621" w:rsidRPr="00AC7B90" w:rsidRDefault="00634621" w:rsidP="00203177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6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EK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35" w:type="dxa"/>
            <w:vAlign w:val="center"/>
          </w:tcPr>
          <w:p w:rsidR="00634621" w:rsidRPr="00AC7B90" w:rsidRDefault="00634621" w:rsidP="00203177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ARALIK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</w:tr>
      <w:tr w:rsidR="00634621" w:rsidRPr="00AC7B90">
        <w:trPr>
          <w:trHeight w:val="336"/>
        </w:trPr>
        <w:tc>
          <w:tcPr>
            <w:tcW w:w="5637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ADALET VE E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TL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</w:t>
            </w:r>
          </w:p>
        </w:tc>
        <w:tc>
          <w:tcPr>
            <w:tcW w:w="2268" w:type="dxa"/>
            <w:gridSpan w:val="3"/>
            <w:vAlign w:val="center"/>
          </w:tcPr>
          <w:p w:rsidR="00634621" w:rsidRPr="00AC7B90" w:rsidRDefault="00634621" w:rsidP="00203177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11 ARALIK 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35" w:type="dxa"/>
            <w:vAlign w:val="center"/>
          </w:tcPr>
          <w:p w:rsidR="00634621" w:rsidRPr="00AC7B90" w:rsidRDefault="00634621" w:rsidP="00203177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09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UBAT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13"/>
        </w:trPr>
        <w:tc>
          <w:tcPr>
            <w:tcW w:w="5637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UZLA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2268" w:type="dxa"/>
            <w:gridSpan w:val="3"/>
            <w:vAlign w:val="center"/>
          </w:tcPr>
          <w:p w:rsidR="00634621" w:rsidRPr="00AC7B90" w:rsidRDefault="00634621" w:rsidP="00203177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UBAT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center"/>
          </w:tcPr>
          <w:p w:rsidR="00634621" w:rsidRPr="00AC7B90" w:rsidRDefault="00634621" w:rsidP="00203177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09 MART 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  <w:tr w:rsidR="00634621" w:rsidRPr="00AC7B90">
        <w:trPr>
          <w:trHeight w:val="213"/>
        </w:trPr>
        <w:tc>
          <w:tcPr>
            <w:tcW w:w="5637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KURALLAR</w:t>
            </w:r>
          </w:p>
        </w:tc>
        <w:tc>
          <w:tcPr>
            <w:tcW w:w="2268" w:type="dxa"/>
            <w:gridSpan w:val="3"/>
            <w:vAlign w:val="center"/>
          </w:tcPr>
          <w:p w:rsidR="00634621" w:rsidRPr="00AC7B90" w:rsidRDefault="00634621" w:rsidP="00203177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12 MART 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20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N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SAN 2017</w:t>
            </w:r>
          </w:p>
        </w:tc>
      </w:tr>
      <w:tr w:rsidR="00634621" w:rsidRPr="00AC7B90">
        <w:trPr>
          <w:trHeight w:val="213"/>
        </w:trPr>
        <w:tc>
          <w:tcPr>
            <w:tcW w:w="5637" w:type="dxa"/>
            <w:gridSpan w:val="2"/>
            <w:vAlign w:val="center"/>
          </w:tcPr>
          <w:p w:rsidR="00634621" w:rsidRPr="00AC7B90" w:rsidRDefault="00634621" w:rsidP="001A6DFF">
            <w:pPr>
              <w:tabs>
                <w:tab w:val="left" w:pos="10206"/>
              </w:tabs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B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RL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KTE YA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AMA</w:t>
            </w:r>
          </w:p>
        </w:tc>
        <w:tc>
          <w:tcPr>
            <w:tcW w:w="2268" w:type="dxa"/>
            <w:gridSpan w:val="3"/>
            <w:vAlign w:val="center"/>
          </w:tcPr>
          <w:p w:rsidR="00634621" w:rsidRPr="00AC7B90" w:rsidRDefault="00634621" w:rsidP="00203177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24 N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SAN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center"/>
          </w:tcPr>
          <w:p w:rsidR="00634621" w:rsidRPr="00AC7B90" w:rsidRDefault="00634621" w:rsidP="00203177">
            <w:pPr>
              <w:tabs>
                <w:tab w:val="left" w:pos="10206"/>
              </w:tabs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HAZ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RAN 201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</w:t>
            </w:r>
          </w:p>
        </w:tc>
      </w:tr>
    </w:tbl>
    <w:p w:rsidR="00634621" w:rsidRPr="00AC7B90" w:rsidRDefault="00634621" w:rsidP="00DE7385">
      <w:pPr>
        <w:spacing w:after="120"/>
        <w:rPr>
          <w:rFonts w:ascii="Baskerville Old Face" w:eastAsia="Batang" w:hAnsi="Baskerville Old Face"/>
          <w:sz w:val="22"/>
          <w:szCs w:val="22"/>
          <w:lang/>
        </w:rPr>
      </w:pPr>
    </w:p>
    <w:p w:rsidR="00634621" w:rsidRPr="00AC7B90" w:rsidRDefault="00634621" w:rsidP="00DE7385">
      <w:pPr>
        <w:spacing w:after="120"/>
        <w:rPr>
          <w:rFonts w:ascii="Baskerville Old Face" w:eastAsia="Batang" w:hAnsi="Baskerville Old Face"/>
          <w:sz w:val="22"/>
          <w:szCs w:val="22"/>
          <w:lang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16.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Atatürkçülük konuları ve planlara yansıtılması 2504 S.T.D. :</w:t>
      </w:r>
    </w:p>
    <w:p w:rsidR="00634621" w:rsidRPr="00AC7B90" w:rsidRDefault="00634621" w:rsidP="00133513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rPr>
          <w:rFonts w:ascii="Baskerville Old Face" w:eastAsia="Batang" w:hAnsi="Baskerville Old Face" w:cs="Baskerville Old Face"/>
          <w:color w:val="0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2504 S.T.Dergisindeki Atatürkçülük konuları </w:t>
      </w:r>
      <w:r>
        <w:rPr>
          <w:rFonts w:ascii="Baskerville Old Face" w:eastAsia="Batang" w:hAnsi="Baskerville Old Face" w:cs="Baskerville Old Face"/>
          <w:sz w:val="22"/>
          <w:szCs w:val="22"/>
        </w:rPr>
        <w:t>Pınar ELMAS CAN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tarafından okundu. 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(Türkçe, Matematik, Sosyal Bilgiler, Fen Bilimleri, Müzik, derslerinde Bakanlı</w:t>
      </w:r>
      <w:r w:rsidRPr="00AC7B90">
        <w:rPr>
          <w:rFonts w:eastAsia="Batang"/>
          <w:color w:val="0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 xml:space="preserve">ın </w:t>
      </w:r>
      <w:hyperlink r:id="rId7" w:history="1">
        <w:r w:rsidRPr="00AC7B90">
          <w:rPr>
            <w:rFonts w:ascii="Baskerville Old Face" w:eastAsia="Batang" w:hAnsi="Baskerville Old Face" w:cs="Baskerville Old Face"/>
            <w:color w:val="000000"/>
            <w:sz w:val="22"/>
            <w:szCs w:val="22"/>
          </w:rPr>
          <w:t>yazısına</w:t>
        </w:r>
      </w:hyperlink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 xml:space="preserve"> ve ö</w:t>
      </w:r>
      <w:r w:rsidRPr="00AC7B90">
        <w:rPr>
          <w:rFonts w:eastAsia="Batang"/>
          <w:color w:val="0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 xml:space="preserve">retmen kılavuz kitaplarına, Görsel Sanatlar dersinde </w:t>
      </w:r>
      <w:hyperlink r:id="rId8" w:history="1">
        <w:r w:rsidRPr="00AC7B90">
          <w:rPr>
            <w:rFonts w:ascii="Baskerville Old Face" w:eastAsia="Batang" w:hAnsi="Baskerville Old Face" w:cs="Baskerville Old Face"/>
            <w:color w:val="000000"/>
            <w:sz w:val="22"/>
            <w:szCs w:val="22"/>
            <w:u w:val="single"/>
          </w:rPr>
          <w:t>2504</w:t>
        </w:r>
      </w:hyperlink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 xml:space="preserve"> sayılı TD’sindeki </w:t>
      </w:r>
      <w:r>
        <w:rPr>
          <w:rFonts w:ascii="Baskerville Old Face" w:eastAsia="Batang" w:hAnsi="Baskerville Old Face" w:cs="Baskerville Old Face"/>
          <w:color w:val="000000"/>
          <w:sz w:val="22"/>
          <w:szCs w:val="22"/>
        </w:rPr>
        <w:t>Görsel Sanatlar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 xml:space="preserve"> dersi ile ilgili konulara, Beden E</w:t>
      </w:r>
      <w:r w:rsidRPr="00AC7B90">
        <w:rPr>
          <w:rFonts w:eastAsia="Batang"/>
          <w:color w:val="0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itimi dersindeki konular ise Oyun ve Fiziki Etkinlikler dersine ait konulara göre) ünitelendirilmi</w:t>
      </w:r>
      <w:r w:rsidRPr="00AC7B90">
        <w:rPr>
          <w:rFonts w:eastAsia="Batang"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 xml:space="preserve"> yıllık planlara alınmasına karar verildi.</w:t>
      </w:r>
    </w:p>
    <w:p w:rsidR="00634621" w:rsidRPr="00AC7B90" w:rsidRDefault="00634621" w:rsidP="00133513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rPr>
          <w:rFonts w:ascii="Baskerville Old Face" w:eastAsia="Batang" w:hAnsi="Baskerville Old Face" w:cs="Baskerville Old Face"/>
          <w:color w:val="000000"/>
          <w:sz w:val="22"/>
          <w:szCs w:val="22"/>
        </w:rPr>
      </w:pPr>
    </w:p>
    <w:p w:rsidR="00634621" w:rsidRPr="00AC7B90" w:rsidRDefault="00634621" w:rsidP="00534ACC">
      <w:pPr>
        <w:jc w:val="center"/>
        <w:rPr>
          <w:rFonts w:ascii="Baskerville Old Face" w:eastAsia="Batang" w:hAnsi="Baskerville Old Face" w:cs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               4. SINIFLAR </w:t>
      </w:r>
      <w:r w:rsidRPr="00AC7B90">
        <w:rPr>
          <w:rFonts w:eastAsia="Batang"/>
          <w:b/>
          <w:bCs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Ç</w:t>
      </w:r>
      <w:r w:rsidRPr="00AC7B90">
        <w:rPr>
          <w:rFonts w:eastAsia="Batang"/>
          <w:b/>
          <w:bCs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N ATATÜRKÇÜLÜK KONULARI</w:t>
      </w:r>
    </w:p>
    <w:p w:rsidR="00634621" w:rsidRPr="00AC7B90" w:rsidRDefault="00634621" w:rsidP="00534ACC">
      <w:pPr>
        <w:jc w:val="center"/>
        <w:rPr>
          <w:rFonts w:ascii="Baskerville Old Face" w:eastAsia="Batang" w:hAnsi="Baskerville Old Face" w:cs="Baskerville Old Face"/>
          <w:b/>
          <w:bCs/>
          <w:sz w:val="22"/>
          <w:szCs w:val="22"/>
        </w:rPr>
      </w:pPr>
    </w:p>
    <w:tbl>
      <w:tblPr>
        <w:tblW w:w="987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73"/>
        <w:gridCol w:w="4257"/>
        <w:gridCol w:w="4043"/>
      </w:tblGrid>
      <w:tr w:rsidR="00634621" w:rsidRPr="00AC7B90">
        <w:trPr>
          <w:trHeight w:val="246"/>
        </w:trPr>
        <w:tc>
          <w:tcPr>
            <w:tcW w:w="1573" w:type="dxa"/>
            <w:vAlign w:val="center"/>
          </w:tcPr>
          <w:p w:rsidR="00634621" w:rsidRPr="00AC7B90" w:rsidRDefault="00634621" w:rsidP="00534ACC">
            <w:pPr>
              <w:jc w:val="center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SINIF</w:t>
            </w:r>
          </w:p>
        </w:tc>
        <w:tc>
          <w:tcPr>
            <w:tcW w:w="4257" w:type="dxa"/>
            <w:vAlign w:val="center"/>
          </w:tcPr>
          <w:p w:rsidR="00634621" w:rsidRPr="00AC7B90" w:rsidRDefault="00634621" w:rsidP="00534ACC">
            <w:pPr>
              <w:jc w:val="center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KONULAR VE KAZANIMLAR</w:t>
            </w:r>
          </w:p>
        </w:tc>
        <w:tc>
          <w:tcPr>
            <w:tcW w:w="4043" w:type="dxa"/>
            <w:vAlign w:val="center"/>
          </w:tcPr>
          <w:p w:rsidR="00634621" w:rsidRPr="00AC7B90" w:rsidRDefault="00634621" w:rsidP="00534ACC">
            <w:pPr>
              <w:jc w:val="center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AÇIKLAMALAR</w:t>
            </w:r>
          </w:p>
        </w:tc>
      </w:tr>
      <w:tr w:rsidR="00634621" w:rsidRPr="00AC7B90">
        <w:trPr>
          <w:trHeight w:val="1248"/>
        </w:trPr>
        <w:tc>
          <w:tcPr>
            <w:tcW w:w="1573" w:type="dxa"/>
            <w:vMerge w:val="restart"/>
            <w:textDirection w:val="btLr"/>
            <w:vAlign w:val="center"/>
          </w:tcPr>
          <w:p w:rsidR="00634621" w:rsidRPr="00AC7B90" w:rsidRDefault="00634621" w:rsidP="00534ACC">
            <w:pPr>
              <w:ind w:left="113" w:right="113"/>
              <w:jc w:val="center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4. Sınıf</w:t>
            </w:r>
          </w:p>
        </w:tc>
        <w:tc>
          <w:tcPr>
            <w:tcW w:w="4257" w:type="dxa"/>
          </w:tcPr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ATATÜRK’ÜN HAYATI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Konu: Fikir hayatı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         Askerlik hayatı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         Siyasi hayatı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1.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 Atatürk’ün hayatına ilgi duyar.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Açıklama: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  Atatürk’ün hayatıyla ilgili bir metin / 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iir okunarak metinde geçen Atatürk’ün fikir, siyasi ve askerlik hayatıyla ilgili olaylar açıklanır.    </w:t>
            </w:r>
          </w:p>
        </w:tc>
        <w:tc>
          <w:tcPr>
            <w:tcW w:w="4043" w:type="dxa"/>
          </w:tcPr>
          <w:p w:rsidR="00634621" w:rsidRPr="00AC7B90" w:rsidRDefault="00634621" w:rsidP="00534ACC">
            <w:pPr>
              <w:rPr>
                <w:rFonts w:ascii="Baskerville Old Face" w:eastAsia="Batang" w:hAnsi="Baskerville Old Face"/>
                <w:sz w:val="22"/>
                <w:szCs w:val="22"/>
              </w:rPr>
            </w:pPr>
          </w:p>
        </w:tc>
      </w:tr>
      <w:tr w:rsidR="00634621" w:rsidRPr="00AC7B90">
        <w:trPr>
          <w:trHeight w:val="800"/>
        </w:trPr>
        <w:tc>
          <w:tcPr>
            <w:tcW w:w="1573" w:type="dxa"/>
            <w:vMerge/>
          </w:tcPr>
          <w:p w:rsidR="00634621" w:rsidRPr="00AC7B90" w:rsidRDefault="00634621" w:rsidP="00534ACC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</w:p>
        </w:tc>
        <w:tc>
          <w:tcPr>
            <w:tcW w:w="4257" w:type="dxa"/>
          </w:tcPr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Konu: Atatürk’le ilgili anılar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2.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 Atatürk’le ilgili anıları dinlemekten zevk alır.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Açıklama: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 Atatürk’ün askerlik hayatıyla ilgili bir anı okunur, anının ana fikri söylenir, anıda geçen önemli olaylar açıklanır.</w:t>
            </w:r>
          </w:p>
        </w:tc>
        <w:tc>
          <w:tcPr>
            <w:tcW w:w="4043" w:type="dxa"/>
          </w:tcPr>
          <w:p w:rsidR="00634621" w:rsidRPr="00AC7B90" w:rsidRDefault="00634621" w:rsidP="00534ACC">
            <w:pPr>
              <w:rPr>
                <w:rFonts w:ascii="Baskerville Old Face" w:eastAsia="Batang" w:hAnsi="Baskerville Old Face"/>
                <w:sz w:val="22"/>
                <w:szCs w:val="22"/>
              </w:rPr>
            </w:pPr>
          </w:p>
        </w:tc>
      </w:tr>
      <w:tr w:rsidR="00634621" w:rsidRPr="00AC7B90">
        <w:trPr>
          <w:trHeight w:val="761"/>
        </w:trPr>
        <w:tc>
          <w:tcPr>
            <w:tcW w:w="1573" w:type="dxa"/>
            <w:vMerge/>
          </w:tcPr>
          <w:p w:rsidR="00634621" w:rsidRPr="00AC7B90" w:rsidRDefault="00634621" w:rsidP="00534ACC">
            <w:pPr>
              <w:rPr>
                <w:rFonts w:ascii="Baskerville Old Face" w:eastAsia="Batang" w:hAnsi="Baskerville Old Face"/>
                <w:sz w:val="22"/>
                <w:szCs w:val="22"/>
              </w:rPr>
            </w:pPr>
          </w:p>
        </w:tc>
        <w:tc>
          <w:tcPr>
            <w:tcW w:w="4257" w:type="dxa"/>
          </w:tcPr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ATATÜRK’ÜN K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İŞİ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L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 ÖZELL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KLER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Konu: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leri görü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lülü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ü-Açık sözlülü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Sanatseverli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i-Önder olu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u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3.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 Atatürk’ün ki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ilik özelliklerini tanımaya ilgi duyar.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Açıklama: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Atatürk’ün ki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ili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i ile ilgili bir metin okunur. Okunan / dinlenen metinden hareketle Atatürk’ün ileri görü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lü, açık sözlü ve sanatsever oldu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u açıklanır. Okunan metinden hareketle Atatürk’ün komutan, devlet adamı, fikir adamı ve Türk milletinin önderi oldu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u söylenir / yazılır. Atatürk’ün ki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ilik özelliklerinden örnekler verilir.</w:t>
            </w:r>
          </w:p>
        </w:tc>
        <w:tc>
          <w:tcPr>
            <w:tcW w:w="4043" w:type="dxa"/>
            <w:vAlign w:val="center"/>
          </w:tcPr>
          <w:p w:rsidR="00634621" w:rsidRPr="00AC7B90" w:rsidRDefault="00634621" w:rsidP="00534ACC">
            <w:pPr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“Atatürk’ün açık sözlülü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ü” konusu i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lenirken Atatürk’ün gerçekleri milletine açıkça anlattı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ı, do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ru bildi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i fikirleri her zaman savundu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u 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eklinde ele alınacaktır.</w:t>
            </w:r>
          </w:p>
        </w:tc>
      </w:tr>
      <w:tr w:rsidR="00634621" w:rsidRPr="00AC7B90">
        <w:trPr>
          <w:trHeight w:val="1426"/>
        </w:trPr>
        <w:tc>
          <w:tcPr>
            <w:tcW w:w="1573" w:type="dxa"/>
            <w:vMerge/>
          </w:tcPr>
          <w:p w:rsidR="00634621" w:rsidRPr="00AC7B90" w:rsidRDefault="00634621" w:rsidP="00534ACC">
            <w:pPr>
              <w:rPr>
                <w:rFonts w:ascii="Baskerville Old Face" w:eastAsia="Batang" w:hAnsi="Baskerville Old Face"/>
                <w:sz w:val="22"/>
                <w:szCs w:val="22"/>
              </w:rPr>
            </w:pPr>
          </w:p>
        </w:tc>
        <w:tc>
          <w:tcPr>
            <w:tcW w:w="4257" w:type="dxa"/>
          </w:tcPr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ATATÜRKÇÜ DÜ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ÜNCE S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STEM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NDE YER ALAN KONULAR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Konu:* Türk kadınının toplumdaki yeri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          * Türk kadınının çalı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ma hayatındaki yeri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4.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 Türk kadınının toplumdaki yerini fark eder.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Açıklama: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 Türk kadınının toplumdaki yeri ile ilgili bir metin okunarak anlatılır. Metinde geçen Türk kadın hakları ve bu hakların hangi yönetim sayesinde kazanıldı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 açıklanır. Atatürk’ün Türk toplumu içinde kadına verdi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i önem açıklanır.    </w:t>
            </w:r>
          </w:p>
        </w:tc>
        <w:tc>
          <w:tcPr>
            <w:tcW w:w="4043" w:type="dxa"/>
          </w:tcPr>
          <w:p w:rsidR="00634621" w:rsidRPr="00AC7B90" w:rsidRDefault="00634621" w:rsidP="00534ACC">
            <w:pPr>
              <w:rPr>
                <w:rFonts w:ascii="Baskerville Old Face" w:eastAsia="Batang" w:hAnsi="Baskerville Old Face"/>
                <w:sz w:val="22"/>
                <w:szCs w:val="22"/>
              </w:rPr>
            </w:pPr>
          </w:p>
        </w:tc>
      </w:tr>
      <w:tr w:rsidR="00634621" w:rsidRPr="00AC7B90">
        <w:trPr>
          <w:trHeight w:val="607"/>
        </w:trPr>
        <w:tc>
          <w:tcPr>
            <w:tcW w:w="1573" w:type="dxa"/>
            <w:vMerge/>
          </w:tcPr>
          <w:p w:rsidR="00634621" w:rsidRPr="00AC7B90" w:rsidRDefault="00634621" w:rsidP="00534ACC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</w:p>
        </w:tc>
        <w:tc>
          <w:tcPr>
            <w:tcW w:w="4257" w:type="dxa"/>
          </w:tcPr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Konu:* Türk kadınının toplumdaki yeri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           * Türk kadınının çalı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ma hayatındaki yeri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5.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 Atatürk’ün Türk kadınına verdi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i önemi konu alan sunuyu görsellerle destekler.</w:t>
            </w:r>
          </w:p>
        </w:tc>
        <w:tc>
          <w:tcPr>
            <w:tcW w:w="4043" w:type="dxa"/>
          </w:tcPr>
          <w:p w:rsidR="00634621" w:rsidRPr="00AC7B90" w:rsidRDefault="00634621" w:rsidP="00534ACC">
            <w:pPr>
              <w:rPr>
                <w:rFonts w:ascii="Baskerville Old Face" w:eastAsia="Batang" w:hAnsi="Baskerville Old Face"/>
                <w:sz w:val="22"/>
                <w:szCs w:val="22"/>
              </w:rPr>
            </w:pPr>
          </w:p>
        </w:tc>
      </w:tr>
      <w:tr w:rsidR="00634621" w:rsidRPr="00AC7B90">
        <w:trPr>
          <w:trHeight w:val="1395"/>
        </w:trPr>
        <w:tc>
          <w:tcPr>
            <w:tcW w:w="1573" w:type="dxa"/>
            <w:vMerge/>
          </w:tcPr>
          <w:p w:rsidR="00634621" w:rsidRPr="00AC7B90" w:rsidRDefault="00634621" w:rsidP="00534ACC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</w:p>
        </w:tc>
        <w:tc>
          <w:tcPr>
            <w:tcW w:w="4257" w:type="dxa"/>
          </w:tcPr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Konu:*Di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er din, örf ve âdetlere ho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görü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6.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er din, örf ve âdetlere ho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görülü olmanın önemini fark eder. 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Açıklama: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er din, örf ve âdetlere ho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görülü olmanın önemini anlatan bir metin okunarak anlatılır. 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er dinlere ho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görülü olmanın gere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ini anlatan örnekler metinden bulunarak söylenir. Dünya barı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 için milletlerin birbirlerinin örf ve âdetlerine neden ho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görülü olmaları gerekti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i açıklanır. Atatürk’ün konunun önemini belirten sözlerinden örnekler verilir.</w:t>
            </w:r>
          </w:p>
        </w:tc>
        <w:tc>
          <w:tcPr>
            <w:tcW w:w="4043" w:type="dxa"/>
          </w:tcPr>
          <w:p w:rsidR="00634621" w:rsidRPr="00AC7B90" w:rsidRDefault="00634621" w:rsidP="00534ACC">
            <w:pPr>
              <w:rPr>
                <w:rFonts w:ascii="Baskerville Old Face" w:eastAsia="Batang" w:hAnsi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.</w:t>
            </w:r>
          </w:p>
        </w:tc>
      </w:tr>
      <w:tr w:rsidR="00634621" w:rsidRPr="00AC7B90">
        <w:trPr>
          <w:trHeight w:val="1989"/>
        </w:trPr>
        <w:tc>
          <w:tcPr>
            <w:tcW w:w="1573" w:type="dxa"/>
            <w:vMerge/>
          </w:tcPr>
          <w:p w:rsidR="00634621" w:rsidRPr="00AC7B90" w:rsidRDefault="00634621" w:rsidP="00534ACC">
            <w:pPr>
              <w:rPr>
                <w:rFonts w:ascii="Baskerville Old Face" w:eastAsia="Batang" w:hAnsi="Baskerville Old Face"/>
                <w:sz w:val="22"/>
                <w:szCs w:val="22"/>
              </w:rPr>
            </w:pPr>
          </w:p>
        </w:tc>
        <w:tc>
          <w:tcPr>
            <w:tcW w:w="4257" w:type="dxa"/>
          </w:tcPr>
          <w:p w:rsidR="00634621" w:rsidRPr="00AC7B90" w:rsidRDefault="00634621" w:rsidP="00534ACC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Konu: * Güzel sanatlar</w:t>
            </w:r>
          </w:p>
          <w:p w:rsidR="00634621" w:rsidRPr="00AC7B90" w:rsidRDefault="00634621" w:rsidP="00534ACC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           * Milletlerin tanınmasında güzel sanatların rolü</w:t>
            </w:r>
          </w:p>
          <w:p w:rsidR="00634621" w:rsidRPr="00AC7B90" w:rsidRDefault="00634621" w:rsidP="00534ACC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           * Toplumda sanatkârın yeri</w:t>
            </w:r>
          </w:p>
          <w:p w:rsidR="00634621" w:rsidRPr="00AC7B90" w:rsidRDefault="00634621" w:rsidP="00534ACC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           * Güzel sanatların çe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itleri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7.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 Atatürk’ün güzel sanatlara önem verdi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ini fark eder.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 Açıklama: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Güzel sanatların önemini anlatan bir metin okunarak/dinlenerek anlatılır. Metinde geçen güzel sanatların adı söylenerek milletlerin tanınmasında güzel sanatların rolü açıklanır. Atatürk’ün güzel sanatlara neden önem verdi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i, sanatkârlara neden saygı göstermek gerekti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i açıklanır. Atatürk’ün sanatkârlara önem verdi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i söylenir</w:t>
            </w:r>
          </w:p>
        </w:tc>
        <w:tc>
          <w:tcPr>
            <w:tcW w:w="4043" w:type="dxa"/>
          </w:tcPr>
          <w:p w:rsidR="00634621" w:rsidRPr="00AC7B90" w:rsidRDefault="00634621" w:rsidP="00534ACC">
            <w:pPr>
              <w:rPr>
                <w:rFonts w:ascii="Baskerville Old Face" w:eastAsia="Batang" w:hAnsi="Baskerville Old Face"/>
                <w:sz w:val="22"/>
                <w:szCs w:val="22"/>
              </w:rPr>
            </w:pPr>
          </w:p>
        </w:tc>
      </w:tr>
      <w:tr w:rsidR="00634621" w:rsidRPr="00AC7B90">
        <w:trPr>
          <w:trHeight w:val="1189"/>
        </w:trPr>
        <w:tc>
          <w:tcPr>
            <w:tcW w:w="1573" w:type="dxa"/>
            <w:vMerge/>
          </w:tcPr>
          <w:p w:rsidR="00634621" w:rsidRPr="00AC7B90" w:rsidRDefault="00634621" w:rsidP="00534ACC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</w:p>
        </w:tc>
        <w:tc>
          <w:tcPr>
            <w:tcW w:w="4257" w:type="dxa"/>
          </w:tcPr>
          <w:p w:rsidR="00634621" w:rsidRPr="00AC7B90" w:rsidRDefault="00634621" w:rsidP="00534ACC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Konu: Millî kültürün korunmasında dilin önemi</w:t>
            </w:r>
          </w:p>
          <w:p w:rsidR="00634621" w:rsidRPr="00AC7B90" w:rsidRDefault="00634621" w:rsidP="00534ACC">
            <w:pPr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8.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 Millî kültürün korunmasında dilin önemini açıklar.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Açıklama: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Millî kültürün korunmasında dilin önemini anlatan bir metin okunarak anlatılır. Metinden hareketle millî kültürün korunmasında dilin önemi açıklanır. Atatürk’ün millî kültür ve dil arasındaki ili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kiyi belirten sözlerinden örnekler verilir.</w:t>
            </w:r>
          </w:p>
        </w:tc>
        <w:tc>
          <w:tcPr>
            <w:tcW w:w="4043" w:type="dxa"/>
          </w:tcPr>
          <w:p w:rsidR="00634621" w:rsidRPr="00AC7B90" w:rsidRDefault="00634621" w:rsidP="00534ACC">
            <w:pPr>
              <w:rPr>
                <w:rFonts w:ascii="Baskerville Old Face" w:eastAsia="Batang" w:hAnsi="Baskerville Old Face"/>
                <w:sz w:val="22"/>
                <w:szCs w:val="22"/>
              </w:rPr>
            </w:pPr>
          </w:p>
        </w:tc>
      </w:tr>
      <w:tr w:rsidR="00634621" w:rsidRPr="00AC7B90">
        <w:trPr>
          <w:trHeight w:val="1395"/>
        </w:trPr>
        <w:tc>
          <w:tcPr>
            <w:tcW w:w="1573" w:type="dxa"/>
            <w:vMerge/>
          </w:tcPr>
          <w:p w:rsidR="00634621" w:rsidRPr="00AC7B90" w:rsidRDefault="00634621" w:rsidP="00534ACC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</w:p>
        </w:tc>
        <w:tc>
          <w:tcPr>
            <w:tcW w:w="4257" w:type="dxa"/>
          </w:tcPr>
          <w:p w:rsidR="00634621" w:rsidRPr="00AC7B90" w:rsidRDefault="00634621" w:rsidP="00534ACC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Konu:* Türk tiyatrosu ve sahne oyunları</w:t>
            </w:r>
          </w:p>
          <w:p w:rsidR="00634621" w:rsidRPr="00AC7B90" w:rsidRDefault="00634621" w:rsidP="00534ACC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*Geleneksel ve metne dayalı tema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a sanatları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9.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 Atatürk’ün Türk tiyatrosuna ve sahne oyunlarına verdi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i önemi fark eder.</w:t>
            </w:r>
          </w:p>
          <w:p w:rsidR="00634621" w:rsidRPr="00AC7B90" w:rsidRDefault="00634621" w:rsidP="00534ACC">
            <w:pPr>
              <w:jc w:val="both"/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 Açıklama: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Türk tiyatrosu ve sahne oyunları ile ilgili bir metin okunarak anlatılır. Atatürk’ün geleneksel ve ça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da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 sahne oyunları ile ça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da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 xml:space="preserve"> Türk tiyatrosunun geli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mesine önderlik etti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i, ülkemizde ilk konservatuarın kurulmasına öncülük etti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i söylenir.</w:t>
            </w:r>
          </w:p>
        </w:tc>
        <w:tc>
          <w:tcPr>
            <w:tcW w:w="4043" w:type="dxa"/>
          </w:tcPr>
          <w:p w:rsidR="00634621" w:rsidRPr="00AC7B90" w:rsidRDefault="00634621" w:rsidP="00534ACC">
            <w:pPr>
              <w:rPr>
                <w:rFonts w:ascii="Baskerville Old Face" w:eastAsia="Batang" w:hAnsi="Baskerville Old Face"/>
                <w:sz w:val="22"/>
                <w:szCs w:val="22"/>
              </w:rPr>
            </w:pPr>
          </w:p>
        </w:tc>
      </w:tr>
    </w:tbl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17.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Ö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rencilere aldırılacak araç ve gereçlerin belirlenmesi: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sz w:val="22"/>
          <w:szCs w:val="22"/>
        </w:rPr>
        <w:t xml:space="preserve">Füsun </w:t>
      </w:r>
      <w:r>
        <w:rPr>
          <w:rFonts w:eastAsia="Batang"/>
          <w:sz w:val="22"/>
          <w:szCs w:val="22"/>
        </w:rPr>
        <w:t>ŞİŞ</w:t>
      </w:r>
      <w:r>
        <w:rPr>
          <w:rFonts w:ascii="Baskerville Old Face" w:eastAsia="Batang" w:hAnsi="Baskerville Old Face" w:cs="Baskerville Old Face"/>
          <w:sz w:val="22"/>
          <w:szCs w:val="22"/>
        </w:rPr>
        <w:t>L</w:t>
      </w:r>
      <w:r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;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rencilere Sosyal Bilgiler, Fen ve Teknoloji, Türkçe, Matematik, Görsel Sanatlar vb. derslerinde etkinlik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 için gerekli olan malzemelerin listesi birlikte yapılıp verilmesi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 belirtti. Bu dersler için gerekli olan ürün dosyalarının biran önce aldırılması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ine karar verildi.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</w:p>
    <w:p w:rsidR="00634621" w:rsidRPr="00AC7B90" w:rsidRDefault="00634621" w:rsidP="001A6DFF">
      <w:pPr>
        <w:jc w:val="center"/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  <w:lang w:eastAsia="en-US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  <w:lang w:eastAsia="en-US"/>
        </w:rPr>
        <w:t>DERSLERDE KULLANILACAK ARAÇ VE GEREÇLER</w:t>
      </w:r>
      <w:r w:rsidRPr="00AC7B90">
        <w:rPr>
          <w:rFonts w:eastAsia="Batang"/>
          <w:b/>
          <w:bCs/>
          <w:color w:val="C00000"/>
          <w:sz w:val="22"/>
          <w:szCs w:val="22"/>
          <w:lang w:eastAsia="en-US"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  <w:lang w:eastAsia="en-US"/>
        </w:rPr>
        <w:t>N TESP</w:t>
      </w:r>
      <w:r w:rsidRPr="00AC7B90">
        <w:rPr>
          <w:rFonts w:eastAsia="Batang"/>
          <w:b/>
          <w:bCs/>
          <w:color w:val="C00000"/>
          <w:sz w:val="22"/>
          <w:szCs w:val="22"/>
          <w:lang w:eastAsia="en-US"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  <w:lang w:eastAsia="en-US"/>
        </w:rPr>
        <w:t>T</w:t>
      </w:r>
      <w:r w:rsidRPr="00AC7B90">
        <w:rPr>
          <w:rFonts w:eastAsia="Batang"/>
          <w:b/>
          <w:bCs/>
          <w:color w:val="C00000"/>
          <w:sz w:val="22"/>
          <w:szCs w:val="22"/>
          <w:lang w:eastAsia="en-US"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  <w:lang w:eastAsia="en-US"/>
        </w:rPr>
        <w:t>:</w:t>
      </w:r>
    </w:p>
    <w:p w:rsidR="00634621" w:rsidRPr="00AC7B90" w:rsidRDefault="00634621" w:rsidP="00AA45F0">
      <w:pPr>
        <w:jc w:val="center"/>
        <w:rPr>
          <w:rFonts w:ascii="Baskerville Old Face" w:eastAsia="Batang" w:hAnsi="Baskerville Old Face"/>
          <w:b/>
          <w:bCs/>
          <w:sz w:val="22"/>
          <w:szCs w:val="22"/>
          <w:lang w:eastAsia="en-US"/>
        </w:rPr>
      </w:pPr>
    </w:p>
    <w:p w:rsidR="00634621" w:rsidRPr="00AC7B90" w:rsidRDefault="00634621" w:rsidP="001A6DFF">
      <w:pPr>
        <w:tabs>
          <w:tab w:val="left" w:pos="2415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 xml:space="preserve">  4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-E Sınıf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retmeni </w:t>
      </w:r>
      <w:r>
        <w:rPr>
          <w:rFonts w:ascii="Baskerville Old Face" w:eastAsia="Batang" w:hAnsi="Baskerville Old Face" w:cs="Baskerville Old Face"/>
          <w:sz w:val="22"/>
          <w:szCs w:val="22"/>
        </w:rPr>
        <w:t>Erkan AYDIN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; ünitenin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lenmesine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lamadan önce, ünite ile ilgili ders araç gereçlerinin mutlaka belirlenerek eksik olanların temin edilmesi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ini, ayrıca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geçen seneden kalan ders araç - gereçlerinin öncelikli olarak kullandırılması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 söyledi.</w:t>
      </w:r>
    </w:p>
    <w:p w:rsidR="00634621" w:rsidRPr="00AC7B90" w:rsidRDefault="00634621" w:rsidP="001A6DFF">
      <w:pPr>
        <w:tabs>
          <w:tab w:val="left" w:pos="2415"/>
        </w:tabs>
        <w:rPr>
          <w:rFonts w:ascii="Baskerville Old Face" w:eastAsia="Batang" w:hAnsi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 xml:space="preserve">  4-A Sınıf Ö</w:t>
      </w:r>
      <w:r w:rsidRPr="00AC7B90">
        <w:rPr>
          <w:rFonts w:eastAsia="Batang"/>
          <w:sz w:val="22"/>
          <w:szCs w:val="22"/>
          <w:lang w:eastAsia="en-US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 xml:space="preserve">retmeni </w:t>
      </w:r>
      <w:r>
        <w:rPr>
          <w:rFonts w:ascii="Baskerville Old Face" w:eastAsia="Batang" w:hAnsi="Baskerville Old Face" w:cs="Baskerville Old Face"/>
          <w:sz w:val="22"/>
          <w:szCs w:val="22"/>
          <w:lang w:eastAsia="en-US"/>
        </w:rPr>
        <w:t>Nazan A</w:t>
      </w:r>
      <w:r>
        <w:rPr>
          <w:rFonts w:ascii="Cambria" w:eastAsia="Batang" w:hAnsi="Cambria" w:cs="Cambria"/>
          <w:sz w:val="22"/>
          <w:szCs w:val="22"/>
          <w:lang w:eastAsia="en-US"/>
        </w:rPr>
        <w:t>Ğ</w:t>
      </w:r>
      <w:r>
        <w:rPr>
          <w:rFonts w:ascii="Baskerville Old Face" w:eastAsia="Batang" w:hAnsi="Baskerville Old Face" w:cs="Baskerville Old Face"/>
          <w:sz w:val="22"/>
          <w:szCs w:val="22"/>
          <w:lang w:eastAsia="en-US"/>
        </w:rPr>
        <w:t>IN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  <w:lang w:eastAsia="en-US"/>
        </w:rPr>
        <w:t>;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 xml:space="preserve"> defterler, kalem, silgi, açacak, cetvel, ucu küt makas gibi acil araç - gereçler aldırılması gerekti</w:t>
      </w:r>
      <w:r w:rsidRPr="00AC7B90">
        <w:rPr>
          <w:rFonts w:eastAsia="Batang"/>
          <w:sz w:val="22"/>
          <w:szCs w:val="22"/>
          <w:lang w:eastAsia="en-US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ini ve sınıf panolarının da ürünleri sergileme amacıyla mutlaka kullanılması gerekti</w:t>
      </w:r>
      <w:r w:rsidRPr="00AC7B90">
        <w:rPr>
          <w:rFonts w:eastAsia="Batang"/>
          <w:sz w:val="22"/>
          <w:szCs w:val="22"/>
          <w:lang w:eastAsia="en-US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 xml:space="preserve">ini belirtti. </w:t>
      </w:r>
    </w:p>
    <w:p w:rsidR="00634621" w:rsidRPr="00AC7B90" w:rsidRDefault="00634621" w:rsidP="00AA45F0">
      <w:pPr>
        <w:tabs>
          <w:tab w:val="left" w:pos="900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        </w:t>
      </w:r>
    </w:p>
    <w:p w:rsidR="00634621" w:rsidRPr="00AC7B90" w:rsidRDefault="00634621" w:rsidP="00AA45F0">
      <w:pPr>
        <w:tabs>
          <w:tab w:val="left" w:pos="900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4-C Sınıf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retmeni </w:t>
      </w:r>
      <w:r>
        <w:rPr>
          <w:rFonts w:ascii="Baskerville Old Face" w:eastAsia="Batang" w:hAnsi="Baskerville Old Face" w:cs="Baskerville Old Face"/>
          <w:sz w:val="22"/>
          <w:szCs w:val="22"/>
        </w:rPr>
        <w:t>Zekiye GÖK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; derslerde teknolojinin kullanılarak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 -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yapılmasının olumlu ve kalıcı davranı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lar olu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turdu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unu, çe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itli yazılım ve interaktif CD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lerin bu amaçla kullanılabilece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 ve zümre arasında bu gibi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 materyallerinin payla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ılabilece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 söyledi.</w:t>
      </w:r>
    </w:p>
    <w:p w:rsidR="00634621" w:rsidRDefault="00634621" w:rsidP="001A6DFF">
      <w:pPr>
        <w:rPr>
          <w:rFonts w:ascii="Baskerville Old Face" w:eastAsia="Batang" w:hAnsi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Bu görü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melerin ardından her sınıfın farklı ihtiyaçları olması nedeniyle kullanılacak araç ve gereçlerin belirlenmesi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retmenlerin iste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ine bırakılmı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tır.</w:t>
      </w:r>
    </w:p>
    <w:p w:rsidR="00634621" w:rsidRDefault="00634621" w:rsidP="001A6DFF">
      <w:pPr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A6DFF">
      <w:pPr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A6DFF">
      <w:pPr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A6DFF">
      <w:pPr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A6DFF">
      <w:pPr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A6DFF">
      <w:pPr>
        <w:rPr>
          <w:rFonts w:ascii="Baskerville Old Face" w:eastAsia="Batang" w:hAnsi="Baskerville Old Face"/>
          <w:sz w:val="22"/>
          <w:szCs w:val="22"/>
        </w:rPr>
        <w:sectPr w:rsidR="00634621" w:rsidRPr="00AC7B90" w:rsidSect="0002798C">
          <w:type w:val="continuous"/>
          <w:pgSz w:w="11906" w:h="16838"/>
          <w:pgMar w:top="284" w:right="707" w:bottom="142" w:left="709" w:header="709" w:footer="709" w:gutter="0"/>
          <w:cols w:space="708"/>
          <w:docGrid w:linePitch="360"/>
        </w:sect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18.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Araç-Gereç ve teknoloji kullanımı:</w:t>
      </w:r>
    </w:p>
    <w:p w:rsidR="00634621" w:rsidRPr="00AC7B90" w:rsidRDefault="00634621" w:rsidP="00133513">
      <w:pPr>
        <w:tabs>
          <w:tab w:val="left" w:pos="910"/>
        </w:tabs>
        <w:ind w:left="113"/>
        <w:rPr>
          <w:rFonts w:ascii="Baskerville Old Face" w:eastAsia="Batang" w:hAnsi="Baskerville Old Face" w:cs="Baskerville Old Face"/>
          <w:color w:val="0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Derslerin i</w:t>
      </w:r>
      <w:r w:rsidRPr="00AC7B90">
        <w:rPr>
          <w:rFonts w:eastAsia="Batang"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leni</w:t>
      </w:r>
      <w:r w:rsidRPr="00AC7B90">
        <w:rPr>
          <w:rFonts w:eastAsia="Batang"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inde kullanılacak araç-gereçlerin konularla ilgili ve ba</w:t>
      </w:r>
      <w:r w:rsidRPr="00AC7B90">
        <w:rPr>
          <w:rFonts w:eastAsia="Batang"/>
          <w:color w:val="0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lantılı olarak kullanımının önemli oldu</w:t>
      </w:r>
      <w:r w:rsidRPr="00AC7B90">
        <w:rPr>
          <w:rFonts w:eastAsia="Batang"/>
          <w:color w:val="0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 xml:space="preserve">unu belirten </w:t>
      </w:r>
      <w:r>
        <w:rPr>
          <w:rFonts w:ascii="Baskerville Old Face" w:eastAsia="Batang" w:hAnsi="Baskerville Old Face" w:cs="Baskerville Old Face"/>
          <w:color w:val="000000"/>
          <w:sz w:val="22"/>
          <w:szCs w:val="22"/>
        </w:rPr>
        <w:t>Ay</w:t>
      </w:r>
      <w:r>
        <w:rPr>
          <w:rFonts w:eastAsia="Batang"/>
          <w:color w:val="000000"/>
          <w:sz w:val="22"/>
          <w:szCs w:val="22"/>
        </w:rPr>
        <w:t>ş</w:t>
      </w:r>
      <w:r>
        <w:rPr>
          <w:rFonts w:ascii="Baskerville Old Face" w:eastAsia="Batang" w:hAnsi="Baskerville Old Face" w:cs="Baskerville Old Face"/>
          <w:color w:val="000000"/>
          <w:sz w:val="22"/>
          <w:szCs w:val="22"/>
        </w:rPr>
        <w:t>egül BAKIR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 xml:space="preserve">; “sınıflarımızda </w:t>
      </w:r>
      <w:r>
        <w:rPr>
          <w:rFonts w:ascii="Baskerville Old Face" w:eastAsia="Batang" w:hAnsi="Baskerville Old Face" w:cs="Baskerville Old Face"/>
          <w:color w:val="000000"/>
          <w:sz w:val="22"/>
          <w:szCs w:val="22"/>
        </w:rPr>
        <w:t>projeksiyon, internet, harita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 xml:space="preserve"> gibi araç-gereçlerimiz bulunmaktadır. Bizlere dü</w:t>
      </w:r>
      <w:r w:rsidRPr="00AC7B90">
        <w:rPr>
          <w:rFonts w:eastAsia="Batang"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en bunları etkili ve uygun bir biçimde kullanmaktır. ” dedi.</w:t>
      </w:r>
    </w:p>
    <w:p w:rsidR="00634621" w:rsidRPr="00AC7B90" w:rsidRDefault="00634621" w:rsidP="00133513">
      <w:pPr>
        <w:tabs>
          <w:tab w:val="left" w:pos="9720"/>
          <w:tab w:val="left" w:pos="10206"/>
        </w:tabs>
        <w:rPr>
          <w:rFonts w:ascii="Baskerville Old Face" w:eastAsia="Batang" w:hAnsi="Baskerville Old Face"/>
          <w:color w:val="C00000"/>
          <w:sz w:val="22"/>
          <w:szCs w:val="22"/>
        </w:rPr>
      </w:pPr>
    </w:p>
    <w:p w:rsidR="00634621" w:rsidRPr="00AC7B90" w:rsidRDefault="00634621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19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. Ölçme ve de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erlendirme araçlarının belirlenmesi:</w:t>
      </w:r>
    </w:p>
    <w:p w:rsidR="00634621" w:rsidRPr="00AC7B90" w:rsidRDefault="00634621" w:rsidP="008D63B7">
      <w:pPr>
        <w:ind w:right="-35"/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sz w:val="22"/>
          <w:szCs w:val="22"/>
        </w:rPr>
        <w:t>Hüsnü I</w:t>
      </w:r>
      <w:r>
        <w:rPr>
          <w:rFonts w:ascii="Cambria" w:eastAsia="Batang" w:hAnsi="Cambria" w:cs="Cambria"/>
          <w:sz w:val="22"/>
          <w:szCs w:val="22"/>
        </w:rPr>
        <w:t>Ş</w:t>
      </w:r>
      <w:r>
        <w:rPr>
          <w:rFonts w:ascii="Baskerville Old Face" w:eastAsia="Batang" w:hAnsi="Baskerville Old Face" w:cs="Baskerville Old Face"/>
          <w:sz w:val="22"/>
          <w:szCs w:val="22"/>
        </w:rPr>
        <w:t>IK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; “Türkçe,  Matematik, Fen Bilimleri, Sosyal Bilgiler, Trafik Güvenli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i ile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nsan Hakları, Yurtta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lık ve Demokrasi derslerinden hem yazılı sınav, hem de ders ve etkinliklere katılım notu verilerek; Görsel Sanatlar, Müzik, Oyun ve Fiziki Etkinlikler derslerinden ise, her iki dönemde de uygulama sınavları ile ders ve etkinliklere katılım notu verilerek ölçme-de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erlendirme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 yapılacaktır. Uygulanacak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 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ıdaki tabloda belirtilmi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ve karara ba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lanmı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tır.” dedi.</w:t>
      </w:r>
    </w:p>
    <w:p w:rsidR="00634621" w:rsidRPr="00AC7B90" w:rsidRDefault="00634621" w:rsidP="008D63B7">
      <w:pPr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sz w:val="22"/>
          <w:szCs w:val="22"/>
        </w:rPr>
        <w:t>Nazan A</w:t>
      </w:r>
      <w:r>
        <w:rPr>
          <w:rFonts w:ascii="Cambria" w:eastAsia="Batang" w:hAnsi="Cambria" w:cs="Cambria"/>
          <w:sz w:val="22"/>
          <w:szCs w:val="22"/>
        </w:rPr>
        <w:t>Ğ</w:t>
      </w:r>
      <w:r>
        <w:rPr>
          <w:rFonts w:ascii="Baskerville Old Face" w:eastAsia="Batang" w:hAnsi="Baskerville Old Face" w:cs="Baskerville Old Face"/>
          <w:sz w:val="22"/>
          <w:szCs w:val="22"/>
        </w:rPr>
        <w:t>IN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: “Ders ve etkinliklere katılım ölçeklerini ders saatlerini göz önünde bulundurarak yapaca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ız. Aynı zamanda ortak yazılı sınavlarla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erlendirme yapaca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ız.” dedi.</w:t>
      </w:r>
    </w:p>
    <w:p w:rsidR="00634621" w:rsidRPr="00AC7B90" w:rsidRDefault="00634621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Ölçme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erlendirmede sonuçların 100’lük sisteme göre yapılaca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ı, bu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ekilde daha hassas ve nesnel bir ölçme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erlendirme olana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ına kavu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uldu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u vurgulandı. Mihver derslerde 2. sınavların ortak sınav olarak uygulanması kararla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tırıldı. </w:t>
      </w:r>
    </w:p>
    <w:p w:rsidR="00634621" w:rsidRPr="00AC7B90" w:rsidRDefault="0063462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/>
          <w:sz w:val="22"/>
          <w:szCs w:val="22"/>
        </w:rPr>
      </w:pPr>
    </w:p>
    <w:tbl>
      <w:tblPr>
        <w:tblpPr w:leftFromText="141" w:rightFromText="141" w:vertAnchor="text" w:horzAnchor="margin" w:tblpXSpec="center" w:tblpY="183"/>
        <w:tblW w:w="101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2995"/>
        <w:gridCol w:w="1731"/>
        <w:gridCol w:w="1877"/>
        <w:gridCol w:w="1731"/>
        <w:gridCol w:w="1819"/>
      </w:tblGrid>
      <w:tr w:rsidR="00634621" w:rsidRPr="00AC7B90">
        <w:trPr>
          <w:trHeight w:val="670"/>
        </w:trPr>
        <w:tc>
          <w:tcPr>
            <w:tcW w:w="10153" w:type="dxa"/>
            <w:gridSpan w:val="5"/>
            <w:shd w:val="clear" w:color="auto" w:fill="FFFFFF"/>
            <w:vAlign w:val="center"/>
          </w:tcPr>
          <w:p w:rsidR="00634621" w:rsidRPr="00AC7B90" w:rsidRDefault="00634621" w:rsidP="00B718BA">
            <w:pPr>
              <w:jc w:val="center"/>
              <w:rPr>
                <w:rFonts w:ascii="Baskerville Old Face" w:eastAsia="Batang" w:hAnsi="Baskerville Old Face"/>
                <w:b/>
                <w:bCs/>
                <w:color w:val="0070C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YIL BOYUNCA TÜM DERSLERDEN YAPILACAK ÖLÇME DE</w:t>
            </w:r>
            <w:r w:rsidRPr="00AC7B90">
              <w:rPr>
                <w:rFonts w:eastAsia="Batang"/>
                <w:b/>
                <w:bCs/>
                <w:color w:val="C00000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ERLEND</w:t>
            </w:r>
            <w:r w:rsidRPr="00AC7B90">
              <w:rPr>
                <w:rFonts w:eastAsia="Batang"/>
                <w:b/>
                <w:bCs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RME SAYILARI</w:t>
            </w:r>
          </w:p>
        </w:tc>
      </w:tr>
      <w:tr w:rsidR="00634621" w:rsidRPr="00AC7B90">
        <w:trPr>
          <w:trHeight w:val="584"/>
        </w:trPr>
        <w:tc>
          <w:tcPr>
            <w:tcW w:w="2995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UYGULAMA</w:t>
            </w:r>
          </w:p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ZAMANI</w:t>
            </w:r>
          </w:p>
        </w:tc>
        <w:tc>
          <w:tcPr>
            <w:tcW w:w="1731" w:type="dxa"/>
            <w:shd w:val="clear" w:color="auto" w:fill="FFFFFF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I.</w:t>
            </w:r>
          </w:p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877" w:type="dxa"/>
            <w:shd w:val="clear" w:color="auto" w:fill="FFFFFF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I.</w:t>
            </w:r>
          </w:p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731" w:type="dxa"/>
            <w:shd w:val="clear" w:color="auto" w:fill="FFFFFF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II.</w:t>
            </w:r>
          </w:p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II.</w:t>
            </w:r>
          </w:p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Dönem</w:t>
            </w:r>
          </w:p>
        </w:tc>
      </w:tr>
      <w:tr w:rsidR="00634621" w:rsidRPr="00AC7B90">
        <w:trPr>
          <w:trHeight w:val="381"/>
        </w:trPr>
        <w:tc>
          <w:tcPr>
            <w:tcW w:w="2995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UYGULAMA</w:t>
            </w:r>
          </w:p>
          <w:p w:rsidR="00634621" w:rsidRPr="00AC7B90" w:rsidRDefault="00634621" w:rsidP="00133513">
            <w:pPr>
              <w:rPr>
                <w:rFonts w:ascii="Baskerville Old Face" w:eastAsia="Batang" w:hAnsi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eastAsia="Batang"/>
                <w:b/>
                <w:bCs/>
                <w:color w:val="7030A0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EKL</w:t>
            </w:r>
            <w:r w:rsidRPr="00AC7B90">
              <w:rPr>
                <w:rFonts w:eastAsia="Batang"/>
                <w:b/>
                <w:bCs/>
                <w:color w:val="7030A0"/>
                <w:sz w:val="22"/>
                <w:szCs w:val="22"/>
              </w:rPr>
              <w:t>İ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Yazılı Sınav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Ders ve Etkinlik Katılım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Yazılı Sınav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Ders ve Etkinlik Katılım</w:t>
            </w:r>
          </w:p>
        </w:tc>
      </w:tr>
      <w:tr w:rsidR="00634621" w:rsidRPr="00AC7B90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TÜRKÇE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</w:tc>
      </w:tr>
      <w:tr w:rsidR="00634621" w:rsidRPr="00AC7B90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MATEMAT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K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</w:tc>
      </w:tr>
      <w:tr w:rsidR="00634621" w:rsidRPr="00AC7B90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FEN B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L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MLER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</w:tc>
      </w:tr>
      <w:tr w:rsidR="00634621" w:rsidRPr="00AC7B90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SOSYAL B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LG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LER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</w:tc>
      </w:tr>
      <w:tr w:rsidR="00634621" w:rsidRPr="00AC7B90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GÖRSEL SANATLAR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Uygulama S.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</w:tr>
      <w:tr w:rsidR="00634621" w:rsidRPr="00AC7B90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MÜZ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K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Uygulama S.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</w:tr>
      <w:tr w:rsidR="00634621" w:rsidRPr="00AC7B90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OYUN VE F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Z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K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 xml:space="preserve"> ETK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NL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KLER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Uygulama S.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</w:tr>
      <w:tr w:rsidR="00634621" w:rsidRPr="00AC7B90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TRAF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K GÜENL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İĞİ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</w:tr>
      <w:tr w:rsidR="00634621" w:rsidRPr="00AC7B90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NSAN H. YURTTA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LIK VE DEMOKRAS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</w:p>
        </w:tc>
      </w:tr>
    </w:tbl>
    <w:p w:rsidR="00634621" w:rsidRPr="00AC7B90" w:rsidRDefault="0063462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Ölçme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erlendirme etkinliklerinden biri olan yazılı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erlendirmelerin 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ıdaki tabloda belirtilen tarihlerde yapılması kararla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tırıldı.</w:t>
      </w:r>
    </w:p>
    <w:p w:rsidR="00634621" w:rsidRDefault="0063462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/>
          <w:sz w:val="22"/>
          <w:szCs w:val="22"/>
        </w:rPr>
      </w:pPr>
    </w:p>
    <w:p w:rsidR="00634621" w:rsidRDefault="0063462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/>
          <w:sz w:val="22"/>
          <w:szCs w:val="22"/>
        </w:rPr>
      </w:pPr>
    </w:p>
    <w:tbl>
      <w:tblPr>
        <w:tblpPr w:leftFromText="141" w:rightFromText="141" w:vertAnchor="text" w:horzAnchor="margin" w:tblpY="35"/>
        <w:tblW w:w="10740" w:type="dxa"/>
        <w:tblBorders>
          <w:top w:val="single" w:sz="12" w:space="0" w:color="663300"/>
          <w:left w:val="single" w:sz="12" w:space="0" w:color="663300"/>
          <w:bottom w:val="single" w:sz="12" w:space="0" w:color="663300"/>
          <w:right w:val="single" w:sz="12" w:space="0" w:color="663300"/>
          <w:insideH w:val="single" w:sz="12" w:space="0" w:color="663300"/>
          <w:insideV w:val="single" w:sz="12" w:space="0" w:color="663300"/>
        </w:tblBorders>
        <w:tblLook w:val="01E0"/>
      </w:tblPr>
      <w:tblGrid>
        <w:gridCol w:w="1809"/>
        <w:gridCol w:w="1696"/>
        <w:gridCol w:w="1306"/>
        <w:gridCol w:w="1306"/>
        <w:gridCol w:w="1504"/>
        <w:gridCol w:w="1418"/>
        <w:gridCol w:w="1701"/>
      </w:tblGrid>
      <w:tr w:rsidR="00634621" w:rsidRPr="00AC7B90">
        <w:trPr>
          <w:trHeight w:val="488"/>
        </w:trPr>
        <w:tc>
          <w:tcPr>
            <w:tcW w:w="10740" w:type="dxa"/>
            <w:gridSpan w:val="7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/>
                <w:b/>
                <w:bCs/>
                <w:color w:val="FF0000"/>
                <w:sz w:val="22"/>
                <w:szCs w:val="22"/>
              </w:rPr>
            </w:pPr>
          </w:p>
          <w:p w:rsidR="00634621" w:rsidRPr="00AC7B90" w:rsidRDefault="00634621" w:rsidP="00C41B15">
            <w:pPr>
              <w:jc w:val="center"/>
              <w:rPr>
                <w:rFonts w:ascii="Baskerville Old Face" w:eastAsia="Batang" w:hAnsi="Baskerville Old Face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YIL BOYUNCA TÜM DERSLERDEN YAPILACAK OLAN SINAV TAR</w:t>
            </w:r>
            <w:r w:rsidRPr="00AC7B90">
              <w:rPr>
                <w:rFonts w:eastAsia="Batang"/>
                <w:b/>
                <w:bCs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C00000"/>
                <w:sz w:val="22"/>
                <w:szCs w:val="22"/>
              </w:rPr>
              <w:t>HLER</w:t>
            </w:r>
            <w:r w:rsidRPr="00AC7B90">
              <w:rPr>
                <w:rFonts w:eastAsia="Batang"/>
                <w:b/>
                <w:bCs/>
                <w:color w:val="C00000"/>
                <w:sz w:val="22"/>
                <w:szCs w:val="22"/>
              </w:rPr>
              <w:t>İ</w:t>
            </w:r>
          </w:p>
          <w:p w:rsidR="00634621" w:rsidRPr="00AC7B90" w:rsidRDefault="00634621" w:rsidP="00C41B15">
            <w:pPr>
              <w:rPr>
                <w:rFonts w:ascii="Baskerville Old Face" w:eastAsia="Batang" w:hAnsi="Baskerville Old Face"/>
                <w:b/>
                <w:bCs/>
                <w:color w:val="0070C0"/>
                <w:sz w:val="22"/>
                <w:szCs w:val="22"/>
              </w:rPr>
            </w:pPr>
          </w:p>
        </w:tc>
      </w:tr>
      <w:tr w:rsidR="00634621" w:rsidRPr="00AC7B90">
        <w:trPr>
          <w:trHeight w:val="488"/>
        </w:trPr>
        <w:tc>
          <w:tcPr>
            <w:tcW w:w="1809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UYGULAMA</w:t>
            </w:r>
          </w:p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ZAMANI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I.</w:t>
            </w:r>
          </w:p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I.</w:t>
            </w:r>
          </w:p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I.</w:t>
            </w:r>
          </w:p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II.</w:t>
            </w:r>
          </w:p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II.</w:t>
            </w:r>
          </w:p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II.</w:t>
            </w:r>
          </w:p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Dönem</w:t>
            </w:r>
          </w:p>
        </w:tc>
      </w:tr>
      <w:tr w:rsidR="00634621" w:rsidRPr="00AC7B90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UYGULAMA</w:t>
            </w:r>
          </w:p>
          <w:p w:rsidR="00634621" w:rsidRPr="00AC7B90" w:rsidRDefault="00634621" w:rsidP="00C41B15">
            <w:pPr>
              <w:rPr>
                <w:rFonts w:ascii="Baskerville Old Face" w:eastAsia="Batang" w:hAnsi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eastAsia="Batang"/>
                <w:b/>
                <w:bCs/>
                <w:color w:val="7030A0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EKL</w:t>
            </w:r>
            <w:r w:rsidRPr="00AC7B90">
              <w:rPr>
                <w:rFonts w:eastAsia="Batang"/>
                <w:b/>
                <w:bCs/>
                <w:color w:val="7030A0"/>
                <w:sz w:val="22"/>
                <w:szCs w:val="22"/>
              </w:rPr>
              <w:t>İ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I. Yazılı Sınav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II. Yazılı Sınav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III.Yazılı Sınav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I. Yazılı Sınav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II. Yazılı Sınav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7030A0"/>
                <w:sz w:val="22"/>
                <w:szCs w:val="22"/>
              </w:rPr>
              <w:t>III.Yazılı Sınav</w:t>
            </w:r>
          </w:p>
        </w:tc>
      </w:tr>
      <w:tr w:rsidR="00634621" w:rsidRPr="00AC7B90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TÜRKÇE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16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20</w:t>
            </w:r>
          </w:p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EK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KASIM</w:t>
            </w:r>
          </w:p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2-08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OCAK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05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09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09-13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N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SAN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21-25</w:t>
            </w:r>
          </w:p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MAYIS</w:t>
            </w:r>
          </w:p>
        </w:tc>
      </w:tr>
      <w:tr w:rsidR="00634621" w:rsidRPr="00AC7B90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MATEMAT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K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16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20</w:t>
            </w:r>
          </w:p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EK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KASIM</w:t>
            </w:r>
          </w:p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02-08 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OCAK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05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09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09-13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N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SAN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21-25</w:t>
            </w:r>
          </w:p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MAYIS</w:t>
            </w:r>
          </w:p>
        </w:tc>
      </w:tr>
      <w:tr w:rsidR="00634621" w:rsidRPr="00AC7B90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FEN B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L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MLER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ind w:left="113" w:right="113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6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KASIM</w:t>
            </w:r>
          </w:p>
        </w:tc>
        <w:tc>
          <w:tcPr>
            <w:tcW w:w="1306" w:type="dxa"/>
            <w:shd w:val="clear" w:color="auto" w:fill="FFFFFF"/>
          </w:tcPr>
          <w:p w:rsidR="00634621" w:rsidRDefault="00634621" w:rsidP="00662942">
            <w:r w:rsidRPr="002D4A9D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25-29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19- 23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07-11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MAYIS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----------</w:t>
            </w:r>
          </w:p>
        </w:tc>
      </w:tr>
      <w:tr w:rsidR="00634621" w:rsidRPr="00AC7B90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SOSYAL B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LG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LER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ind w:left="113" w:right="113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6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KASIM</w:t>
            </w:r>
          </w:p>
        </w:tc>
        <w:tc>
          <w:tcPr>
            <w:tcW w:w="1306" w:type="dxa"/>
            <w:shd w:val="clear" w:color="auto" w:fill="FFFFFF"/>
          </w:tcPr>
          <w:p w:rsidR="00634621" w:rsidRDefault="00634621" w:rsidP="00662942">
            <w:r w:rsidRPr="002D4A9D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25-29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19- 23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07-11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MAYIS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----------</w:t>
            </w:r>
          </w:p>
        </w:tc>
      </w:tr>
      <w:tr w:rsidR="00634621" w:rsidRPr="00AC7B90">
        <w:trPr>
          <w:trHeight w:val="746"/>
        </w:trPr>
        <w:tc>
          <w:tcPr>
            <w:tcW w:w="1809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GÖRSEL SANATLAR</w:t>
            </w:r>
          </w:p>
        </w:tc>
        <w:tc>
          <w:tcPr>
            <w:tcW w:w="8931" w:type="dxa"/>
            <w:gridSpan w:val="6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UYGULAMA SINAVI YAPILACAK</w:t>
            </w:r>
          </w:p>
        </w:tc>
      </w:tr>
      <w:tr w:rsidR="00634621" w:rsidRPr="00AC7B90">
        <w:trPr>
          <w:trHeight w:val="697"/>
        </w:trPr>
        <w:tc>
          <w:tcPr>
            <w:tcW w:w="1809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MÜZ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K</w:t>
            </w:r>
          </w:p>
        </w:tc>
        <w:tc>
          <w:tcPr>
            <w:tcW w:w="8931" w:type="dxa"/>
            <w:gridSpan w:val="6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UYGULAMA SINAVI YAPILACAK</w:t>
            </w:r>
          </w:p>
        </w:tc>
      </w:tr>
      <w:tr w:rsidR="00634621" w:rsidRPr="00AC7B90">
        <w:trPr>
          <w:trHeight w:val="626"/>
        </w:trPr>
        <w:tc>
          <w:tcPr>
            <w:tcW w:w="1809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OYUN VE F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Z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K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 xml:space="preserve"> ET.</w:t>
            </w:r>
          </w:p>
        </w:tc>
        <w:tc>
          <w:tcPr>
            <w:tcW w:w="8931" w:type="dxa"/>
            <w:gridSpan w:val="6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UYGULAMA SINAVI YAPILACAK</w:t>
            </w:r>
          </w:p>
        </w:tc>
      </w:tr>
      <w:tr w:rsidR="00634621" w:rsidRPr="00AC7B90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TRAF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K GÜENL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İĞİ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30 EK</w:t>
            </w:r>
            <w:r>
              <w:rPr>
                <w:rFonts w:eastAsia="Batang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-0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KASIM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5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29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6-30</w:t>
            </w:r>
          </w:p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14-18</w:t>
            </w:r>
          </w:p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MAYIS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----------</w:t>
            </w:r>
          </w:p>
        </w:tc>
      </w:tr>
      <w:tr w:rsidR="00634621" w:rsidRPr="00AC7B90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</w:pP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NSAN H. YURTTA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LIK VE DEM.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30 EK</w:t>
            </w:r>
            <w:r>
              <w:rPr>
                <w:rFonts w:ascii="Cambria" w:eastAsia="Batang" w:hAnsi="Cambria" w:cs="Cambria"/>
                <w:b/>
                <w:bCs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-0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3</w:t>
            </w:r>
          </w:p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KASIM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5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29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634621" w:rsidRPr="00AC7B90" w:rsidRDefault="00634621" w:rsidP="00662942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6-30</w:t>
            </w:r>
          </w:p>
          <w:p w:rsidR="00634621" w:rsidRPr="00AC7B90" w:rsidRDefault="00634621" w:rsidP="00662942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4-18</w:t>
            </w:r>
          </w:p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MAYIS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34621" w:rsidRPr="00AC7B90" w:rsidRDefault="00634621" w:rsidP="00C41B15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----------</w:t>
            </w:r>
          </w:p>
        </w:tc>
      </w:tr>
    </w:tbl>
    <w:p w:rsidR="00634621" w:rsidRDefault="00634621" w:rsidP="00C41B15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C41B15">
      <w:pPr>
        <w:tabs>
          <w:tab w:val="left" w:pos="10206"/>
        </w:tabs>
        <w:rPr>
          <w:rFonts w:ascii="Baskerville Old Face" w:eastAsia="Batang" w:hAnsi="Baskerville Old Face" w:cs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20.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Sınıf kitaplıklarının olu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turulması ve kitaplı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 zenginle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tirme yolarının belirlenmesi:</w:t>
      </w:r>
    </w:p>
    <w:p w:rsidR="00634621" w:rsidRPr="00AC7B90" w:rsidRDefault="00634621" w:rsidP="00133513">
      <w:pPr>
        <w:pStyle w:val="BodyText"/>
        <w:tabs>
          <w:tab w:val="left" w:pos="10206"/>
        </w:tabs>
        <w:ind w:left="-284"/>
        <w:jc w:val="left"/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Sınıf kitaplı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ında bulunan mevcut kitapların tamir edilmesi ve sınıf kitaplı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ının yeniden düzenlenmesi iki veya üç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rencinin sınıf kitaplı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ında görevlendirilmesi. Kitaplık defterinin tutulması, ayrıca okul idaresi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ine gidilerek sınıf kitaplıklarının zenginle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tirilmesi,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retmenin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rencisine verece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kitapları daha önceden okuyup incelemesi ve kitaplı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 kazandırması ve ondan sonra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rencilere, da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ıtılması, bakanlıkça tavsiye edilen ve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rencinin seviyesine uygun kitapların temin edilmesi ve okutulması, sınıflarımızda ki sınıf kitaplıklarından kar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ılıklı olarak yararlanılmasına karar verilmi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tir.</w:t>
      </w:r>
    </w:p>
    <w:p w:rsidR="00634621" w:rsidRPr="00AC7B90" w:rsidRDefault="00634621" w:rsidP="00133513">
      <w:pPr>
        <w:pStyle w:val="BodyText"/>
        <w:tabs>
          <w:tab w:val="left" w:pos="10206"/>
        </w:tabs>
        <w:ind w:left="-284"/>
        <w:jc w:val="left"/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     Çocukların okuma 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kanlıklarını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tirmek için 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her hafta 1 dersin 4. Sınıflar olarak ortak kitap okuma saati uygulaması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yapılmasına karar verildi.</w:t>
      </w:r>
    </w:p>
    <w:p w:rsidR="00634621" w:rsidRPr="00AC7B90" w:rsidRDefault="00634621" w:rsidP="00133513">
      <w:pPr>
        <w:pStyle w:val="BodyText"/>
        <w:tabs>
          <w:tab w:val="left" w:pos="10206"/>
        </w:tabs>
        <w:ind w:left="-284"/>
        <w:jc w:val="left"/>
        <w:rPr>
          <w:rFonts w:ascii="Baskerville Old Face" w:eastAsia="Batang" w:hAnsi="Baskerville Old Face" w:cs="Baskerville Old Face"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ind w:left="-284"/>
        <w:rPr>
          <w:rFonts w:ascii="Baskerville Old Face" w:eastAsia="Batang" w:hAnsi="Baskerville Old Face" w:cs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21.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Benzer konularda di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er zümrelerle i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birli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i ve ortak hareket etme:</w:t>
      </w:r>
    </w:p>
    <w:p w:rsidR="00634621" w:rsidRPr="00AC7B90" w:rsidRDefault="00634621" w:rsidP="00133513">
      <w:pPr>
        <w:tabs>
          <w:tab w:val="left" w:pos="10206"/>
        </w:tabs>
        <w:ind w:left="-284"/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Benzer konularda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 zümrelerle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ine gidilmesi ve zümrelerle ortak hareket edilmesi kararı alındı. </w:t>
      </w:r>
      <w:r>
        <w:rPr>
          <w:rFonts w:ascii="Baskerville Old Face" w:eastAsia="Batang" w:hAnsi="Baskerville Old Face" w:cs="Baskerville Old Face"/>
          <w:sz w:val="22"/>
          <w:szCs w:val="22"/>
        </w:rPr>
        <w:t>Zekiye GÖK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; bran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retmenleriyle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yapmanın önemine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indi.</w:t>
      </w:r>
      <w:r w:rsidRPr="00AC7B90">
        <w:rPr>
          <w:rFonts w:ascii="Baskerville Old Face" w:eastAsia="Batang" w:hAnsi="Baskerville Old Face"/>
          <w:sz w:val="22"/>
          <w:szCs w:val="22"/>
        </w:rPr>
        <w:t> 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Özellikle 4.sınıflarda okutulacak derslerle ilgili bran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retmenleriyle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içinde olmanın verimi arttıraca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 belirti.</w:t>
      </w:r>
    </w:p>
    <w:p w:rsidR="00634621" w:rsidRPr="00AC7B90" w:rsidRDefault="00634621" w:rsidP="00133513">
      <w:pPr>
        <w:tabs>
          <w:tab w:val="left" w:pos="10206"/>
        </w:tabs>
        <w:ind w:left="-284"/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br/>
      </w:r>
    </w:p>
    <w:p w:rsidR="00634621" w:rsidRPr="00AC7B90" w:rsidRDefault="00634621" w:rsidP="00133513">
      <w:pPr>
        <w:tabs>
          <w:tab w:val="left" w:pos="10206"/>
        </w:tabs>
        <w:ind w:left="-284"/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22.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Yıl içinde yapaca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ımız gezi, gözlem ve </w:t>
      </w:r>
      <w:r w:rsidRPr="00AC7B90">
        <w:rPr>
          <w:rFonts w:eastAsia="Batang"/>
          <w:color w:val="C00000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nceleme ile ilgili konular</w:t>
      </w: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 xml:space="preserve">: 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Yıl içinde yapaca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ımız gezi, gözlem, inceleme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malarda beraber hareket edilmesine karar verildi.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Gezi planlanan yerler belirlendi.</w:t>
      </w:r>
    </w:p>
    <w:p w:rsidR="00634621" w:rsidRPr="00AC7B90" w:rsidRDefault="00634621" w:rsidP="00133513">
      <w:pPr>
        <w:tabs>
          <w:tab w:val="left" w:pos="10206"/>
        </w:tabs>
        <w:ind w:left="-284"/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ind w:left="-284"/>
        <w:rPr>
          <w:rFonts w:ascii="Baskerville Old Face" w:eastAsia="Batang" w:hAnsi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23.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Kutlanacak Belirli Gün ve Haftalar ile ilgili yapılacak çalı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maların gözden geçirilmesi:</w:t>
      </w:r>
    </w:p>
    <w:p w:rsidR="00634621" w:rsidRPr="00AC7B90" w:rsidRDefault="00634621" w:rsidP="00133513">
      <w:pPr>
        <w:tabs>
          <w:tab w:val="left" w:pos="10206"/>
        </w:tabs>
        <w:ind w:left="-284"/>
        <w:rPr>
          <w:rFonts w:ascii="Baskerville Old Face" w:eastAsia="Batang" w:hAnsi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Sene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 Kurulun Toplantısında yapılan görev da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ılımı do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rultusunda belirli gün ve haftaların zengin bir içerikle kutlanmasına gayret edilmesi kararla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tırıldı.</w:t>
      </w:r>
    </w:p>
    <w:p w:rsidR="00634621" w:rsidRPr="00AC7B90" w:rsidRDefault="00634621" w:rsidP="00133513">
      <w:pPr>
        <w:tabs>
          <w:tab w:val="left" w:pos="10206"/>
        </w:tabs>
        <w:ind w:left="-284"/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sz w:val="22"/>
          <w:szCs w:val="22"/>
        </w:rPr>
        <w:t>Nazan A</w:t>
      </w:r>
      <w:r>
        <w:rPr>
          <w:rFonts w:eastAsia="Batang"/>
          <w:sz w:val="22"/>
          <w:szCs w:val="22"/>
        </w:rPr>
        <w:t>Ğ</w:t>
      </w:r>
      <w:r>
        <w:rPr>
          <w:rFonts w:ascii="Baskerville Old Face" w:eastAsia="Batang" w:hAnsi="Baskerville Old Face" w:cs="Baskerville Old Face"/>
          <w:sz w:val="22"/>
          <w:szCs w:val="22"/>
        </w:rPr>
        <w:t>IN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; Sınıfımızın düzeyine uygum belirli gün ve haftalar konularımızda var zaten. Bu haftalar kutlanırken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rencilerimize daha fazla görev vermeliyiz, böylece özgüvenleri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ir kendilerini daha iyi ifade ederler, yeteneklerini ke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federler, dedi.</w:t>
      </w:r>
    </w:p>
    <w:p w:rsidR="00634621" w:rsidRPr="00AC7B90" w:rsidRDefault="00634621" w:rsidP="00133513">
      <w:pPr>
        <w:tabs>
          <w:tab w:val="left" w:pos="10206"/>
        </w:tabs>
        <w:ind w:left="-284"/>
        <w:rPr>
          <w:rFonts w:ascii="Baskerville Old Face" w:eastAsia="Batang" w:hAnsi="Baskerville Old Face" w:cs="Baskerville Old Face"/>
          <w:color w:val="0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Belirli gün ve haftaların içeri</w:t>
      </w:r>
      <w:r w:rsidRPr="00AC7B90">
        <w:rPr>
          <w:rFonts w:eastAsia="Batang"/>
          <w:color w:val="0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ine uygun çalı</w:t>
      </w:r>
      <w:r w:rsidRPr="00AC7B90">
        <w:rPr>
          <w:rFonts w:eastAsia="Batang"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malar düzenlenmesine; çe</w:t>
      </w:r>
      <w:r w:rsidRPr="00AC7B90">
        <w:rPr>
          <w:rFonts w:eastAsia="Batang"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 xml:space="preserve">itli zamanlarda sunumlar yapılarak daha etkin bir </w:t>
      </w:r>
      <w:r w:rsidRPr="00AC7B90">
        <w:rPr>
          <w:rFonts w:eastAsia="Batang"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ekilde kutlanmasına karar verildi.</w:t>
      </w:r>
    </w:p>
    <w:p w:rsidR="00634621" w:rsidRPr="00AC7B90" w:rsidRDefault="00634621" w:rsidP="00133513">
      <w:pPr>
        <w:tabs>
          <w:tab w:val="left" w:pos="10206"/>
        </w:tabs>
        <w:ind w:left="-284"/>
        <w:rPr>
          <w:rFonts w:ascii="Baskerville Old Face" w:eastAsia="Batang" w:hAnsi="Baskerville Old Face" w:cs="Baskerville Old Face"/>
          <w:color w:val="000000"/>
          <w:sz w:val="22"/>
          <w:szCs w:val="22"/>
        </w:rPr>
      </w:pPr>
    </w:p>
    <w:tbl>
      <w:tblPr>
        <w:tblW w:w="10480" w:type="dxa"/>
        <w:jc w:val="center"/>
        <w:tblCellSpacing w:w="7" w:type="dxa"/>
        <w:tblBorders>
          <w:top w:val="single" w:sz="8" w:space="0" w:color="1F3864"/>
          <w:left w:val="single" w:sz="8" w:space="0" w:color="1F3864"/>
          <w:bottom w:val="single" w:sz="8" w:space="0" w:color="1F3864"/>
          <w:right w:val="single" w:sz="8" w:space="0" w:color="1F3864"/>
          <w:insideH w:val="single" w:sz="8" w:space="0" w:color="1F3864"/>
          <w:insideV w:val="single" w:sz="8" w:space="0" w:color="1F3864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377"/>
        <w:gridCol w:w="5103"/>
      </w:tblGrid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1F3864"/>
                <w:sz w:val="22"/>
                <w:szCs w:val="22"/>
              </w:rPr>
              <w:t>BEL</w:t>
            </w:r>
            <w:r w:rsidRPr="00AC7B90">
              <w:rPr>
                <w:rFonts w:eastAsia="Batang"/>
                <w:b/>
                <w:bCs/>
                <w:color w:val="1F3864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1F3864"/>
                <w:sz w:val="22"/>
                <w:szCs w:val="22"/>
              </w:rPr>
              <w:t>RL</w:t>
            </w:r>
            <w:r w:rsidRPr="00AC7B90">
              <w:rPr>
                <w:rFonts w:eastAsia="Batang"/>
                <w:b/>
                <w:bCs/>
                <w:color w:val="1F3864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1F3864"/>
                <w:sz w:val="22"/>
                <w:szCs w:val="22"/>
              </w:rPr>
              <w:t xml:space="preserve"> GÜN VE HAFTALAR</w:t>
            </w:r>
          </w:p>
        </w:tc>
        <w:tc>
          <w:tcPr>
            <w:tcW w:w="5082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KUTLANACA</w:t>
            </w:r>
            <w:r w:rsidRPr="00AC7B90">
              <w:rPr>
                <w:rFonts w:eastAsia="Batang"/>
                <w:b/>
                <w:bCs/>
                <w:color w:val="385623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/>
                <w:sz w:val="22"/>
                <w:szCs w:val="22"/>
              </w:rPr>
              <w:t>I GÜN VEYA HAFTA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lkö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retim Haftası 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(Eylül ayının 3. haftası)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Kızılay Haftası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(31 Ekim-4 Kasım)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Cumhuriyet Bayramı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(29 Ekim 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spacing w:before="40" w:after="40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Atatürk Haftası </w:t>
            </w:r>
          </w:p>
        </w:tc>
        <w:tc>
          <w:tcPr>
            <w:tcW w:w="5082" w:type="dxa"/>
            <w:vAlign w:val="center"/>
          </w:tcPr>
          <w:p w:rsidR="00634621" w:rsidRPr="00AC7B90" w:rsidRDefault="00634621" w:rsidP="00133513">
            <w:pPr>
              <w:spacing w:before="40" w:after="40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(07-11 Kasım)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spacing w:before="40" w:after="40"/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Ö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retmenler Günü</w:t>
            </w:r>
          </w:p>
        </w:tc>
        <w:tc>
          <w:tcPr>
            <w:tcW w:w="5082" w:type="dxa"/>
            <w:vAlign w:val="center"/>
          </w:tcPr>
          <w:p w:rsidR="00634621" w:rsidRPr="00AC7B90" w:rsidRDefault="00634621" w:rsidP="00133513">
            <w:pPr>
              <w:spacing w:before="40" w:after="40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24 Kasım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nsan Hakları ve Demokrasi Haftası 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(10 Aralık gününü içine alan hafta)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Tutum, Yatırım ve Türk Malları Haftası 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(12-18 Aralık)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Enerji Tasarrufu Haftası 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(Ocak ayının 2. haftası)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Sivil Savunma Günü 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(28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ubat)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Ye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ilay Haftası 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(Mart ayının ilk haftası)</w:t>
            </w:r>
          </w:p>
        </w:tc>
      </w:tr>
      <w:tr w:rsidR="00634621" w:rsidRPr="00AC7B90">
        <w:trPr>
          <w:trHeight w:val="648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spacing w:before="40" w:after="40"/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stiklal Mar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ı’nın Kabulü ve Mehmet Akif Ersoy’u Anma Günü</w:t>
            </w:r>
          </w:p>
        </w:tc>
        <w:tc>
          <w:tcPr>
            <w:tcW w:w="5082" w:type="dxa"/>
            <w:vAlign w:val="center"/>
          </w:tcPr>
          <w:p w:rsidR="00634621" w:rsidRPr="00AC7B90" w:rsidRDefault="00634621" w:rsidP="00133513">
            <w:pPr>
              <w:spacing w:before="40" w:after="40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12 Mart</w:t>
            </w:r>
          </w:p>
          <w:p w:rsidR="00634621" w:rsidRPr="00AC7B90" w:rsidRDefault="00634621" w:rsidP="00133513">
            <w:pPr>
              <w:spacing w:before="40" w:after="40"/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Çanakkale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ehitlerini Anma  Günü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(18 Mart)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Dünya Tiyatrolar Günü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( 27 Mart 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Türk Dünyası ve Toplulukları Haftası 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(21 Mart Nevruz gününü içine alan hafta)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Kütüphaneler Haftası 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(Mart ayının son pazartesi günü)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Turizm Haftası 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(17-22 Nisan)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23 Nisan Ulusal Egemenlik ve Çocuk Bayramı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( 23 Nisan 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Trafik ve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lk Yardım Haftası 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(Mayıs ayının ilk haftası)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Vakıflar Haftası 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(Mayıs ayının 2. haftası)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Engelliler Haftası 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(08-12 Mayıs)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Anneler Günü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Mayıs ayının 2. pazar günü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Etik Günü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25 Mayıs</w:t>
            </w:r>
          </w:p>
        </w:tc>
      </w:tr>
      <w:tr w:rsidR="00634621" w:rsidRPr="00AC7B90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 xml:space="preserve">Çevre Koruma Haftası </w:t>
            </w:r>
          </w:p>
        </w:tc>
        <w:tc>
          <w:tcPr>
            <w:tcW w:w="5082" w:type="dxa"/>
          </w:tcPr>
          <w:p w:rsidR="00634621" w:rsidRPr="00AC7B90" w:rsidRDefault="00634621" w:rsidP="00133513">
            <w:pPr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(Haziran ayının 2. haftası)</w:t>
            </w:r>
          </w:p>
        </w:tc>
      </w:tr>
    </w:tbl>
    <w:p w:rsidR="00634621" w:rsidRPr="00AC7B90" w:rsidRDefault="00634621" w:rsidP="00133513">
      <w:pPr>
        <w:tabs>
          <w:tab w:val="left" w:pos="10206"/>
        </w:tabs>
        <w:ind w:left="-284"/>
        <w:rPr>
          <w:rFonts w:ascii="Baskerville Old Face" w:eastAsia="Batang" w:hAnsi="Baskerville Old Face"/>
          <w:color w:val="000000"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24.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renci ki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isel bilgilerinin e-okul sistemine i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lenmesinde dikkat edilecek hususların belirlenmesi: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br/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retmen 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Meral KOCA</w:t>
      </w:r>
      <w:r>
        <w:rPr>
          <w:rFonts w:eastAsia="Batang"/>
          <w:b/>
          <w:bCs/>
          <w:sz w:val="22"/>
          <w:szCs w:val="22"/>
        </w:rPr>
        <w:t>İ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B</w:t>
      </w:r>
      <w:r>
        <w:rPr>
          <w:rFonts w:eastAsia="Batang"/>
          <w:b/>
          <w:bCs/>
          <w:sz w:val="22"/>
          <w:szCs w:val="22"/>
        </w:rPr>
        <w:t>İŞ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;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 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isel bilgilerinin yıl içinde güncellenmesinin önemli oldu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unu belirtti. Bu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ekilde düzenli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leme kararı alındı.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br/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25.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Okul-Aile  i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 xml:space="preserve"> birli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i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: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retmenleri olarak,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arının Okul-Aile-Ö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ine dayandı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 bunlardan birisinin eksik olması durumunda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arının</w:t>
      </w:r>
      <w:r w:rsidRPr="00AC7B90">
        <w:rPr>
          <w:rFonts w:ascii="Baskerville Old Face" w:eastAsia="Batang" w:hAnsi="Baskerville Old Face"/>
          <w:sz w:val="22"/>
          <w:szCs w:val="22"/>
        </w:rPr>
        <w:t> 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dü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belirtilerek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aileleriyle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içerisinde olunması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kararı alındı.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color w:val="C00000"/>
          <w:sz w:val="22"/>
          <w:szCs w:val="22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C00000"/>
          <w:sz w:val="22"/>
          <w:szCs w:val="22"/>
        </w:rPr>
        <w:t>26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. Dilek ve Temenniler - Toplantı sonucu ve alınan kararlar - Kapanı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:</w:t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Dilek ve temennilerde; zümre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kanı olarak </w:t>
      </w:r>
      <w:r>
        <w:rPr>
          <w:rFonts w:ascii="Baskerville Old Face" w:eastAsia="Batang" w:hAnsi="Baskerville Old Face" w:cs="Baskerville Old Face"/>
          <w:sz w:val="22"/>
          <w:szCs w:val="22"/>
        </w:rPr>
        <w:t>Nazan A</w:t>
      </w:r>
      <w:r>
        <w:rPr>
          <w:rFonts w:ascii="Cambria" w:eastAsia="Batang" w:hAnsi="Cambria" w:cs="Cambria"/>
          <w:sz w:val="22"/>
          <w:szCs w:val="22"/>
        </w:rPr>
        <w:t>Ğ</w:t>
      </w:r>
      <w:r>
        <w:rPr>
          <w:rFonts w:ascii="Baskerville Old Face" w:eastAsia="Batang" w:hAnsi="Baskerville Old Face" w:cs="Baskerville Old Face"/>
          <w:sz w:val="22"/>
          <w:szCs w:val="22"/>
        </w:rPr>
        <w:t>IN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; 201</w:t>
      </w:r>
      <w:r>
        <w:rPr>
          <w:rFonts w:ascii="Baskerville Old Face" w:eastAsia="Batang" w:hAnsi="Baskerville Old Face" w:cs="Baskerville Old Face"/>
          <w:sz w:val="22"/>
          <w:szCs w:val="22"/>
        </w:rPr>
        <w:t>7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-201</w:t>
      </w:r>
      <w:r>
        <w:rPr>
          <w:rFonts w:ascii="Baskerville Old Face" w:eastAsia="Batang" w:hAnsi="Baskerville Old Face" w:cs="Baskerville Old Face"/>
          <w:sz w:val="22"/>
          <w:szCs w:val="22"/>
        </w:rPr>
        <w:t>8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 ve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Yılında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arılar diledi. 201</w:t>
      </w:r>
      <w:r>
        <w:rPr>
          <w:rFonts w:ascii="Baskerville Old Face" w:eastAsia="Batang" w:hAnsi="Baskerville Old Face" w:cs="Baskerville Old Face"/>
          <w:sz w:val="22"/>
          <w:szCs w:val="22"/>
        </w:rPr>
        <w:t>7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-201</w:t>
      </w:r>
      <w:r>
        <w:rPr>
          <w:rFonts w:ascii="Baskerville Old Face" w:eastAsia="Batang" w:hAnsi="Baskerville Old Face" w:cs="Baskerville Old Face"/>
          <w:sz w:val="22"/>
          <w:szCs w:val="22"/>
        </w:rPr>
        <w:t>8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 ve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yılı hepimiz için hayırlı olsun dedi.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br/>
      </w: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Birinci dönemde yapılan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maların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erlendirilmesi, eksiklerin tespit edilerek gerekli önlemlerin alınmasına ve ikinci dönemde bu eksiklerin giderilmesi için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maların yapılmasına ve alınan kararlara uyulmasına karar verilerek toplantı sona erdi ve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retmenlerce imza altına alındı.</w:t>
      </w: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Pr="00AC7B90" w:rsidRDefault="00634621" w:rsidP="00C6358A">
      <w:pPr>
        <w:pStyle w:val="NoSpacing"/>
        <w:tabs>
          <w:tab w:val="left" w:pos="7950"/>
        </w:tabs>
        <w:spacing w:line="360" w:lineRule="auto"/>
        <w:jc w:val="center"/>
        <w:rPr>
          <w:rFonts w:ascii="Baskerville Old Face" w:eastAsia="Batang" w:hAnsi="Baskerville Old Face" w:cs="Baskerville Old Face"/>
          <w:b/>
          <w:bCs/>
        </w:rPr>
      </w:pPr>
      <w:r w:rsidRPr="00AC7B90">
        <w:rPr>
          <w:rFonts w:ascii="Baskerville Old Face" w:eastAsia="Batang" w:hAnsi="Baskerville Old Face" w:cs="Baskerville Old Face"/>
          <w:b/>
          <w:bCs/>
        </w:rPr>
        <w:t>Ö</w:t>
      </w:r>
      <w:r w:rsidRPr="00AC7B90">
        <w:rPr>
          <w:rFonts w:ascii="Times New Roman" w:eastAsia="Batang" w:hAnsi="Times New Roman" w:cs="Times New Roman"/>
          <w:b/>
          <w:bCs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</w:rPr>
        <w:t>RETMEN</w:t>
      </w:r>
      <w:r w:rsidRPr="00AC7B90">
        <w:rPr>
          <w:rFonts w:ascii="Times New Roman" w:eastAsia="Batang" w:hAnsi="Times New Roman" w:cs="Times New Roman"/>
          <w:b/>
          <w:bCs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</w:rPr>
        <w:t>N SINIFI -  ADI SOYADI</w:t>
      </w:r>
    </w:p>
    <w:p w:rsidR="00634621" w:rsidRDefault="00634621" w:rsidP="00C6358A">
      <w:pPr>
        <w:pStyle w:val="NoSpacing"/>
        <w:tabs>
          <w:tab w:val="left" w:pos="7950"/>
        </w:tabs>
        <w:spacing w:line="360" w:lineRule="auto"/>
        <w:rPr>
          <w:rFonts w:ascii="Baskerville Old Face" w:eastAsia="Batang" w:hAnsi="Baskerville Old Face"/>
          <w:b/>
          <w:bCs/>
        </w:rPr>
      </w:pPr>
    </w:p>
    <w:p w:rsidR="00634621" w:rsidRPr="00AC7B90" w:rsidRDefault="00634621" w:rsidP="00C6358A">
      <w:pPr>
        <w:pStyle w:val="NoSpacing"/>
        <w:tabs>
          <w:tab w:val="left" w:pos="7950"/>
        </w:tabs>
        <w:spacing w:line="360" w:lineRule="auto"/>
        <w:rPr>
          <w:rFonts w:ascii="Baskerville Old Face" w:eastAsia="Batang" w:hAnsi="Baskerville Old Face"/>
          <w:b/>
          <w:bCs/>
        </w:rPr>
      </w:pPr>
    </w:p>
    <w:p w:rsidR="00634621" w:rsidRPr="00AC7B90" w:rsidRDefault="00634621" w:rsidP="00C6358A">
      <w:pPr>
        <w:pStyle w:val="NoSpacing"/>
        <w:tabs>
          <w:tab w:val="left" w:pos="7950"/>
        </w:tabs>
        <w:spacing w:line="360" w:lineRule="auto"/>
        <w:rPr>
          <w:rFonts w:ascii="Baskerville Old Face" w:eastAsia="Batang" w:hAnsi="Baskerville Old Face"/>
          <w:b/>
          <w:bCs/>
        </w:rPr>
      </w:pPr>
    </w:p>
    <w:p w:rsidR="00634621" w:rsidRPr="00AC7B90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 w:cs="Baskerville Old Face"/>
        </w:rPr>
      </w:pPr>
      <w:r w:rsidRPr="00AC7B90">
        <w:rPr>
          <w:rFonts w:ascii="Baskerville Old Face" w:eastAsia="Batang" w:hAnsi="Baskerville Old Face" w:cs="Baskerville Old Face"/>
        </w:rPr>
        <w:t xml:space="preserve">    </w:t>
      </w:r>
      <w:r>
        <w:rPr>
          <w:rFonts w:ascii="Baskerville Old Face" w:eastAsia="Batang" w:hAnsi="Baskerville Old Face" w:cs="Baskerville Old Face"/>
        </w:rPr>
        <w:t>Meral KOCA</w:t>
      </w:r>
      <w:r>
        <w:rPr>
          <w:rFonts w:ascii="Times New Roman" w:eastAsia="Batang" w:hAnsi="Times New Roman" w:cs="Times New Roman"/>
        </w:rPr>
        <w:t>İ</w:t>
      </w:r>
      <w:r>
        <w:rPr>
          <w:rFonts w:ascii="Baskerville Old Face" w:eastAsia="Batang" w:hAnsi="Baskerville Old Face" w:cs="Baskerville Old Face"/>
        </w:rPr>
        <w:t>B</w:t>
      </w:r>
      <w:r>
        <w:rPr>
          <w:rFonts w:ascii="Times New Roman" w:eastAsia="Batang" w:hAnsi="Times New Roman" w:cs="Times New Roman"/>
        </w:rPr>
        <w:t>İŞ</w:t>
      </w:r>
      <w:r>
        <w:rPr>
          <w:rFonts w:ascii="Baskerville Old Face" w:eastAsia="Batang" w:hAnsi="Baskerville Old Face" w:cs="Baskerville Old Face"/>
        </w:rPr>
        <w:t xml:space="preserve">                      </w:t>
      </w:r>
      <w:r w:rsidRPr="00AC7B90">
        <w:rPr>
          <w:rFonts w:ascii="Baskerville Old Face" w:eastAsia="Batang" w:hAnsi="Baskerville Old Face" w:cs="Baskerville Old Face"/>
        </w:rPr>
        <w:t xml:space="preserve">    </w:t>
      </w:r>
      <w:r>
        <w:rPr>
          <w:rFonts w:ascii="Baskerville Old Face" w:eastAsia="Batang" w:hAnsi="Baskerville Old Face" w:cs="Baskerville Old Face"/>
        </w:rPr>
        <w:t>Nazan A</w:t>
      </w:r>
      <w:r>
        <w:rPr>
          <w:rFonts w:ascii="Cambria" w:eastAsia="Batang" w:hAnsi="Cambria" w:cs="Cambria"/>
        </w:rPr>
        <w:t>Ğ</w:t>
      </w:r>
      <w:r>
        <w:rPr>
          <w:rFonts w:ascii="Baskerville Old Face" w:eastAsia="Batang" w:hAnsi="Baskerville Old Face" w:cs="Baskerville Old Face"/>
        </w:rPr>
        <w:t>IN</w:t>
      </w:r>
      <w:r w:rsidRPr="00AC7B90">
        <w:rPr>
          <w:rFonts w:ascii="Baskerville Old Face" w:eastAsia="Batang" w:hAnsi="Baskerville Old Face" w:cs="Baskerville Old Face"/>
        </w:rPr>
        <w:t xml:space="preserve">                     </w:t>
      </w:r>
      <w:r>
        <w:rPr>
          <w:rFonts w:ascii="Baskerville Old Face" w:eastAsia="Batang" w:hAnsi="Baskerville Old Face" w:cs="Baskerville Old Face"/>
        </w:rPr>
        <w:t>Zekiye GÖK</w:t>
      </w:r>
      <w:r w:rsidRPr="00AC7B90">
        <w:rPr>
          <w:rFonts w:ascii="Baskerville Old Face" w:eastAsia="Batang" w:hAnsi="Baskerville Old Face" w:cs="Baskerville Old Face"/>
        </w:rPr>
        <w:t xml:space="preserve">                 </w:t>
      </w:r>
      <w:r>
        <w:rPr>
          <w:rFonts w:ascii="Baskerville Old Face" w:eastAsia="Batang" w:hAnsi="Baskerville Old Face" w:cs="Baskerville Old Face"/>
        </w:rPr>
        <w:t>Pınar ELMAS CAN</w:t>
      </w:r>
      <w:r w:rsidRPr="00AC7B90">
        <w:rPr>
          <w:rFonts w:ascii="Baskerville Old Face" w:eastAsia="Batang" w:hAnsi="Baskerville Old Face" w:cs="Baskerville Old Face"/>
        </w:rPr>
        <w:t xml:space="preserve">                  </w:t>
      </w:r>
    </w:p>
    <w:p w:rsidR="00634621" w:rsidRPr="00AC7B90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  <w:r w:rsidRPr="00AC7B90">
        <w:rPr>
          <w:rFonts w:ascii="Baskerville Old Face" w:eastAsia="Batang" w:hAnsi="Baskerville Old Face" w:cs="Baskerville Old Face"/>
          <w:b/>
          <w:bCs/>
        </w:rPr>
        <w:t xml:space="preserve">    4 /A Sınıf Ö</w:t>
      </w:r>
      <w:r w:rsidRPr="00AC7B90">
        <w:rPr>
          <w:rFonts w:ascii="Times New Roman" w:eastAsia="Batang" w:hAnsi="Times New Roman" w:cs="Times New Roman"/>
          <w:b/>
          <w:bCs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</w:rPr>
        <w:t>retmeni</w:t>
      </w:r>
      <w:r w:rsidRPr="00AC7B90">
        <w:rPr>
          <w:rFonts w:ascii="Baskerville Old Face" w:eastAsia="Batang" w:hAnsi="Baskerville Old Face" w:cs="Baskerville Old Face"/>
        </w:rPr>
        <w:t xml:space="preserve">               </w:t>
      </w:r>
      <w:r w:rsidRPr="00AC7B90">
        <w:rPr>
          <w:rFonts w:ascii="Baskerville Old Face" w:eastAsia="Batang" w:hAnsi="Baskerville Old Face" w:cs="Baskerville Old Face"/>
          <w:b/>
          <w:bCs/>
        </w:rPr>
        <w:t xml:space="preserve"> 4 /B Sınıf Ö</w:t>
      </w:r>
      <w:r w:rsidRPr="00AC7B90">
        <w:rPr>
          <w:rFonts w:ascii="Times New Roman" w:eastAsia="Batang" w:hAnsi="Times New Roman" w:cs="Times New Roman"/>
          <w:b/>
          <w:bCs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</w:rPr>
        <w:t xml:space="preserve">retmeni           </w:t>
      </w:r>
      <w:r>
        <w:rPr>
          <w:rFonts w:ascii="Baskerville Old Face" w:eastAsia="Batang" w:hAnsi="Baskerville Old Face" w:cs="Baskerville Old Face"/>
          <w:b/>
          <w:bCs/>
        </w:rPr>
        <w:t>4</w:t>
      </w:r>
      <w:r w:rsidRPr="00AC7B90">
        <w:rPr>
          <w:rFonts w:ascii="Baskerville Old Face" w:eastAsia="Batang" w:hAnsi="Baskerville Old Face" w:cs="Baskerville Old Face"/>
          <w:b/>
          <w:bCs/>
        </w:rPr>
        <w:t>/C Sınıf Ö</w:t>
      </w:r>
      <w:r w:rsidRPr="00AC7B90">
        <w:rPr>
          <w:rFonts w:ascii="Times New Roman" w:eastAsia="Batang" w:hAnsi="Times New Roman" w:cs="Times New Roman"/>
          <w:b/>
          <w:bCs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</w:rPr>
        <w:t>retmeni         4 /D Sınıf Ö</w:t>
      </w:r>
      <w:r w:rsidRPr="00AC7B90">
        <w:rPr>
          <w:rFonts w:ascii="Times New Roman" w:eastAsia="Batang" w:hAnsi="Times New Roman" w:cs="Times New Roman"/>
          <w:b/>
          <w:bCs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</w:rPr>
        <w:t xml:space="preserve">retmeni                                                                                                 </w:t>
      </w:r>
    </w:p>
    <w:p w:rsidR="00634621" w:rsidRPr="00AC7B90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Pr="00AC7B90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  <w:r w:rsidRPr="00AC7B90">
        <w:rPr>
          <w:rFonts w:ascii="Baskerville Old Face" w:eastAsia="Batang" w:hAnsi="Baskerville Old Face" w:cs="Baskerville Old Face"/>
          <w:b/>
          <w:bCs/>
        </w:rPr>
        <w:t xml:space="preserve">                                                    </w:t>
      </w:r>
    </w:p>
    <w:p w:rsidR="00634621" w:rsidRDefault="00634621" w:rsidP="00C6358A">
      <w:pPr>
        <w:pStyle w:val="NoSpacing"/>
        <w:tabs>
          <w:tab w:val="left" w:pos="7950"/>
        </w:tabs>
        <w:spacing w:line="360" w:lineRule="auto"/>
        <w:rPr>
          <w:rFonts w:ascii="Baskerville Old Face" w:eastAsia="Batang" w:hAnsi="Baskerville Old Face"/>
          <w:b/>
          <w:bCs/>
        </w:rPr>
      </w:pPr>
      <w:r w:rsidRPr="00AC7B90">
        <w:rPr>
          <w:rFonts w:ascii="Baskerville Old Face" w:eastAsia="Batang" w:hAnsi="Baskerville Old Face"/>
          <w:b/>
          <w:bCs/>
        </w:rPr>
        <w:tab/>
      </w:r>
    </w:p>
    <w:p w:rsidR="00634621" w:rsidRPr="00AC7B90" w:rsidRDefault="00634621" w:rsidP="00C6358A">
      <w:pPr>
        <w:pStyle w:val="NoSpacing"/>
        <w:tabs>
          <w:tab w:val="left" w:pos="7950"/>
        </w:tabs>
        <w:spacing w:line="360" w:lineRule="auto"/>
        <w:rPr>
          <w:rFonts w:ascii="Baskerville Old Face" w:eastAsia="Batang" w:hAnsi="Baskerville Old Face"/>
          <w:b/>
          <w:bCs/>
        </w:rPr>
      </w:pPr>
    </w:p>
    <w:p w:rsidR="00634621" w:rsidRPr="00AC7B90" w:rsidRDefault="00634621" w:rsidP="00C6358A">
      <w:pPr>
        <w:tabs>
          <w:tab w:val="left" w:pos="6237"/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C6358A">
      <w:pPr>
        <w:tabs>
          <w:tab w:val="left" w:pos="3510"/>
          <w:tab w:val="center" w:pos="5310"/>
          <w:tab w:val="left" w:pos="8340"/>
        </w:tabs>
        <w:rPr>
          <w:rFonts w:ascii="Baskerville Old Face" w:eastAsia="Batang" w:hAnsi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</w:t>
      </w:r>
      <w:r>
        <w:rPr>
          <w:rFonts w:ascii="Baskerville Old Face" w:eastAsia="Batang" w:hAnsi="Baskerville Old Face" w:cs="Baskerville Old Face"/>
          <w:sz w:val="22"/>
          <w:szCs w:val="22"/>
        </w:rPr>
        <w:t>Hüsnü I</w:t>
      </w:r>
      <w:r>
        <w:rPr>
          <w:rFonts w:eastAsia="Batang"/>
          <w:sz w:val="22"/>
          <w:szCs w:val="22"/>
        </w:rPr>
        <w:t>Ş</w:t>
      </w:r>
      <w:r>
        <w:rPr>
          <w:rFonts w:ascii="Baskerville Old Face" w:eastAsia="Batang" w:hAnsi="Baskerville Old Face" w:cs="Baskerville Old Face"/>
          <w:sz w:val="22"/>
          <w:szCs w:val="22"/>
        </w:rPr>
        <w:t>IK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                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         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  </w:t>
      </w:r>
      <w:r>
        <w:rPr>
          <w:rFonts w:ascii="Baskerville Old Face" w:eastAsia="Batang" w:hAnsi="Baskerville Old Face" w:cs="Baskerville Old Face"/>
          <w:sz w:val="22"/>
          <w:szCs w:val="22"/>
        </w:rPr>
        <w:t>Erkan AYDIN</w:t>
      </w:r>
      <w:r w:rsidRPr="00AC7B90">
        <w:rPr>
          <w:rFonts w:ascii="Baskerville Old Face" w:eastAsia="Batang" w:hAnsi="Baskerville Old Face"/>
          <w:sz w:val="22"/>
          <w:szCs w:val="22"/>
        </w:rPr>
        <w:tab/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                   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Füsun </w:t>
      </w:r>
      <w:r>
        <w:rPr>
          <w:rFonts w:eastAsia="Batang"/>
          <w:sz w:val="22"/>
          <w:szCs w:val="22"/>
        </w:rPr>
        <w:t>ŞİŞ</w:t>
      </w:r>
      <w:r>
        <w:rPr>
          <w:rFonts w:ascii="Baskerville Old Face" w:eastAsia="Batang" w:hAnsi="Baskerville Old Face" w:cs="Baskerville Old Face"/>
          <w:sz w:val="22"/>
          <w:szCs w:val="22"/>
        </w:rPr>
        <w:t>L</w:t>
      </w:r>
      <w:r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                  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       Ay</w:t>
      </w:r>
      <w:r>
        <w:rPr>
          <w:rFonts w:eastAsia="Batang"/>
          <w:sz w:val="22"/>
          <w:szCs w:val="22"/>
        </w:rPr>
        <w:t>ş</w:t>
      </w:r>
      <w:r>
        <w:rPr>
          <w:rFonts w:ascii="Baskerville Old Face" w:eastAsia="Batang" w:hAnsi="Baskerville Old Face" w:cs="Baskerville Old Face"/>
          <w:sz w:val="22"/>
          <w:szCs w:val="22"/>
        </w:rPr>
        <w:t>egül BAKIR</w:t>
      </w:r>
    </w:p>
    <w:p w:rsidR="00634621" w:rsidRPr="00AC7B90" w:rsidRDefault="00634621" w:rsidP="00C6358A">
      <w:pPr>
        <w:tabs>
          <w:tab w:val="left" w:pos="3900"/>
          <w:tab w:val="left" w:pos="5910"/>
          <w:tab w:val="left" w:pos="8340"/>
        </w:tabs>
        <w:rPr>
          <w:rFonts w:ascii="Baskerville Old Face" w:eastAsia="Batang" w:hAnsi="Baskerville Old Face" w:cs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4/ E Sınıf Ö</w:t>
      </w:r>
      <w:r w:rsidRPr="00AC7B90">
        <w:rPr>
          <w:rFonts w:eastAsia="Batang"/>
          <w:b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retmeni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            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4/F Sınıf Ö</w:t>
      </w:r>
      <w:r w:rsidRPr="00AC7B90">
        <w:rPr>
          <w:rFonts w:eastAsia="Batang"/>
          <w:b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retmeni      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   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  4 /G Sınıf Ö</w:t>
      </w:r>
      <w:r w:rsidRPr="00AC7B90">
        <w:rPr>
          <w:rFonts w:eastAsia="Batang"/>
          <w:b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retmeni              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   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4/H Sınıf Ö</w:t>
      </w:r>
      <w:r w:rsidRPr="00AC7B90">
        <w:rPr>
          <w:rFonts w:eastAsia="Batang"/>
          <w:b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retmeni</w:t>
      </w:r>
    </w:p>
    <w:p w:rsidR="00634621" w:rsidRPr="00AC7B90" w:rsidRDefault="00634621" w:rsidP="00C6358A">
      <w:pPr>
        <w:tabs>
          <w:tab w:val="left" w:pos="3900"/>
          <w:tab w:val="left" w:pos="5910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C6358A">
      <w:pPr>
        <w:tabs>
          <w:tab w:val="left" w:pos="6237"/>
          <w:tab w:val="left" w:pos="10206"/>
        </w:tabs>
        <w:rPr>
          <w:rFonts w:ascii="Baskerville Old Face" w:eastAsia="Batang" w:hAnsi="Baskerville Old Face" w:cs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</w:t>
      </w:r>
    </w:p>
    <w:p w:rsidR="00634621" w:rsidRPr="00AC7B90" w:rsidRDefault="00634621" w:rsidP="00C6358A">
      <w:pPr>
        <w:tabs>
          <w:tab w:val="left" w:pos="6237"/>
          <w:tab w:val="left" w:pos="10206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      </w:t>
      </w:r>
    </w:p>
    <w:p w:rsidR="00634621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  <w:r w:rsidRPr="00AC7B90">
        <w:rPr>
          <w:rFonts w:ascii="Baskerville Old Face" w:eastAsia="Batang" w:hAnsi="Baskerville Old Face" w:cs="Baskerville Old Face"/>
        </w:rPr>
        <w:t xml:space="preserve">                                </w:t>
      </w:r>
    </w:p>
    <w:p w:rsidR="00634621" w:rsidRPr="00AC7B90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  <w:b/>
          <w:bCs/>
        </w:rPr>
      </w:pPr>
    </w:p>
    <w:p w:rsidR="00634621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Pr="00AC7B90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Pr="00AC7B90" w:rsidRDefault="00634621" w:rsidP="00C6358A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Pr="00AC7B90" w:rsidRDefault="00634621" w:rsidP="00C6358A">
      <w:pPr>
        <w:pStyle w:val="NoSpacing"/>
        <w:tabs>
          <w:tab w:val="left" w:pos="10206"/>
        </w:tabs>
        <w:spacing w:line="276" w:lineRule="auto"/>
        <w:jc w:val="center"/>
        <w:rPr>
          <w:rFonts w:ascii="Baskerville Old Face" w:eastAsia="Batang" w:hAnsi="Baskerville Old Face"/>
        </w:rPr>
      </w:pPr>
      <w:r w:rsidRPr="00AC7B90">
        <w:rPr>
          <w:rFonts w:ascii="Baskerville Old Face" w:eastAsia="Batang" w:hAnsi="Baskerville Old Face" w:cs="Baskerville Old Face"/>
          <w:b/>
          <w:bCs/>
        </w:rPr>
        <w:t>O L U R</w:t>
      </w:r>
    </w:p>
    <w:p w:rsidR="00634621" w:rsidRPr="00AC7B90" w:rsidRDefault="00634621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/>
          <w:b/>
          <w:bCs/>
          <w:color w:val="444444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0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5/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09/201</w:t>
      </w:r>
    </w:p>
    <w:p w:rsidR="00634621" w:rsidRPr="00AC7B90" w:rsidRDefault="00634621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/>
          <w:b/>
          <w:bCs/>
          <w:color w:val="444444"/>
          <w:sz w:val="22"/>
          <w:szCs w:val="22"/>
        </w:rPr>
      </w:pPr>
    </w:p>
    <w:p w:rsidR="00634621" w:rsidRPr="00AC7B90" w:rsidRDefault="00634621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/>
          <w:b/>
          <w:bCs/>
          <w:color w:val="444444"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color w:val="444444"/>
          <w:sz w:val="22"/>
          <w:szCs w:val="22"/>
        </w:rPr>
        <w:t>Hasan YILMAZ</w:t>
      </w:r>
    </w:p>
    <w:p w:rsidR="00634621" w:rsidRPr="00AC7B90" w:rsidRDefault="00634621" w:rsidP="00C6358A">
      <w:pPr>
        <w:jc w:val="center"/>
        <w:rPr>
          <w:rFonts w:ascii="Baskerville Old Face" w:eastAsia="Batang" w:hAnsi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444444"/>
          <w:sz w:val="22"/>
          <w:szCs w:val="22"/>
        </w:rPr>
        <w:t>Okul Müdürü</w:t>
      </w:r>
    </w:p>
    <w:p w:rsidR="00634621" w:rsidRDefault="00634621" w:rsidP="00C6358A">
      <w:pPr>
        <w:tabs>
          <w:tab w:val="left" w:pos="10206"/>
        </w:tabs>
        <w:jc w:val="center"/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Pr="00AC7B90" w:rsidRDefault="00634621" w:rsidP="00133513">
      <w:pPr>
        <w:tabs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  <w:u w:val="single"/>
        </w:rPr>
      </w:pPr>
    </w:p>
    <w:p w:rsidR="00634621" w:rsidRPr="00AC7B90" w:rsidRDefault="00634621" w:rsidP="007C083E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/>
          <w:b/>
          <w:bCs/>
          <w:color w:val="444444"/>
          <w:sz w:val="22"/>
          <w:szCs w:val="22"/>
        </w:rPr>
      </w:pPr>
    </w:p>
    <w:p w:rsidR="00634621" w:rsidRPr="00AC7B90" w:rsidRDefault="00634621" w:rsidP="001E271F">
      <w:pPr>
        <w:jc w:val="center"/>
        <w:rPr>
          <w:rFonts w:ascii="Baskerville Old Face" w:eastAsia="Batang" w:hAnsi="Baskerville Old Face" w:cs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ALINAN KARARLAR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1.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201</w:t>
      </w:r>
      <w:r>
        <w:rPr>
          <w:rFonts w:ascii="Baskerville Old Face" w:eastAsia="Batang" w:hAnsi="Baskerville Old Face" w:cs="Baskerville Old Face"/>
          <w:sz w:val="22"/>
          <w:szCs w:val="22"/>
        </w:rPr>
        <w:t>7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- 201</w:t>
      </w:r>
      <w:r>
        <w:rPr>
          <w:rFonts w:ascii="Baskerville Old Face" w:eastAsia="Batang" w:hAnsi="Baskerville Old Face" w:cs="Baskerville Old Face"/>
          <w:sz w:val="22"/>
          <w:szCs w:val="22"/>
        </w:rPr>
        <w:t>8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 -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yılı boyunca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Zümre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kanlı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ını  4 - </w:t>
      </w:r>
      <w:r>
        <w:rPr>
          <w:rFonts w:ascii="Baskerville Old Face" w:eastAsia="Batang" w:hAnsi="Baskerville Old Face" w:cs="Baskerville Old Face"/>
          <w:sz w:val="22"/>
          <w:szCs w:val="22"/>
        </w:rPr>
        <w:t>B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Sınıfı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retmeni 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Nazan A</w:t>
      </w:r>
      <w:r>
        <w:rPr>
          <w:rFonts w:ascii="Cambria" w:eastAsia="Batang" w:hAnsi="Cambria" w:cs="Cambria"/>
          <w:b/>
          <w:bCs/>
          <w:sz w:val="22"/>
          <w:szCs w:val="22"/>
        </w:rPr>
        <w:t>Ğ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IN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’</w:t>
      </w:r>
      <w:r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n yapmasına,</w:t>
      </w:r>
    </w:p>
    <w:p w:rsidR="00634621" w:rsidRPr="00AC7B90" w:rsidRDefault="00634621" w:rsidP="001E271F">
      <w:pPr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2.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retmenler kurulu toplantılarının, 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lkö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Kurumları Yönetmeli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i’ne göre “Her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yılının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ında, ortasında ve sonunda ve ihtiyaç duyuldukça toplanır.” ifadesinden hareketle toplantıların sadece dönem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larında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il ihtiyaç oldukça yapılması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ine,</w:t>
      </w:r>
    </w:p>
    <w:p w:rsidR="00634621" w:rsidRPr="00AC7B90" w:rsidRDefault="00634621" w:rsidP="001E271F">
      <w:pPr>
        <w:tabs>
          <w:tab w:val="left" w:pos="5580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3.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Ünitelendirilmi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yıllık ve günlük planların müfredata göre yapılması yıllık planların dijital ortamda idareye verilmesine,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 derslerin planlarının hazırlanmasına yeti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tirilemeyen konuların bir sonraki güne aktarılması ve planlarda belirtilmesine,</w:t>
      </w:r>
    </w:p>
    <w:p w:rsidR="00634621" w:rsidRPr="00AC7B90" w:rsidRDefault="00634621" w:rsidP="001E271F">
      <w:pPr>
        <w:tabs>
          <w:tab w:val="left" w:pos="5580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4.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Yıllık planların yapılı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 ve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lenilmesi sırasında ve yaptırılacak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malarda, tüm derslerin temalar arasında ba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lantı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lanacak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ekilde uygulanması ve planlanmasına,</w:t>
      </w:r>
    </w:p>
    <w:p w:rsidR="00634621" w:rsidRPr="00AC7B90" w:rsidRDefault="00634621" w:rsidP="001E271F">
      <w:pPr>
        <w:tabs>
          <w:tab w:val="left" w:pos="5580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5.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Ünitelendirilmi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yıllık planlar yapılırken çevre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artları,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 seviyelerinin dikkate alınması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ine, 2104, 2212, 2433 sayılı Tebli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ler Dergilerinin incelenmesine, ,</w:t>
      </w:r>
    </w:p>
    <w:p w:rsidR="00634621" w:rsidRPr="00AC7B90" w:rsidRDefault="00634621" w:rsidP="001E271F">
      <w:pPr>
        <w:tabs>
          <w:tab w:val="left" w:pos="5580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6.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sırasında anlatım, soru - cevap, deney, gözlem, inceleme, bireysel ve birlikte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ma, tümevarım, tümdengelim, gösterip yaptırma, rol yapma, 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tırma, gezi gibi yöntem ve tekniklerden yararlanmanın yanında ça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da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metotlarından olan beyin fırtınası, kuba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ık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renme gibi yöntemlerinde uygulanmasına,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7.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Türkçe dersinde okuma - anlama ve yazma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malarına ilk haftalarda daha çok 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ırlık verilmesine, geri kalan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rencilerle ek etkinliklerin yapılması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rencilere yeti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tirilmesine,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8. 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Okulların açıldı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 ilk hafta,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okuma durumlarının belirlenerek okuma seviyesi gerileyen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 için ek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 yapılmasına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9.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lk haftalarda okuma ve yazma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malarına 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ırlık verilerek ve yazı düzenine de dikkat edilerek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 yapılmasına,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10.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lerleyen zamanlarda özellikle imla kuralları üzerinde dikkatle durulmasına, bu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ekilde yazma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malarının da düzene girmesine, 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13.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Tüm derslerin birbirleriyle ili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kilendirilerek peki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tirilmesinin yararlı olaca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ına,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14.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Tebli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ler Dergisi ve teknolojik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melerin yakından takip edilmesine,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15.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ma programı hazırlayarak konuların tüm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ubelerde aynı zamanda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lenmesinin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lanmasına, </w:t>
      </w:r>
    </w:p>
    <w:p w:rsidR="00634621" w:rsidRPr="00AC7B90" w:rsidRDefault="00634621" w:rsidP="001E271F">
      <w:pPr>
        <w:widowControl w:val="0"/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16.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Bu sınıfta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renmesi gereken dil bilgisi konularında 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ırlık verilmesine,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17.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Dik temel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yazı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malarının yapılması ve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cümleler ve satırlar arasında uygun bo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luk bırakması, 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dik temel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yazı harflerini kuralına uygun yazması, sayfa düzeni ve temizli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ine dikkat etmesi gibi davranı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ların kazandırılmasına özen gösterilmesine,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18.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Dikte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malarının artırılmasına, bo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zamanlarında günlük, anı, hikâye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malarına özendirici ve te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vik edici etkinlikler yapılmasına,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19.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lkö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Kurumlarının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programları ile ders kitaplarında yer alması gereken “Atatürkçülük” konularının kabulüne yönelik 2504 sayılı Tebli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ler Dergisinin incelenmesine ve Atatürkçülük konularının planlarda gösterilmesine ve konulara paralel olarak Atatürkçülük konularının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20.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Yeni programa uygun olarak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inde ezberden uzak,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rencinin yaparak ya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ayarak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renmeye yönlendirilmesine,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 ve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retimin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 merkezli olması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ine, mümkün oldu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unca görsel materyallere yer vererek somut kaynaklı, deney ve gözlemle desteklenmesine, 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21.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inde kullanılacak yö</w:t>
      </w:r>
      <w:r>
        <w:rPr>
          <w:rFonts w:ascii="Baskerville Old Face" w:eastAsia="Batang" w:hAnsi="Baskerville Old Face" w:cs="Baskerville Old Face"/>
          <w:sz w:val="22"/>
          <w:szCs w:val="22"/>
        </w:rPr>
        <w:t>ntem ve teknikler olarak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: Soru–cevap, Sonuç çıkarma, 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tırma– inceleme, Sonuç cümlesi yazma, Bulu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yolu, Tahmin etme, Yaparak ya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ayarak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renme, Grup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ması, Gösterip yaptırma, Drama, Resimleme, Kavram haritası olu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turma, Beyin fırtınası, Tartı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 ve Örnek olay yöntem ve tekniklerinin yeri geldikçe ve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ik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ekillerde kullanılmasına,                                                                                                                                                    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22.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Türkçe ders kita</w:t>
      </w:r>
      <w:r>
        <w:rPr>
          <w:rFonts w:ascii="Baskerville Old Face" w:eastAsia="Batang" w:hAnsi="Baskerville Old Face" w:cs="Baskerville Old Face"/>
          <w:sz w:val="22"/>
          <w:szCs w:val="22"/>
        </w:rPr>
        <w:t>pl</w:t>
      </w:r>
      <w:r>
        <w:rPr>
          <w:rFonts w:ascii="Calibri" w:eastAsia="Batang" w:hAnsi="Calibri" w:cs="Calibri"/>
          <w:sz w:val="22"/>
          <w:szCs w:val="22"/>
        </w:rPr>
        <w:t xml:space="preserve">arındaki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metinlerinin uzun olması nedeniyle yazma ödevi verilmesi yerine anlatım ve yorumlama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masının daha 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ırlıklı olmasına,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23.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Anahtar kelimelerle hikâye olu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turma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malarına da yer verilerek hayal güçlerinin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tirilmesi ve peki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tirilmesine,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24.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Kelime da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arcı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ını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tirici etkinliklere mutlaka her derste yer verilmesine, sözlük kullanımını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reterek kelimeleri nasıl arayacakları konusunda bilgi verilmesine,  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2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5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Türkçe dersinde betimleme, okuma, tartı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ma, soru-cevap, drama, anlatım, ikna etme, beyin fırtınası, kavram haritası vb. yöntemlerle metin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leme basamakları da göz önünde bulundurularak dersin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lenmesi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2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6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Etkinliklerin yapılması 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amasında da yapılandırıcı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itimin gere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olan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rencinin bilgiyi yapılandırabilmesi için gerekli fırsat ve ortamın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 tarafından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lanmasına,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2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7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Bütün d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erslerde teknolojik araçlardan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yararlanılmasına, hazırlanan görsel sunularla peki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tirme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malarının yapılmasına, konuların günlük hayat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 derslerle ili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kilendirilerek çevre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artları da göz önüne alınarak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lenmesine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2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8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Anlayarak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renmenin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lanması için dramatizasyonlara daha çok yer verilmesine,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29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Sadece kitaba ba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lı kalarak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il kendi yorumlama güçlerinin de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mesini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layacak etkinliklere 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ırlık verilmesine,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3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0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Matematik dersinde somutla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tırmaya daha fazla yer vermeye,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inde görsel sunulardan yararlanmaya, dikkatleri çekmek için konunun oyunlarla dramatize ederek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3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1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Geometrik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ekillerin modellerle ve somut örneklerle anlatılmasına, Görsel Sanatlar dersinden de faydalanılarak bu konunun peki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tirilmesine,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3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2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hem konuyu kavraması, hem de dersi sevmesi amacıyla,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sırasında konuların oyunlarla daha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lenceli hale getirilerek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3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3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Matematik dersinde yapılacak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maların, katlama ve yapı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tırma tekniklerinin oyun, akıl yürütme gibi yöntemlerle yapılmasına,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  <w:lang w:eastAsia="en-US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  <w:lang w:eastAsia="en-US"/>
        </w:rPr>
        <w:t>3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  <w:lang w:eastAsia="en-US"/>
        </w:rPr>
        <w:t>4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  <w:lang w:eastAsia="en-US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 xml:space="preserve">  Görsel Sanatlar, </w:t>
      </w:r>
      <w:r>
        <w:rPr>
          <w:rFonts w:ascii="Baskerville Old Face" w:eastAsia="Batang" w:hAnsi="Baskerville Old Face" w:cs="Baskerville Old Face"/>
          <w:sz w:val="22"/>
          <w:szCs w:val="22"/>
          <w:lang w:eastAsia="en-US"/>
        </w:rPr>
        <w:t xml:space="preserve">Müzik, Oyun ve Fiziki Etkinlik 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 xml:space="preserve">gibi uygulamalı derslerin, okulun ve çevrenin </w:t>
      </w:r>
      <w:r w:rsidRPr="00AC7B90">
        <w:rPr>
          <w:rFonts w:eastAsia="Batang"/>
          <w:sz w:val="22"/>
          <w:szCs w:val="22"/>
          <w:lang w:eastAsia="en-US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artları dikkate alınarak mutlaka uygulamalar yapılarak i</w:t>
      </w:r>
      <w:r w:rsidRPr="00AC7B90">
        <w:rPr>
          <w:rFonts w:eastAsia="Batang"/>
          <w:sz w:val="22"/>
          <w:szCs w:val="22"/>
          <w:lang w:eastAsia="en-US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lenmesine, ö</w:t>
      </w:r>
      <w:r w:rsidRPr="00AC7B90">
        <w:rPr>
          <w:rFonts w:eastAsia="Batang"/>
          <w:sz w:val="22"/>
          <w:szCs w:val="22"/>
          <w:lang w:eastAsia="en-US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rencilerin çalı</w:t>
      </w:r>
      <w:r w:rsidRPr="00AC7B90">
        <w:rPr>
          <w:rFonts w:eastAsia="Batang"/>
          <w:sz w:val="22"/>
          <w:szCs w:val="22"/>
          <w:lang w:eastAsia="en-US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malarının uygun ortamlarda sergilenmesine, temaların bu derslerde yapılacak çalı</w:t>
      </w:r>
      <w:r w:rsidRPr="00AC7B90">
        <w:rPr>
          <w:rFonts w:eastAsia="Batang"/>
          <w:sz w:val="22"/>
          <w:szCs w:val="22"/>
          <w:lang w:eastAsia="en-US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malarla desteklenmesine,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3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5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rencilere okuma 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kanlı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 kazandırılması için sınıf kitaplıklarının kurulmasına ve zenginle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tirilmesine, bunun için okul idaresi ve velilerle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ine gidilmesine ve sınıf kitaplık çizelgelerinin tutularak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 arası yarı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ortamının olu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turulmasına,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3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6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Türkçe dersinin haftada bir ders saatinin okuma saati olarak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lenmesine, bu okuma saatleri içinde yarı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 düzenlenip te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vik edilmesine ve ödüllendirmelerin yapılmasına,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3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7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renci seviyesine uygun masal, öykü,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iir, fıkra, bilmece, bulmaca, resimli kitaplar, dergiler vb. kaynakların velilerle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yapılarak sınıf kitaplıklarına kazandırılmasına,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38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Görevli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rencilere kitaplık defteri tutturulmasına ve sınıf kitaplıklarında  “100 Temel Eser” serisinden mutlaka kitaplar bulundurulmasına, okunan kitapların anlattırılmak üzere okutulmasına, okudu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unu do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ru anlatan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ödüllendirilmesine,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39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Belirli gün ve haftaların planlamaya göre takip edilmesine, derslerde o günün anlam ve önemi üzerinde durularak, hazırlanan etkinliklerin ve ilgili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maların okul ve sınıf panosunda sergilenmesine, zümrelerle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yapılarak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 sınıflarla da birlik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lanarak kutlanmasına,</w:t>
      </w:r>
    </w:p>
    <w:p w:rsidR="00634621" w:rsidRPr="00AC7B90" w:rsidRDefault="00634621" w:rsidP="00842651">
      <w:pPr>
        <w:rPr>
          <w:rFonts w:ascii="Baskerville Old Face" w:eastAsia="Batang" w:hAnsi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4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0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rencilere sosyal etkinliklerle kendilerini kanıtlamalarına fırsat vermek amacıyla, Millî Bayramlarda ve belirli gün ve haftalarda folklor, ront, koro vb. etkinlikler hazırlanmasına</w:t>
      </w:r>
      <w:r>
        <w:rPr>
          <w:rFonts w:ascii="Baskerville Old Face" w:eastAsia="Batang" w:hAnsi="Baskerville Old Face" w:cs="Baskerville Old Face"/>
          <w:sz w:val="22"/>
          <w:szCs w:val="22"/>
        </w:rPr>
        <w:t>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4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1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 ve beslenmeleri için her türlü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manın yapılmasına, yapılacak veli toplantılarında ailelerin bilinçlendirilmesine, dengeli beslenmenin öneminin anlatılmasının yanı sıra 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ız ve di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 konusunda hassasiyet gösterilmesine,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görme ve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itme kusurlarının olup olmadı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ının gözlenmesine, varsa rahatsızlı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 olan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ilgili kurulu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 yönlendirilmesine ve takip edilmesine,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4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2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Beslenme teneffüslerinde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getirdi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yiyeceklerin incelenmesine ve takip edilmesine,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lıksız besinlere yer verilmemesine, velî toplantılarında beslenme çantalarına konulacak yiyeceklere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inilmesine, velilerin bu konuda bilinçlendirilmesine,</w:t>
      </w:r>
    </w:p>
    <w:p w:rsidR="00634621" w:rsidRPr="00AC7B90" w:rsidRDefault="00634621" w:rsidP="001E271F">
      <w:pPr>
        <w:widowControl w:val="0"/>
        <w:suppressAutoHyphens/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4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3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Beslenme öncesi mutlaka el ve yüz temizli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inin yaptırılmasına,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tuvaletlerdeki davranı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larının da gözlemlenmesine, gerekli tuvalet hijyen kurallarına dikkat etmelerinin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lanmasına,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 ve sınıf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 açısından velilerin ve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bu konuda mutlaka bilinçlendirilmesine,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4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4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Bir dönemde en az iki veli toplantısı yapılmasına, özel durumu olan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velileri ile sık sık özel olarak görü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ülmesine ve bu toplantılarda velilere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rencilerin performansları ve eksik görülen durumları ile ilgili bilgi verilmesine, 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45.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Ünitenin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lenmesine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lamadan önce, ünite ile ilgili ders araç gereçlerinin mutlaka belirlenerek eksik olanların temin edilmesine, ayrıca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rencilerin geçen seneden kalan ders araç - gereçlerinin öncelikli olarak kullandırılmasına, </w:t>
      </w:r>
    </w:p>
    <w:p w:rsidR="00634621" w:rsidRPr="00AC7B90" w:rsidRDefault="00634621" w:rsidP="001E271F">
      <w:pPr>
        <w:tabs>
          <w:tab w:val="left" w:pos="900"/>
        </w:tabs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46.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inde teknoloji destekli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 -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yapılmasına, çe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itli yazılım ve interaktif CD’ lerin kullanılmasına ve zümre arasında bu gibi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 materyallerinin payla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ılmasına, 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4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7.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Davranı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bozuklukları ve uyum sorunu gösteren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davranı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bozuklukları ve uyum sorunlarını do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uran faktörlerin bulunup bunları giderici tedbirlerin alınmasına, bu sorunlarla yakından ilgilenilmesi ve ailelerle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inin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lanmasına, ayrıca bu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Okul Rehberlik Servisine yönlendirilmesine,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4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8.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rencilerin düzenli bir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ekilde okula devamlarının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lanması için gerekli önlemlerin alınmasına, okul idaresi ve veli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ile devamsızlık ve sürekli geç kalma sorunların giderilmesine, ADEY (A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amalı Devamsızlık Yönetimi) Uygulama Kılavuzunun incelenerek devamsızlık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iliminde olan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rencilerimiz hakkında gerekli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lemlerin yapılmasına,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49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Yapılacak etkinlik ve sosyal faaliyetlerin konuların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ine ve hava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artlarına göre her sınıfın kendi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retmeni tarafından karar verilmesine,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50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lkö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retim 4. sınıflarda haftada 3 saat ve üzeri derslerde 3 sınav 3 ders içi etkinlik notu verilmesine                                                                      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51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Sınıf etkinliklerinde geride kalan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bu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arısızlıklarının nedenlerinin 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tırılmasına, nedenlerinin ortaya çıkarılması ve giderilmesi için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retmenlerin birbirleriyle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içinde bulunmalarına,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52.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Tebli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ler dergisinin ve teknolojik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melerin takip edilmesine, derslere yönelik etkinliklerin internetten yararlanılarak ve düzeltmelerinin yapılarak kullanılmasına, 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b/>
          <w:bCs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53.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okul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rencilerle ili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kilerinin iyi yönde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mesi için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retmenin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rencilere rehberlik etmesi,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rencilerle kayna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tırılması, bunun içinde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er sınıflarla ortak etkinliklerin yapılmasına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oy birli</w:t>
      </w:r>
      <w:r w:rsidRPr="00AC7B90">
        <w:rPr>
          <w:rFonts w:eastAsia="Batang"/>
          <w:b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iyle karar verilmi</w:t>
      </w:r>
      <w:r w:rsidRPr="00AC7B90">
        <w:rPr>
          <w:rFonts w:eastAsia="Batang"/>
          <w:b/>
          <w:bCs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tir.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54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Ünitelerin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inde faydalanmak ve bilgilenmek, gezip görmek için ören yeri, kütüphane, müze,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lık kurumu, devlet kurumları, hayvanat bahçesi, kır gezileri vb. il içi ve il dı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 yelere okul idaresinin oluru ile gezi yapılmasına.</w:t>
      </w:r>
    </w:p>
    <w:p w:rsidR="00634621" w:rsidRPr="00AC7B90" w:rsidRDefault="00634621" w:rsidP="001E271F">
      <w:pPr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  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rencilerin yıl içinde çevre bilinci kazanmasına, Atatürkçülük konularının peki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tirilmesine, müze bilincinin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mesine ve geziler düzenlenmesine, gezi planı hazırlanarak yönetmenli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 uygun hareket edilmesine bu gezilerin ilgili derslerle ili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kilendirerek yıllık plana alınmasına karar verildi.</w:t>
      </w:r>
    </w:p>
    <w:p w:rsidR="00634621" w:rsidRPr="00AC7B90" w:rsidRDefault="00634621" w:rsidP="00E32E92">
      <w:pPr>
        <w:rPr>
          <w:rFonts w:ascii="Baskerville Old Face" w:eastAsia="Batang" w:hAnsi="Baskerville Old Face"/>
          <w:b/>
          <w:bCs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55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. 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201</w:t>
      </w:r>
      <w:r>
        <w:rPr>
          <w:rFonts w:ascii="Baskerville Old Face" w:eastAsia="Batang" w:hAnsi="Baskerville Old Face" w:cs="Baskerville Old Face"/>
          <w:sz w:val="22"/>
          <w:szCs w:val="22"/>
        </w:rPr>
        <w:t>7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– 201</w:t>
      </w:r>
      <w:r>
        <w:rPr>
          <w:rFonts w:ascii="Baskerville Old Face" w:eastAsia="Batang" w:hAnsi="Baskerville Old Face" w:cs="Baskerville Old Face"/>
          <w:sz w:val="22"/>
          <w:szCs w:val="22"/>
        </w:rPr>
        <w:t>8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 ve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yılı 4. Sınıf 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 kurulu toplantısı yukarıda anılan tarih, yer ve saatte yapılmı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olup yukarıdaki kararlar alınmı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ve 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ıda imzası bulunan sınıf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retmenleri tarafından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bu tutanak düzenlenerek okunduktan sonra imza altına alınmı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tır. </w:t>
      </w:r>
    </w:p>
    <w:p w:rsidR="00634621" w:rsidRDefault="00634621" w:rsidP="001E271F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>Zümre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kanı 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Nazan A</w:t>
      </w:r>
      <w:r>
        <w:rPr>
          <w:rFonts w:ascii="Cambria" w:eastAsia="Batang" w:hAnsi="Cambria" w:cs="Cambria"/>
          <w:b/>
          <w:bCs/>
          <w:sz w:val="22"/>
          <w:szCs w:val="22"/>
        </w:rPr>
        <w:t>Ğ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IN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,  yeni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itim ve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retim yılının tüm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rencilere,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retmenlere ve ulusumuza hayırlı olması dile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i ile toplantıyı kapattı.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br/>
      </w:r>
    </w:p>
    <w:p w:rsidR="00634621" w:rsidRPr="00AC7B90" w:rsidRDefault="00634621" w:rsidP="00077489">
      <w:pPr>
        <w:pStyle w:val="NoSpacing"/>
        <w:tabs>
          <w:tab w:val="left" w:pos="7950"/>
        </w:tabs>
        <w:spacing w:line="360" w:lineRule="auto"/>
        <w:jc w:val="center"/>
        <w:rPr>
          <w:rFonts w:ascii="Baskerville Old Face" w:eastAsia="Batang" w:hAnsi="Baskerville Old Face" w:cs="Baskerville Old Face"/>
          <w:b/>
          <w:bCs/>
        </w:rPr>
      </w:pPr>
      <w:r w:rsidRPr="00AC7B90">
        <w:rPr>
          <w:rFonts w:ascii="Baskerville Old Face" w:eastAsia="Batang" w:hAnsi="Baskerville Old Face" w:cs="Baskerville Old Face"/>
          <w:b/>
          <w:bCs/>
        </w:rPr>
        <w:t>Ö</w:t>
      </w:r>
      <w:r w:rsidRPr="00AC7B90">
        <w:rPr>
          <w:rFonts w:ascii="Times New Roman" w:eastAsia="Batang" w:hAnsi="Times New Roman" w:cs="Times New Roman"/>
          <w:b/>
          <w:bCs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</w:rPr>
        <w:t>RETMEN</w:t>
      </w:r>
      <w:r w:rsidRPr="00AC7B90">
        <w:rPr>
          <w:rFonts w:ascii="Times New Roman" w:eastAsia="Batang" w:hAnsi="Times New Roman" w:cs="Times New Roman"/>
          <w:b/>
          <w:bCs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</w:rPr>
        <w:t>N SINIFI -  ADI SOYADI</w:t>
      </w:r>
    </w:p>
    <w:p w:rsidR="00634621" w:rsidRDefault="00634621" w:rsidP="00D63370">
      <w:pPr>
        <w:pStyle w:val="NoSpacing"/>
        <w:tabs>
          <w:tab w:val="left" w:pos="7950"/>
        </w:tabs>
        <w:spacing w:line="360" w:lineRule="auto"/>
        <w:rPr>
          <w:rFonts w:ascii="Baskerville Old Face" w:eastAsia="Batang" w:hAnsi="Baskerville Old Face"/>
          <w:b/>
          <w:bCs/>
        </w:rPr>
      </w:pPr>
    </w:p>
    <w:p w:rsidR="00634621" w:rsidRPr="00AC7B90" w:rsidRDefault="00634621" w:rsidP="00D63370">
      <w:pPr>
        <w:pStyle w:val="NoSpacing"/>
        <w:tabs>
          <w:tab w:val="left" w:pos="7950"/>
        </w:tabs>
        <w:spacing w:line="360" w:lineRule="auto"/>
        <w:rPr>
          <w:rFonts w:ascii="Baskerville Old Face" w:eastAsia="Batang" w:hAnsi="Baskerville Old Face"/>
          <w:b/>
          <w:bCs/>
        </w:rPr>
      </w:pPr>
    </w:p>
    <w:p w:rsidR="00634621" w:rsidRPr="00AC7B90" w:rsidRDefault="00634621" w:rsidP="00D63370">
      <w:pPr>
        <w:pStyle w:val="NoSpacing"/>
        <w:tabs>
          <w:tab w:val="left" w:pos="7950"/>
        </w:tabs>
        <w:spacing w:line="360" w:lineRule="auto"/>
        <w:rPr>
          <w:rFonts w:ascii="Baskerville Old Face" w:eastAsia="Batang" w:hAnsi="Baskerville Old Face"/>
          <w:b/>
          <w:bCs/>
        </w:rPr>
      </w:pPr>
    </w:p>
    <w:p w:rsidR="00634621" w:rsidRPr="00AC7B90" w:rsidRDefault="00634621" w:rsidP="00557CF1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 w:cs="Baskerville Old Face"/>
        </w:rPr>
      </w:pPr>
      <w:r w:rsidRPr="00AC7B90">
        <w:rPr>
          <w:rFonts w:ascii="Baskerville Old Face" w:eastAsia="Batang" w:hAnsi="Baskerville Old Face" w:cs="Baskerville Old Face"/>
        </w:rPr>
        <w:t xml:space="preserve">        </w:t>
      </w:r>
      <w:r>
        <w:rPr>
          <w:rFonts w:ascii="Baskerville Old Face" w:eastAsia="Batang" w:hAnsi="Baskerville Old Face" w:cs="Baskerville Old Face"/>
        </w:rPr>
        <w:t>Nazan A</w:t>
      </w:r>
      <w:r>
        <w:rPr>
          <w:rFonts w:ascii="Cambria" w:eastAsia="Batang" w:hAnsi="Cambria" w:cs="Cambria"/>
        </w:rPr>
        <w:t>Ğ</w:t>
      </w:r>
      <w:r>
        <w:rPr>
          <w:rFonts w:ascii="Baskerville Old Face" w:eastAsia="Batang" w:hAnsi="Baskerville Old Face" w:cs="Baskerville Old Face"/>
        </w:rPr>
        <w:t>IN</w:t>
      </w:r>
      <w:r w:rsidRPr="00AC7B90">
        <w:rPr>
          <w:rFonts w:ascii="Baskerville Old Face" w:eastAsia="Batang" w:hAnsi="Baskerville Old Face" w:cs="Baskerville Old Face"/>
        </w:rPr>
        <w:t xml:space="preserve">                     Sema ARARAT                 Ülker </w:t>
      </w:r>
      <w:r w:rsidRPr="00AC7B90">
        <w:rPr>
          <w:rFonts w:ascii="Times New Roman" w:eastAsia="Batang" w:hAnsi="Times New Roman" w:cs="Times New Roman"/>
        </w:rPr>
        <w:t>Ş</w:t>
      </w:r>
      <w:r w:rsidRPr="00AC7B90">
        <w:rPr>
          <w:rFonts w:ascii="Baskerville Old Face" w:eastAsia="Batang" w:hAnsi="Baskerville Old Face" w:cs="Baskerville Old Face"/>
        </w:rPr>
        <w:t>AKRAK                  Gonca TELYAKAR</w:t>
      </w:r>
    </w:p>
    <w:p w:rsidR="00634621" w:rsidRPr="00AC7B90" w:rsidRDefault="00634621" w:rsidP="00557CF1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  <w:r w:rsidRPr="00AC7B90">
        <w:rPr>
          <w:rFonts w:ascii="Baskerville Old Face" w:eastAsia="Batang" w:hAnsi="Baskerville Old Face" w:cs="Baskerville Old Face"/>
          <w:b/>
          <w:bCs/>
        </w:rPr>
        <w:t xml:space="preserve">    4 /A Sınıf Ö</w:t>
      </w:r>
      <w:r w:rsidRPr="00AC7B90">
        <w:rPr>
          <w:rFonts w:ascii="Times New Roman" w:eastAsia="Batang" w:hAnsi="Times New Roman" w:cs="Times New Roman"/>
          <w:b/>
          <w:bCs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</w:rPr>
        <w:t>retmeni</w:t>
      </w:r>
      <w:r w:rsidRPr="00AC7B90">
        <w:rPr>
          <w:rFonts w:ascii="Baskerville Old Face" w:eastAsia="Batang" w:hAnsi="Baskerville Old Face" w:cs="Baskerville Old Face"/>
        </w:rPr>
        <w:t xml:space="preserve">               </w:t>
      </w:r>
      <w:r w:rsidRPr="00AC7B90">
        <w:rPr>
          <w:rFonts w:ascii="Baskerville Old Face" w:eastAsia="Batang" w:hAnsi="Baskerville Old Face" w:cs="Baskerville Old Face"/>
          <w:b/>
          <w:bCs/>
        </w:rPr>
        <w:t xml:space="preserve"> 4 /B Sınıf Ö</w:t>
      </w:r>
      <w:r w:rsidRPr="00AC7B90">
        <w:rPr>
          <w:rFonts w:ascii="Times New Roman" w:eastAsia="Batang" w:hAnsi="Times New Roman" w:cs="Times New Roman"/>
          <w:b/>
          <w:bCs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</w:rPr>
        <w:t>retmeni           4 /C Sınıf Ö</w:t>
      </w:r>
      <w:r w:rsidRPr="00AC7B90">
        <w:rPr>
          <w:rFonts w:ascii="Times New Roman" w:eastAsia="Batang" w:hAnsi="Times New Roman" w:cs="Times New Roman"/>
          <w:b/>
          <w:bCs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</w:rPr>
        <w:t>retmeni             4 /D Sınıf Ö</w:t>
      </w:r>
      <w:r w:rsidRPr="00AC7B90">
        <w:rPr>
          <w:rFonts w:ascii="Times New Roman" w:eastAsia="Batang" w:hAnsi="Times New Roman" w:cs="Times New Roman"/>
          <w:b/>
          <w:bCs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</w:rPr>
        <w:t xml:space="preserve">retmeni                                                                                                 </w:t>
      </w:r>
    </w:p>
    <w:p w:rsidR="00634621" w:rsidRPr="00AC7B90" w:rsidRDefault="00634621" w:rsidP="00557CF1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Pr="00AC7B90" w:rsidRDefault="00634621" w:rsidP="00557CF1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  <w:r w:rsidRPr="00AC7B90">
        <w:rPr>
          <w:rFonts w:ascii="Baskerville Old Face" w:eastAsia="Batang" w:hAnsi="Baskerville Old Face" w:cs="Baskerville Old Face"/>
          <w:b/>
          <w:bCs/>
        </w:rPr>
        <w:t xml:space="preserve">                                                    </w:t>
      </w:r>
    </w:p>
    <w:p w:rsidR="00634621" w:rsidRDefault="00634621" w:rsidP="00D63370">
      <w:pPr>
        <w:pStyle w:val="NoSpacing"/>
        <w:tabs>
          <w:tab w:val="left" w:pos="7950"/>
        </w:tabs>
        <w:spacing w:line="360" w:lineRule="auto"/>
        <w:rPr>
          <w:rFonts w:ascii="Baskerville Old Face" w:eastAsia="Batang" w:hAnsi="Baskerville Old Face"/>
          <w:b/>
          <w:bCs/>
        </w:rPr>
      </w:pPr>
      <w:r w:rsidRPr="00AC7B90">
        <w:rPr>
          <w:rFonts w:ascii="Baskerville Old Face" w:eastAsia="Batang" w:hAnsi="Baskerville Old Face"/>
          <w:b/>
          <w:bCs/>
        </w:rPr>
        <w:tab/>
      </w:r>
    </w:p>
    <w:p w:rsidR="00634621" w:rsidRPr="00AC7B90" w:rsidRDefault="00634621" w:rsidP="00D63370">
      <w:pPr>
        <w:pStyle w:val="NoSpacing"/>
        <w:tabs>
          <w:tab w:val="left" w:pos="7950"/>
        </w:tabs>
        <w:spacing w:line="360" w:lineRule="auto"/>
        <w:rPr>
          <w:rFonts w:ascii="Baskerville Old Face" w:eastAsia="Batang" w:hAnsi="Baskerville Old Face"/>
          <w:b/>
          <w:bCs/>
        </w:rPr>
      </w:pPr>
    </w:p>
    <w:p w:rsidR="00634621" w:rsidRPr="00AC7B90" w:rsidRDefault="00634621" w:rsidP="00D63370">
      <w:pPr>
        <w:tabs>
          <w:tab w:val="left" w:pos="6237"/>
          <w:tab w:val="left" w:pos="10206"/>
        </w:tabs>
        <w:rPr>
          <w:rFonts w:ascii="Baskerville Old Face" w:eastAsia="Batang" w:hAnsi="Baskerville Old Face"/>
          <w:b/>
          <w:bCs/>
          <w:sz w:val="22"/>
          <w:szCs w:val="22"/>
        </w:rPr>
      </w:pPr>
    </w:p>
    <w:p w:rsidR="00634621" w:rsidRPr="00AC7B90" w:rsidRDefault="00634621" w:rsidP="006758A1">
      <w:pPr>
        <w:tabs>
          <w:tab w:val="left" w:pos="3510"/>
          <w:tab w:val="center" w:pos="5310"/>
          <w:tab w:val="left" w:pos="8340"/>
        </w:tabs>
        <w:rPr>
          <w:rFonts w:ascii="Baskerville Old Face" w:eastAsia="Batang" w:hAnsi="Baskerville Old Face" w:cs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Fadime KIZILGÖZ                      Ece DEVEL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/>
          <w:sz w:val="22"/>
          <w:szCs w:val="22"/>
        </w:rPr>
        <w:tab/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                    Ayten ER                    </w:t>
      </w:r>
      <w:r>
        <w:rPr>
          <w:rFonts w:ascii="Baskerville Old Face" w:eastAsia="Batang" w:hAnsi="Baskerville Old Face" w:cs="Baskerville Old Face"/>
          <w:sz w:val="22"/>
          <w:szCs w:val="22"/>
        </w:rPr>
        <w:t xml:space="preserve">    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Esra ÖZALKAN DEM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R</w:t>
      </w:r>
    </w:p>
    <w:p w:rsidR="00634621" w:rsidRPr="00AC7B90" w:rsidRDefault="00634621" w:rsidP="006758A1">
      <w:pPr>
        <w:tabs>
          <w:tab w:val="left" w:pos="3900"/>
          <w:tab w:val="left" w:pos="5910"/>
          <w:tab w:val="left" w:pos="8340"/>
        </w:tabs>
        <w:rPr>
          <w:rFonts w:ascii="Baskerville Old Face" w:eastAsia="Batang" w:hAnsi="Baskerville Old Face" w:cs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4/ E Sınıf Ö</w:t>
      </w:r>
      <w:r w:rsidRPr="00AC7B90">
        <w:rPr>
          <w:rFonts w:eastAsia="Batang"/>
          <w:b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retmeni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            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4/F Sınıf Ö</w:t>
      </w:r>
      <w:r w:rsidRPr="00AC7B90">
        <w:rPr>
          <w:rFonts w:eastAsia="Batang"/>
          <w:b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retmeni      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  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 4 /G Sınıf Ö</w:t>
      </w:r>
      <w:r w:rsidRPr="00AC7B90">
        <w:rPr>
          <w:rFonts w:eastAsia="Batang"/>
          <w:b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retmeni             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    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 4/H Sınıf Ö</w:t>
      </w:r>
      <w:r w:rsidRPr="00AC7B90">
        <w:rPr>
          <w:rFonts w:eastAsia="Batang"/>
          <w:b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retmeni</w:t>
      </w:r>
    </w:p>
    <w:p w:rsidR="00634621" w:rsidRPr="00AC7B90" w:rsidRDefault="00634621" w:rsidP="006758A1">
      <w:pPr>
        <w:tabs>
          <w:tab w:val="left" w:pos="3900"/>
          <w:tab w:val="left" w:pos="5910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D63370">
      <w:pPr>
        <w:tabs>
          <w:tab w:val="left" w:pos="6237"/>
          <w:tab w:val="left" w:pos="10206"/>
        </w:tabs>
        <w:rPr>
          <w:rFonts w:ascii="Baskerville Old Face" w:eastAsia="Batang" w:hAnsi="Baskerville Old Face" w:cs="Baskerville Old Face"/>
          <w:b/>
          <w:bCs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 xml:space="preserve"> </w:t>
      </w:r>
    </w:p>
    <w:p w:rsidR="00634621" w:rsidRDefault="00634621" w:rsidP="00557CF1">
      <w:pPr>
        <w:tabs>
          <w:tab w:val="left" w:pos="6237"/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sz w:val="22"/>
          <w:szCs w:val="22"/>
        </w:rPr>
        <w:t xml:space="preserve">        </w:t>
      </w:r>
    </w:p>
    <w:p w:rsidR="00634621" w:rsidRPr="00AC7B90" w:rsidRDefault="00634621" w:rsidP="00557CF1">
      <w:pPr>
        <w:tabs>
          <w:tab w:val="left" w:pos="6237"/>
          <w:tab w:val="left" w:pos="10206"/>
        </w:tabs>
        <w:rPr>
          <w:rFonts w:ascii="Baskerville Old Face" w:eastAsia="Batang" w:hAnsi="Baskerville Old Face"/>
          <w:sz w:val="22"/>
          <w:szCs w:val="22"/>
        </w:rPr>
      </w:pPr>
    </w:p>
    <w:p w:rsidR="00634621" w:rsidRPr="00AC7B90" w:rsidRDefault="00634621" w:rsidP="00D63370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 w:cs="Baskerville Old Face"/>
        </w:rPr>
      </w:pPr>
      <w:r w:rsidRPr="00AC7B90">
        <w:rPr>
          <w:rFonts w:ascii="Baskerville Old Face" w:eastAsia="Batang" w:hAnsi="Baskerville Old Face" w:cs="Baskerville Old Face"/>
        </w:rPr>
        <w:t xml:space="preserve">                                </w:t>
      </w:r>
    </w:p>
    <w:p w:rsidR="00634621" w:rsidRPr="00AC7B90" w:rsidRDefault="00634621" w:rsidP="00D63370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 w:cs="Baskerville Old Face"/>
        </w:rPr>
      </w:pPr>
    </w:p>
    <w:p w:rsidR="00634621" w:rsidRPr="00AC7B90" w:rsidRDefault="00634621" w:rsidP="006758A1">
      <w:pPr>
        <w:pStyle w:val="NoSpacing"/>
        <w:tabs>
          <w:tab w:val="left" w:pos="8085"/>
        </w:tabs>
        <w:spacing w:line="276" w:lineRule="auto"/>
        <w:rPr>
          <w:rFonts w:ascii="Baskerville Old Face" w:eastAsia="Batang" w:hAnsi="Baskerville Old Face" w:cs="Baskerville Old Face"/>
        </w:rPr>
      </w:pPr>
      <w:r w:rsidRPr="00AC7B90">
        <w:rPr>
          <w:rFonts w:ascii="Baskerville Old Face" w:eastAsia="Batang" w:hAnsi="Baskerville Old Face" w:cs="Baskerville Old Face"/>
        </w:rPr>
        <w:t xml:space="preserve">   M. Pınar ERDEK          Demre KARA</w:t>
      </w:r>
      <w:r w:rsidRPr="00AC7B90">
        <w:rPr>
          <w:rFonts w:ascii="Times New Roman" w:eastAsia="Batang" w:hAnsi="Times New Roman" w:cs="Times New Roman"/>
        </w:rPr>
        <w:t>Ş</w:t>
      </w:r>
      <w:r w:rsidRPr="00AC7B90">
        <w:rPr>
          <w:rFonts w:ascii="Baskerville Old Face" w:eastAsia="Batang" w:hAnsi="Baskerville Old Face" w:cs="Baskerville Old Face"/>
        </w:rPr>
        <w:t>AH</w:t>
      </w:r>
      <w:r w:rsidRPr="00AC7B90">
        <w:rPr>
          <w:rFonts w:ascii="Times New Roman" w:eastAsia="Batang" w:hAnsi="Times New Roman" w:cs="Times New Roman"/>
        </w:rPr>
        <w:t>İ</w:t>
      </w:r>
      <w:r w:rsidRPr="00AC7B90">
        <w:rPr>
          <w:rFonts w:ascii="Baskerville Old Face" w:eastAsia="Batang" w:hAnsi="Baskerville Old Face" w:cs="Baskerville Old Face"/>
        </w:rPr>
        <w:t>N             Sultan Tülay ÇALI</w:t>
      </w:r>
      <w:r w:rsidRPr="00AC7B90">
        <w:rPr>
          <w:rFonts w:ascii="Times New Roman" w:eastAsia="Batang" w:hAnsi="Times New Roman" w:cs="Times New Roman"/>
        </w:rPr>
        <w:t>Ş</w:t>
      </w:r>
      <w:r w:rsidRPr="00AC7B90">
        <w:rPr>
          <w:rFonts w:ascii="Baskerville Old Face" w:eastAsia="Batang" w:hAnsi="Baskerville Old Face" w:cs="Baskerville Old Face"/>
        </w:rPr>
        <w:t>KAN          Elif DA</w:t>
      </w:r>
      <w:r w:rsidRPr="00AC7B90">
        <w:rPr>
          <w:rFonts w:ascii="Times New Roman" w:eastAsia="Batang" w:hAnsi="Times New Roman" w:cs="Times New Roman"/>
        </w:rPr>
        <w:t>Ğ</w:t>
      </w:r>
      <w:r w:rsidRPr="00AC7B90">
        <w:rPr>
          <w:rFonts w:ascii="Baskerville Old Face" w:eastAsia="Batang" w:hAnsi="Baskerville Old Face" w:cs="Baskerville Old Face"/>
        </w:rPr>
        <w:t>DEV</w:t>
      </w:r>
      <w:r w:rsidRPr="00AC7B90">
        <w:rPr>
          <w:rFonts w:ascii="Times New Roman" w:eastAsia="Batang" w:hAnsi="Times New Roman" w:cs="Times New Roman"/>
        </w:rPr>
        <w:t>İ</w:t>
      </w:r>
      <w:r w:rsidRPr="00AC7B90">
        <w:rPr>
          <w:rFonts w:ascii="Baskerville Old Face" w:eastAsia="Batang" w:hAnsi="Baskerville Old Face" w:cs="Baskerville Old Face"/>
        </w:rPr>
        <w:t>REN KESK</w:t>
      </w:r>
      <w:r w:rsidRPr="00AC7B90">
        <w:rPr>
          <w:rFonts w:ascii="Times New Roman" w:eastAsia="Batang" w:hAnsi="Times New Roman" w:cs="Times New Roman"/>
        </w:rPr>
        <w:t>İ</w:t>
      </w:r>
      <w:r w:rsidRPr="00AC7B90">
        <w:rPr>
          <w:rFonts w:ascii="Baskerville Old Face" w:eastAsia="Batang" w:hAnsi="Baskerville Old Face" w:cs="Baskerville Old Face"/>
        </w:rPr>
        <w:t>N</w:t>
      </w:r>
    </w:p>
    <w:p w:rsidR="00634621" w:rsidRPr="00AC7B90" w:rsidRDefault="00634621" w:rsidP="00557CF1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 w:cs="Baskerville Old Face"/>
          <w:b/>
          <w:bCs/>
        </w:rPr>
      </w:pPr>
      <w:r w:rsidRPr="00AC7B90">
        <w:rPr>
          <w:rFonts w:ascii="Baskerville Old Face" w:eastAsia="Batang" w:hAnsi="Baskerville Old Face" w:cs="Baskerville Old Face"/>
        </w:rPr>
        <w:t xml:space="preserve"> </w:t>
      </w:r>
      <w:r w:rsidRPr="00AC7B90">
        <w:rPr>
          <w:rFonts w:ascii="Baskerville Old Face" w:eastAsia="Batang" w:hAnsi="Baskerville Old Face" w:cs="Baskerville Old Face"/>
          <w:b/>
          <w:bCs/>
        </w:rPr>
        <w:t>4/I Sınıf Ö</w:t>
      </w:r>
      <w:r w:rsidRPr="00AC7B90">
        <w:rPr>
          <w:rFonts w:ascii="Times New Roman" w:eastAsia="Batang" w:hAnsi="Times New Roman" w:cs="Times New Roman"/>
          <w:b/>
          <w:bCs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</w:rPr>
        <w:t>retmeni           4/K Sınıf Ö</w:t>
      </w:r>
      <w:r w:rsidRPr="00AC7B90">
        <w:rPr>
          <w:rFonts w:ascii="Times New Roman" w:eastAsia="Batang" w:hAnsi="Times New Roman" w:cs="Times New Roman"/>
          <w:b/>
          <w:bCs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</w:rPr>
        <w:t>retmeni                 4/L Sınıf Ö</w:t>
      </w:r>
      <w:r w:rsidRPr="00AC7B90">
        <w:rPr>
          <w:rFonts w:ascii="Times New Roman" w:eastAsia="Batang" w:hAnsi="Times New Roman" w:cs="Times New Roman"/>
          <w:b/>
          <w:bCs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</w:rPr>
        <w:t xml:space="preserve">retmeni                       </w:t>
      </w:r>
      <w:r w:rsidRPr="00AC7B90">
        <w:rPr>
          <w:rFonts w:ascii="Times New Roman" w:eastAsia="Batang" w:hAnsi="Times New Roman" w:cs="Times New Roman"/>
          <w:b/>
          <w:bCs/>
        </w:rPr>
        <w:t>İ</w:t>
      </w:r>
      <w:r w:rsidRPr="00AC7B90">
        <w:rPr>
          <w:rFonts w:ascii="Baskerville Old Face" w:eastAsia="Batang" w:hAnsi="Baskerville Old Face" w:cs="Baskerville Old Face"/>
          <w:b/>
          <w:bCs/>
        </w:rPr>
        <w:t>ngilizce Ö</w:t>
      </w:r>
      <w:r w:rsidRPr="00AC7B90">
        <w:rPr>
          <w:rFonts w:ascii="Times New Roman" w:eastAsia="Batang" w:hAnsi="Times New Roman" w:cs="Times New Roman"/>
          <w:b/>
          <w:bCs/>
        </w:rPr>
        <w:t>ğ</w:t>
      </w:r>
      <w:r w:rsidRPr="00AC7B90">
        <w:rPr>
          <w:rFonts w:ascii="Baskerville Old Face" w:eastAsia="Batang" w:hAnsi="Baskerville Old Face" w:cs="Baskerville Old Face"/>
          <w:b/>
          <w:bCs/>
        </w:rPr>
        <w:t>retmeni</w:t>
      </w:r>
    </w:p>
    <w:p w:rsidR="00634621" w:rsidRPr="00AC7B90" w:rsidRDefault="00634621" w:rsidP="00D63370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  <w:b/>
          <w:bCs/>
        </w:rPr>
      </w:pPr>
    </w:p>
    <w:p w:rsidR="00634621" w:rsidRDefault="00634621" w:rsidP="00D63370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Default="00634621" w:rsidP="00D63370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Default="00634621" w:rsidP="00D63370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Default="00634621" w:rsidP="00D63370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Pr="00AC7B90" w:rsidRDefault="00634621" w:rsidP="00D63370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Pr="00AC7B90" w:rsidRDefault="00634621" w:rsidP="00D63370">
      <w:pPr>
        <w:pStyle w:val="NoSpacing"/>
        <w:tabs>
          <w:tab w:val="left" w:pos="10206"/>
        </w:tabs>
        <w:spacing w:line="276" w:lineRule="auto"/>
        <w:rPr>
          <w:rFonts w:ascii="Baskerville Old Face" w:eastAsia="Batang" w:hAnsi="Baskerville Old Face"/>
        </w:rPr>
      </w:pPr>
    </w:p>
    <w:p w:rsidR="00634621" w:rsidRPr="00AC7B90" w:rsidRDefault="00634621" w:rsidP="00C6358A">
      <w:pPr>
        <w:pStyle w:val="NoSpacing"/>
        <w:tabs>
          <w:tab w:val="left" w:pos="10206"/>
        </w:tabs>
        <w:spacing w:line="276" w:lineRule="auto"/>
        <w:jc w:val="center"/>
        <w:rPr>
          <w:rFonts w:ascii="Baskerville Old Face" w:eastAsia="Batang" w:hAnsi="Baskerville Old Face"/>
        </w:rPr>
      </w:pPr>
      <w:r w:rsidRPr="00AC7B90">
        <w:rPr>
          <w:rFonts w:ascii="Baskerville Old Face" w:eastAsia="Batang" w:hAnsi="Baskerville Old Face" w:cs="Baskerville Old Face"/>
          <w:b/>
          <w:bCs/>
        </w:rPr>
        <w:t>O L U R</w:t>
      </w:r>
    </w:p>
    <w:p w:rsidR="00634621" w:rsidRPr="00AC7B90" w:rsidRDefault="00634621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/>
          <w:b/>
          <w:bCs/>
          <w:color w:val="444444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0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5</w:t>
      </w:r>
      <w:r w:rsidRPr="00AC7B90">
        <w:rPr>
          <w:rFonts w:ascii="Baskerville Old Face" w:eastAsia="Batang" w:hAnsi="Baskerville Old Face" w:cs="Baskerville Old Face"/>
          <w:b/>
          <w:bCs/>
          <w:sz w:val="22"/>
          <w:szCs w:val="22"/>
        </w:rPr>
        <w:t>/09/201</w:t>
      </w:r>
      <w:r>
        <w:rPr>
          <w:rFonts w:ascii="Baskerville Old Face" w:eastAsia="Batang" w:hAnsi="Baskerville Old Face" w:cs="Baskerville Old Face"/>
          <w:b/>
          <w:bCs/>
          <w:sz w:val="22"/>
          <w:szCs w:val="22"/>
        </w:rPr>
        <w:t>7</w:t>
      </w:r>
    </w:p>
    <w:p w:rsidR="00634621" w:rsidRPr="00AC7B90" w:rsidRDefault="00634621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/>
          <w:b/>
          <w:bCs/>
          <w:color w:val="444444"/>
          <w:sz w:val="22"/>
          <w:szCs w:val="22"/>
        </w:rPr>
      </w:pPr>
    </w:p>
    <w:p w:rsidR="00634621" w:rsidRPr="00AC7B90" w:rsidRDefault="00634621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/>
          <w:b/>
          <w:bCs/>
          <w:color w:val="444444"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color w:val="444444"/>
          <w:sz w:val="22"/>
          <w:szCs w:val="22"/>
        </w:rPr>
        <w:t>Hasan YILMAZ</w:t>
      </w:r>
    </w:p>
    <w:p w:rsidR="00634621" w:rsidRDefault="00634621" w:rsidP="00C6358A">
      <w:pPr>
        <w:jc w:val="center"/>
        <w:rPr>
          <w:rFonts w:ascii="Baskerville Old Face" w:eastAsia="Batang" w:hAnsi="Baskerville Old Face"/>
          <w:b/>
          <w:bCs/>
          <w:color w:val="444444"/>
          <w:sz w:val="22"/>
          <w:szCs w:val="22"/>
        </w:rPr>
      </w:pPr>
      <w:r w:rsidRPr="00AC7B90">
        <w:rPr>
          <w:rFonts w:ascii="Baskerville Old Face" w:eastAsia="Batang" w:hAnsi="Baskerville Old Face" w:cs="Baskerville Old Face"/>
          <w:b/>
          <w:bCs/>
          <w:color w:val="444444"/>
          <w:sz w:val="22"/>
          <w:szCs w:val="22"/>
        </w:rPr>
        <w:t>Okul Müdürü</w:t>
      </w:r>
    </w:p>
    <w:p w:rsidR="00634621" w:rsidRDefault="00634621" w:rsidP="00C6358A">
      <w:pPr>
        <w:jc w:val="center"/>
        <w:rPr>
          <w:rFonts w:ascii="Baskerville Old Face" w:eastAsia="Batang" w:hAnsi="Baskerville Old Face"/>
          <w:b/>
          <w:bCs/>
          <w:color w:val="444444"/>
          <w:sz w:val="22"/>
          <w:szCs w:val="22"/>
        </w:rPr>
      </w:pPr>
    </w:p>
    <w:bookmarkStart w:id="0" w:name="_GoBack"/>
    <w:bookmarkEnd w:id="0"/>
    <w:p w:rsidR="00634621" w:rsidRPr="00144AE8" w:rsidRDefault="00634621" w:rsidP="00144AE8">
      <w:pPr>
        <w:jc w:val="center"/>
        <w:rPr>
          <w:rFonts w:ascii="Baskerville Old Face" w:eastAsia="Batang" w:hAnsi="Baskerville Old Face"/>
          <w:b/>
          <w:bCs/>
          <w:color w:val="444444"/>
          <w:sz w:val="22"/>
          <w:szCs w:val="22"/>
        </w:rPr>
      </w:pPr>
      <w:r>
        <w:rPr>
          <w:rFonts w:ascii="Baskerville Old Face" w:eastAsia="Batang" w:hAnsi="Baskerville Old Face" w:cs="Baskerville Old Face"/>
          <w:b/>
          <w:bCs/>
          <w:color w:val="444444"/>
          <w:sz w:val="22"/>
          <w:szCs w:val="22"/>
        </w:rPr>
        <w:fldChar w:fldCharType="begin"/>
      </w:r>
      <w:r>
        <w:rPr>
          <w:rFonts w:ascii="Baskerville Old Face" w:eastAsia="Batang" w:hAnsi="Baskerville Old Face" w:cs="Baskerville Old Face"/>
          <w:b/>
          <w:bCs/>
          <w:color w:val="444444"/>
          <w:sz w:val="22"/>
          <w:szCs w:val="22"/>
        </w:rPr>
        <w:instrText xml:space="preserve"> HYPERLINK "http://www.</w:instrText>
      </w:r>
      <w:r w:rsidRPr="00144AE8">
        <w:rPr>
          <w:rFonts w:ascii="Baskerville Old Face" w:eastAsia="Batang" w:hAnsi="Baskerville Old Face" w:cs="Baskerville Old Face"/>
          <w:b/>
          <w:bCs/>
          <w:color w:val="444444"/>
          <w:sz w:val="22"/>
          <w:szCs w:val="22"/>
        </w:rPr>
        <w:instrText>sorubak.com</w:instrText>
      </w:r>
      <w:r>
        <w:rPr>
          <w:rFonts w:ascii="Baskerville Old Face" w:eastAsia="Batang" w:hAnsi="Baskerville Old Face" w:cs="Baskerville Old Face"/>
          <w:b/>
          <w:bCs/>
          <w:color w:val="444444"/>
          <w:sz w:val="22"/>
          <w:szCs w:val="22"/>
        </w:rPr>
        <w:instrText xml:space="preserve">" </w:instrText>
      </w:r>
      <w:r w:rsidRPr="00904EE2">
        <w:rPr>
          <w:rFonts w:ascii="Baskerville Old Face" w:eastAsia="Batang" w:hAnsi="Baskerville Old Face"/>
          <w:b/>
          <w:bCs/>
          <w:color w:val="444444"/>
          <w:sz w:val="22"/>
          <w:szCs w:val="22"/>
        </w:rPr>
      </w:r>
      <w:r>
        <w:rPr>
          <w:rFonts w:ascii="Baskerville Old Face" w:eastAsia="Batang" w:hAnsi="Baskerville Old Face" w:cs="Baskerville Old Face"/>
          <w:b/>
          <w:bCs/>
          <w:color w:val="444444"/>
          <w:sz w:val="22"/>
          <w:szCs w:val="22"/>
        </w:rPr>
        <w:fldChar w:fldCharType="separate"/>
      </w:r>
      <w:r w:rsidRPr="00904EE2">
        <w:rPr>
          <w:rStyle w:val="Hyperlink"/>
          <w:rFonts w:ascii="Baskerville Old Face" w:eastAsia="Batang" w:hAnsi="Baskerville Old Face" w:cs="Baskerville Old Face"/>
          <w:b/>
          <w:bCs/>
          <w:sz w:val="22"/>
          <w:szCs w:val="22"/>
        </w:rPr>
        <w:t>http://www.sorubak.com</w:t>
      </w:r>
      <w:r>
        <w:rPr>
          <w:rFonts w:ascii="Baskerville Old Face" w:eastAsia="Batang" w:hAnsi="Baskerville Old Face" w:cs="Baskerville Old Face"/>
          <w:b/>
          <w:bCs/>
          <w:color w:val="444444"/>
          <w:sz w:val="22"/>
          <w:szCs w:val="22"/>
        </w:rPr>
        <w:fldChar w:fldCharType="end"/>
      </w:r>
      <w:r>
        <w:rPr>
          <w:rFonts w:ascii="Baskerville Old Face" w:eastAsia="Batang" w:hAnsi="Baskerville Old Face" w:cs="Baskerville Old Face"/>
          <w:b/>
          <w:bCs/>
          <w:color w:val="444444"/>
          <w:sz w:val="22"/>
          <w:szCs w:val="22"/>
        </w:rPr>
        <w:t xml:space="preserve"> </w:t>
      </w:r>
    </w:p>
    <w:sectPr w:rsidR="00634621" w:rsidRPr="00144AE8" w:rsidSect="0002798C">
      <w:footerReference w:type="default" r:id="rId9"/>
      <w:type w:val="continuous"/>
      <w:pgSz w:w="11906" w:h="16838"/>
      <w:pgMar w:top="709" w:right="566" w:bottom="142" w:left="720" w:header="708" w:footer="50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621" w:rsidRDefault="00634621">
      <w:r>
        <w:separator/>
      </w:r>
    </w:p>
  </w:endnote>
  <w:endnote w:type="continuationSeparator" w:id="0">
    <w:p w:rsidR="00634621" w:rsidRDefault="00634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621" w:rsidRPr="00E6029A" w:rsidRDefault="00634621" w:rsidP="00785E9F">
    <w:pPr>
      <w:pStyle w:val="Footer"/>
      <w:jc w:val="center"/>
      <w:rPr>
        <w:b/>
        <w:bCs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621" w:rsidRDefault="00634621">
      <w:r>
        <w:separator/>
      </w:r>
    </w:p>
  </w:footnote>
  <w:footnote w:type="continuationSeparator" w:id="0">
    <w:p w:rsidR="00634621" w:rsidRDefault="006346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D79"/>
    <w:multiLevelType w:val="hybridMultilevel"/>
    <w:tmpl w:val="291EC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FEE1F0A"/>
    <w:multiLevelType w:val="multilevel"/>
    <w:tmpl w:val="BFFA8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200EAD"/>
    <w:multiLevelType w:val="hybridMultilevel"/>
    <w:tmpl w:val="5F2CA494"/>
    <w:lvl w:ilvl="0" w:tplc="317CC4C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47D4"/>
    <w:rsid w:val="000019AB"/>
    <w:rsid w:val="00001B71"/>
    <w:rsid w:val="00001D16"/>
    <w:rsid w:val="00010E64"/>
    <w:rsid w:val="00011048"/>
    <w:rsid w:val="00016AF7"/>
    <w:rsid w:val="00016D5D"/>
    <w:rsid w:val="000220B9"/>
    <w:rsid w:val="000247D4"/>
    <w:rsid w:val="0002798C"/>
    <w:rsid w:val="00030FDD"/>
    <w:rsid w:val="0003467F"/>
    <w:rsid w:val="000370E3"/>
    <w:rsid w:val="00041D2B"/>
    <w:rsid w:val="00044023"/>
    <w:rsid w:val="0005196D"/>
    <w:rsid w:val="00052F85"/>
    <w:rsid w:val="00057E17"/>
    <w:rsid w:val="0007115C"/>
    <w:rsid w:val="00077489"/>
    <w:rsid w:val="00084857"/>
    <w:rsid w:val="00084CF9"/>
    <w:rsid w:val="00097EE4"/>
    <w:rsid w:val="000A2447"/>
    <w:rsid w:val="000A37A7"/>
    <w:rsid w:val="000A4129"/>
    <w:rsid w:val="000A6781"/>
    <w:rsid w:val="000B7F88"/>
    <w:rsid w:val="000C1369"/>
    <w:rsid w:val="000C1C4B"/>
    <w:rsid w:val="000D1955"/>
    <w:rsid w:val="000D4EFA"/>
    <w:rsid w:val="000D5056"/>
    <w:rsid w:val="000E044C"/>
    <w:rsid w:val="000F0185"/>
    <w:rsid w:val="000F1145"/>
    <w:rsid w:val="000F15A1"/>
    <w:rsid w:val="000F2BA0"/>
    <w:rsid w:val="000F7202"/>
    <w:rsid w:val="00102CB0"/>
    <w:rsid w:val="00102D83"/>
    <w:rsid w:val="00102E52"/>
    <w:rsid w:val="00110A2D"/>
    <w:rsid w:val="00111203"/>
    <w:rsid w:val="0011195D"/>
    <w:rsid w:val="00112236"/>
    <w:rsid w:val="00117022"/>
    <w:rsid w:val="001276D5"/>
    <w:rsid w:val="00133513"/>
    <w:rsid w:val="00144AE8"/>
    <w:rsid w:val="00145A73"/>
    <w:rsid w:val="00154C75"/>
    <w:rsid w:val="00160CDB"/>
    <w:rsid w:val="001639D4"/>
    <w:rsid w:val="00170B0A"/>
    <w:rsid w:val="00173126"/>
    <w:rsid w:val="00174958"/>
    <w:rsid w:val="0018470B"/>
    <w:rsid w:val="00190630"/>
    <w:rsid w:val="001911A8"/>
    <w:rsid w:val="00197FEC"/>
    <w:rsid w:val="001A6DFF"/>
    <w:rsid w:val="001B305F"/>
    <w:rsid w:val="001B3F8A"/>
    <w:rsid w:val="001B69E1"/>
    <w:rsid w:val="001C2EC7"/>
    <w:rsid w:val="001D2CDD"/>
    <w:rsid w:val="001E271F"/>
    <w:rsid w:val="00202E75"/>
    <w:rsid w:val="00203177"/>
    <w:rsid w:val="0020416B"/>
    <w:rsid w:val="00213963"/>
    <w:rsid w:val="00213BF3"/>
    <w:rsid w:val="00215299"/>
    <w:rsid w:val="002156DA"/>
    <w:rsid w:val="002207FE"/>
    <w:rsid w:val="00232E97"/>
    <w:rsid w:val="00245669"/>
    <w:rsid w:val="002636FF"/>
    <w:rsid w:val="00266DAA"/>
    <w:rsid w:val="00266FB1"/>
    <w:rsid w:val="0029544D"/>
    <w:rsid w:val="00297549"/>
    <w:rsid w:val="002A3377"/>
    <w:rsid w:val="002B53A9"/>
    <w:rsid w:val="002C206F"/>
    <w:rsid w:val="002C60B9"/>
    <w:rsid w:val="002C66F0"/>
    <w:rsid w:val="002D4A9D"/>
    <w:rsid w:val="002D7536"/>
    <w:rsid w:val="002E0B82"/>
    <w:rsid w:val="002E3C50"/>
    <w:rsid w:val="002F5EB6"/>
    <w:rsid w:val="002F78AA"/>
    <w:rsid w:val="00300D05"/>
    <w:rsid w:val="003114AE"/>
    <w:rsid w:val="0031616B"/>
    <w:rsid w:val="00322909"/>
    <w:rsid w:val="00342658"/>
    <w:rsid w:val="00345A3D"/>
    <w:rsid w:val="00353384"/>
    <w:rsid w:val="003551AE"/>
    <w:rsid w:val="00357D72"/>
    <w:rsid w:val="00360B0D"/>
    <w:rsid w:val="00362467"/>
    <w:rsid w:val="00365DD6"/>
    <w:rsid w:val="00371CAA"/>
    <w:rsid w:val="00375927"/>
    <w:rsid w:val="0038181F"/>
    <w:rsid w:val="00391D77"/>
    <w:rsid w:val="0039381C"/>
    <w:rsid w:val="003945A7"/>
    <w:rsid w:val="003A2474"/>
    <w:rsid w:val="003A500D"/>
    <w:rsid w:val="003B02CA"/>
    <w:rsid w:val="003B71B2"/>
    <w:rsid w:val="003C41C9"/>
    <w:rsid w:val="003C72CD"/>
    <w:rsid w:val="003C768B"/>
    <w:rsid w:val="003C7AC8"/>
    <w:rsid w:val="003D0896"/>
    <w:rsid w:val="003D41C4"/>
    <w:rsid w:val="003E179A"/>
    <w:rsid w:val="003E2B09"/>
    <w:rsid w:val="003F3423"/>
    <w:rsid w:val="0040337D"/>
    <w:rsid w:val="00405E2F"/>
    <w:rsid w:val="0041741D"/>
    <w:rsid w:val="004215BB"/>
    <w:rsid w:val="00424744"/>
    <w:rsid w:val="00424EEA"/>
    <w:rsid w:val="00432210"/>
    <w:rsid w:val="004336BC"/>
    <w:rsid w:val="00445EB9"/>
    <w:rsid w:val="004467D2"/>
    <w:rsid w:val="00447537"/>
    <w:rsid w:val="00454D4E"/>
    <w:rsid w:val="0046203B"/>
    <w:rsid w:val="004620A2"/>
    <w:rsid w:val="0047148C"/>
    <w:rsid w:val="00484793"/>
    <w:rsid w:val="0049101A"/>
    <w:rsid w:val="004A3F37"/>
    <w:rsid w:val="004A4976"/>
    <w:rsid w:val="004B471E"/>
    <w:rsid w:val="004B6833"/>
    <w:rsid w:val="004C2136"/>
    <w:rsid w:val="004C4515"/>
    <w:rsid w:val="004C77D6"/>
    <w:rsid w:val="004E6920"/>
    <w:rsid w:val="004E6BF8"/>
    <w:rsid w:val="004F0294"/>
    <w:rsid w:val="004F1FD6"/>
    <w:rsid w:val="004F56F4"/>
    <w:rsid w:val="005005ED"/>
    <w:rsid w:val="00500788"/>
    <w:rsid w:val="0051190C"/>
    <w:rsid w:val="00514497"/>
    <w:rsid w:val="00516518"/>
    <w:rsid w:val="00517801"/>
    <w:rsid w:val="0052086C"/>
    <w:rsid w:val="00531011"/>
    <w:rsid w:val="00534ACC"/>
    <w:rsid w:val="0054384A"/>
    <w:rsid w:val="00557CF1"/>
    <w:rsid w:val="00576713"/>
    <w:rsid w:val="0058415E"/>
    <w:rsid w:val="005971AA"/>
    <w:rsid w:val="005A6363"/>
    <w:rsid w:val="005B0101"/>
    <w:rsid w:val="005B4524"/>
    <w:rsid w:val="005B4828"/>
    <w:rsid w:val="005B5C88"/>
    <w:rsid w:val="005C7C9E"/>
    <w:rsid w:val="005E11D4"/>
    <w:rsid w:val="005E5F8A"/>
    <w:rsid w:val="005F0658"/>
    <w:rsid w:val="005F0706"/>
    <w:rsid w:val="006104BD"/>
    <w:rsid w:val="00622C73"/>
    <w:rsid w:val="00623828"/>
    <w:rsid w:val="00626F21"/>
    <w:rsid w:val="00631576"/>
    <w:rsid w:val="00633126"/>
    <w:rsid w:val="00634621"/>
    <w:rsid w:val="00634C1C"/>
    <w:rsid w:val="00641A60"/>
    <w:rsid w:val="006423E6"/>
    <w:rsid w:val="00651111"/>
    <w:rsid w:val="0065308E"/>
    <w:rsid w:val="006530AC"/>
    <w:rsid w:val="006564D3"/>
    <w:rsid w:val="006609D2"/>
    <w:rsid w:val="00662942"/>
    <w:rsid w:val="006748AE"/>
    <w:rsid w:val="006758A1"/>
    <w:rsid w:val="00677FA0"/>
    <w:rsid w:val="00681156"/>
    <w:rsid w:val="0069221F"/>
    <w:rsid w:val="00693883"/>
    <w:rsid w:val="006A11BB"/>
    <w:rsid w:val="006A1894"/>
    <w:rsid w:val="006C373C"/>
    <w:rsid w:val="006D44B0"/>
    <w:rsid w:val="006D4803"/>
    <w:rsid w:val="006D6264"/>
    <w:rsid w:val="006F2879"/>
    <w:rsid w:val="006F691D"/>
    <w:rsid w:val="00702CF7"/>
    <w:rsid w:val="00711D8A"/>
    <w:rsid w:val="00712560"/>
    <w:rsid w:val="00721D80"/>
    <w:rsid w:val="007231F8"/>
    <w:rsid w:val="0073021D"/>
    <w:rsid w:val="007415C1"/>
    <w:rsid w:val="007445A6"/>
    <w:rsid w:val="00753224"/>
    <w:rsid w:val="00760845"/>
    <w:rsid w:val="00763AB9"/>
    <w:rsid w:val="00785E9F"/>
    <w:rsid w:val="00786164"/>
    <w:rsid w:val="00792B2F"/>
    <w:rsid w:val="007A18D8"/>
    <w:rsid w:val="007A54DB"/>
    <w:rsid w:val="007B487C"/>
    <w:rsid w:val="007B6128"/>
    <w:rsid w:val="007C083E"/>
    <w:rsid w:val="007C163A"/>
    <w:rsid w:val="007C358C"/>
    <w:rsid w:val="007C3BDF"/>
    <w:rsid w:val="007D1076"/>
    <w:rsid w:val="007D4797"/>
    <w:rsid w:val="007E288C"/>
    <w:rsid w:val="007E2AAB"/>
    <w:rsid w:val="007E35B9"/>
    <w:rsid w:val="007E59B2"/>
    <w:rsid w:val="007F224B"/>
    <w:rsid w:val="007F5735"/>
    <w:rsid w:val="007F70E5"/>
    <w:rsid w:val="008016A7"/>
    <w:rsid w:val="0082059B"/>
    <w:rsid w:val="008258CE"/>
    <w:rsid w:val="00834A9E"/>
    <w:rsid w:val="00836B19"/>
    <w:rsid w:val="00837E55"/>
    <w:rsid w:val="00842651"/>
    <w:rsid w:val="008459B7"/>
    <w:rsid w:val="00855150"/>
    <w:rsid w:val="008729B6"/>
    <w:rsid w:val="00872AD3"/>
    <w:rsid w:val="00874BAF"/>
    <w:rsid w:val="00875FB3"/>
    <w:rsid w:val="00880974"/>
    <w:rsid w:val="00882A94"/>
    <w:rsid w:val="00887AAC"/>
    <w:rsid w:val="00887FFB"/>
    <w:rsid w:val="00891E35"/>
    <w:rsid w:val="008A0A2D"/>
    <w:rsid w:val="008B0417"/>
    <w:rsid w:val="008B0643"/>
    <w:rsid w:val="008C1B8A"/>
    <w:rsid w:val="008C292A"/>
    <w:rsid w:val="008D1293"/>
    <w:rsid w:val="008D63B7"/>
    <w:rsid w:val="008D6DA0"/>
    <w:rsid w:val="008E0610"/>
    <w:rsid w:val="008E34D4"/>
    <w:rsid w:val="008E68EA"/>
    <w:rsid w:val="008F7C23"/>
    <w:rsid w:val="00904EE2"/>
    <w:rsid w:val="00926318"/>
    <w:rsid w:val="00932513"/>
    <w:rsid w:val="009358F8"/>
    <w:rsid w:val="0094105B"/>
    <w:rsid w:val="00945D7C"/>
    <w:rsid w:val="009479F4"/>
    <w:rsid w:val="00955CEB"/>
    <w:rsid w:val="00957E2B"/>
    <w:rsid w:val="0096350F"/>
    <w:rsid w:val="00965452"/>
    <w:rsid w:val="009708C2"/>
    <w:rsid w:val="00974042"/>
    <w:rsid w:val="009823AF"/>
    <w:rsid w:val="00983A62"/>
    <w:rsid w:val="00986AB5"/>
    <w:rsid w:val="009A3C82"/>
    <w:rsid w:val="009C57D9"/>
    <w:rsid w:val="009C6252"/>
    <w:rsid w:val="009D0416"/>
    <w:rsid w:val="009D7AD8"/>
    <w:rsid w:val="009E25F0"/>
    <w:rsid w:val="009E2AC4"/>
    <w:rsid w:val="009F754E"/>
    <w:rsid w:val="00A005CE"/>
    <w:rsid w:val="00A01D5D"/>
    <w:rsid w:val="00A0331E"/>
    <w:rsid w:val="00A114D3"/>
    <w:rsid w:val="00A16843"/>
    <w:rsid w:val="00A275AD"/>
    <w:rsid w:val="00A27665"/>
    <w:rsid w:val="00A41B56"/>
    <w:rsid w:val="00A51E7F"/>
    <w:rsid w:val="00A5261C"/>
    <w:rsid w:val="00A52761"/>
    <w:rsid w:val="00A53EEB"/>
    <w:rsid w:val="00A60CDC"/>
    <w:rsid w:val="00A61D06"/>
    <w:rsid w:val="00A70205"/>
    <w:rsid w:val="00A800EC"/>
    <w:rsid w:val="00A81C8C"/>
    <w:rsid w:val="00A876AA"/>
    <w:rsid w:val="00A92403"/>
    <w:rsid w:val="00A93049"/>
    <w:rsid w:val="00A94C86"/>
    <w:rsid w:val="00A94D7E"/>
    <w:rsid w:val="00A97D7E"/>
    <w:rsid w:val="00AA143C"/>
    <w:rsid w:val="00AA1A3D"/>
    <w:rsid w:val="00AA45F0"/>
    <w:rsid w:val="00AA63B3"/>
    <w:rsid w:val="00AA79E6"/>
    <w:rsid w:val="00AB05B1"/>
    <w:rsid w:val="00AB4A3A"/>
    <w:rsid w:val="00AB5B94"/>
    <w:rsid w:val="00AC4064"/>
    <w:rsid w:val="00AC4399"/>
    <w:rsid w:val="00AC496C"/>
    <w:rsid w:val="00AC7B90"/>
    <w:rsid w:val="00AD3A67"/>
    <w:rsid w:val="00AD3D9E"/>
    <w:rsid w:val="00AD64D8"/>
    <w:rsid w:val="00AE44EC"/>
    <w:rsid w:val="00B12B3D"/>
    <w:rsid w:val="00B136E6"/>
    <w:rsid w:val="00B254F3"/>
    <w:rsid w:val="00B26789"/>
    <w:rsid w:val="00B269B9"/>
    <w:rsid w:val="00B36CDE"/>
    <w:rsid w:val="00B410AC"/>
    <w:rsid w:val="00B468A5"/>
    <w:rsid w:val="00B522EE"/>
    <w:rsid w:val="00B54629"/>
    <w:rsid w:val="00B607C6"/>
    <w:rsid w:val="00B67880"/>
    <w:rsid w:val="00B718BA"/>
    <w:rsid w:val="00B7723A"/>
    <w:rsid w:val="00B80BCD"/>
    <w:rsid w:val="00B93570"/>
    <w:rsid w:val="00BA5007"/>
    <w:rsid w:val="00BB10F6"/>
    <w:rsid w:val="00BB6BC9"/>
    <w:rsid w:val="00BC4A15"/>
    <w:rsid w:val="00BC503B"/>
    <w:rsid w:val="00BD0E65"/>
    <w:rsid w:val="00BD220C"/>
    <w:rsid w:val="00BD7289"/>
    <w:rsid w:val="00BE347D"/>
    <w:rsid w:val="00BF2B28"/>
    <w:rsid w:val="00BF6820"/>
    <w:rsid w:val="00C05164"/>
    <w:rsid w:val="00C249F6"/>
    <w:rsid w:val="00C26BAE"/>
    <w:rsid w:val="00C3024D"/>
    <w:rsid w:val="00C41B15"/>
    <w:rsid w:val="00C41BC2"/>
    <w:rsid w:val="00C42A2E"/>
    <w:rsid w:val="00C45A36"/>
    <w:rsid w:val="00C5682C"/>
    <w:rsid w:val="00C6358A"/>
    <w:rsid w:val="00C6446E"/>
    <w:rsid w:val="00C66975"/>
    <w:rsid w:val="00C72E9C"/>
    <w:rsid w:val="00C763BF"/>
    <w:rsid w:val="00C80C98"/>
    <w:rsid w:val="00C81D01"/>
    <w:rsid w:val="00C924D3"/>
    <w:rsid w:val="00C93169"/>
    <w:rsid w:val="00C956E4"/>
    <w:rsid w:val="00CA070B"/>
    <w:rsid w:val="00CA556D"/>
    <w:rsid w:val="00CB0A4E"/>
    <w:rsid w:val="00CB68D9"/>
    <w:rsid w:val="00CC09E1"/>
    <w:rsid w:val="00CC7BDA"/>
    <w:rsid w:val="00CF0B2A"/>
    <w:rsid w:val="00CF19AF"/>
    <w:rsid w:val="00D25907"/>
    <w:rsid w:val="00D26684"/>
    <w:rsid w:val="00D31336"/>
    <w:rsid w:val="00D364EE"/>
    <w:rsid w:val="00D372CE"/>
    <w:rsid w:val="00D414DB"/>
    <w:rsid w:val="00D47936"/>
    <w:rsid w:val="00D479F5"/>
    <w:rsid w:val="00D47BFB"/>
    <w:rsid w:val="00D524DC"/>
    <w:rsid w:val="00D52D53"/>
    <w:rsid w:val="00D555DC"/>
    <w:rsid w:val="00D5727B"/>
    <w:rsid w:val="00D63370"/>
    <w:rsid w:val="00D70AFC"/>
    <w:rsid w:val="00D715DE"/>
    <w:rsid w:val="00D75D6B"/>
    <w:rsid w:val="00D8042B"/>
    <w:rsid w:val="00D8486F"/>
    <w:rsid w:val="00D86414"/>
    <w:rsid w:val="00D94399"/>
    <w:rsid w:val="00DA3072"/>
    <w:rsid w:val="00DA349D"/>
    <w:rsid w:val="00DB2245"/>
    <w:rsid w:val="00DB51A1"/>
    <w:rsid w:val="00DB7969"/>
    <w:rsid w:val="00DC2179"/>
    <w:rsid w:val="00DC2E96"/>
    <w:rsid w:val="00DC42CB"/>
    <w:rsid w:val="00DC5437"/>
    <w:rsid w:val="00DC632D"/>
    <w:rsid w:val="00DC7513"/>
    <w:rsid w:val="00DD2F19"/>
    <w:rsid w:val="00DD5D11"/>
    <w:rsid w:val="00DE7385"/>
    <w:rsid w:val="00DF30BC"/>
    <w:rsid w:val="00DF7AFF"/>
    <w:rsid w:val="00E00969"/>
    <w:rsid w:val="00E021D4"/>
    <w:rsid w:val="00E02582"/>
    <w:rsid w:val="00E0287A"/>
    <w:rsid w:val="00E056C8"/>
    <w:rsid w:val="00E05E49"/>
    <w:rsid w:val="00E17C6A"/>
    <w:rsid w:val="00E21F04"/>
    <w:rsid w:val="00E3277A"/>
    <w:rsid w:val="00E32E92"/>
    <w:rsid w:val="00E41A18"/>
    <w:rsid w:val="00E41AB7"/>
    <w:rsid w:val="00E445FB"/>
    <w:rsid w:val="00E446FA"/>
    <w:rsid w:val="00E51519"/>
    <w:rsid w:val="00E55029"/>
    <w:rsid w:val="00E5609A"/>
    <w:rsid w:val="00E6029A"/>
    <w:rsid w:val="00E6738F"/>
    <w:rsid w:val="00E729AD"/>
    <w:rsid w:val="00E74F3B"/>
    <w:rsid w:val="00E759AC"/>
    <w:rsid w:val="00E914EF"/>
    <w:rsid w:val="00EA1E36"/>
    <w:rsid w:val="00EA27E2"/>
    <w:rsid w:val="00EA4EFA"/>
    <w:rsid w:val="00EB186C"/>
    <w:rsid w:val="00EB53CD"/>
    <w:rsid w:val="00EC4FE5"/>
    <w:rsid w:val="00EC6EEA"/>
    <w:rsid w:val="00EC77F6"/>
    <w:rsid w:val="00ED1706"/>
    <w:rsid w:val="00EE2D23"/>
    <w:rsid w:val="00EE5036"/>
    <w:rsid w:val="00F0046D"/>
    <w:rsid w:val="00F03338"/>
    <w:rsid w:val="00F05387"/>
    <w:rsid w:val="00F05564"/>
    <w:rsid w:val="00F055FC"/>
    <w:rsid w:val="00F068AB"/>
    <w:rsid w:val="00F14B3A"/>
    <w:rsid w:val="00F24574"/>
    <w:rsid w:val="00F30CF3"/>
    <w:rsid w:val="00F44880"/>
    <w:rsid w:val="00F50E1E"/>
    <w:rsid w:val="00F51E0A"/>
    <w:rsid w:val="00F60676"/>
    <w:rsid w:val="00F6425C"/>
    <w:rsid w:val="00F65D32"/>
    <w:rsid w:val="00F7061E"/>
    <w:rsid w:val="00F73D9B"/>
    <w:rsid w:val="00F76196"/>
    <w:rsid w:val="00F772A7"/>
    <w:rsid w:val="00F77851"/>
    <w:rsid w:val="00F77F43"/>
    <w:rsid w:val="00F83DE5"/>
    <w:rsid w:val="00F83F8B"/>
    <w:rsid w:val="00F90C1D"/>
    <w:rsid w:val="00F97499"/>
    <w:rsid w:val="00FA5131"/>
    <w:rsid w:val="00FB0635"/>
    <w:rsid w:val="00FB6C18"/>
    <w:rsid w:val="00FC187D"/>
    <w:rsid w:val="00FD707B"/>
    <w:rsid w:val="00FF2CA2"/>
    <w:rsid w:val="00FF3CA9"/>
    <w:rsid w:val="00FF41CA"/>
    <w:rsid w:val="00FF7D25"/>
    <w:rsid w:val="00FF7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17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337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54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337D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254F3"/>
    <w:rPr>
      <w:rFonts w:ascii="Arial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40337D"/>
    <w:pPr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0337D"/>
  </w:style>
  <w:style w:type="character" w:styleId="Strong">
    <w:name w:val="Strong"/>
    <w:basedOn w:val="DefaultParagraphFont"/>
    <w:uiPriority w:val="99"/>
    <w:qFormat/>
    <w:rsid w:val="007A18D8"/>
    <w:rPr>
      <w:b/>
      <w:bCs/>
    </w:rPr>
  </w:style>
  <w:style w:type="paragraph" w:customStyle="1" w:styleId="paraf">
    <w:name w:val="paraf"/>
    <w:basedOn w:val="Normal"/>
    <w:uiPriority w:val="99"/>
    <w:rsid w:val="007A18D8"/>
    <w:pPr>
      <w:spacing w:before="100" w:beforeAutospacing="1" w:after="100" w:afterAutospacing="1"/>
      <w:ind w:firstLine="600"/>
      <w:jc w:val="both"/>
    </w:pPr>
    <w:rPr>
      <w:rFonts w:ascii="Verdana" w:hAnsi="Verdana" w:cs="Verdan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5E5F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E5F8A"/>
    <w:rPr>
      <w:sz w:val="24"/>
      <w:szCs w:val="24"/>
    </w:rPr>
  </w:style>
  <w:style w:type="table" w:styleId="TableGrid">
    <w:name w:val="Table Grid"/>
    <w:basedOn w:val="TableNormal"/>
    <w:uiPriority w:val="99"/>
    <w:rsid w:val="005E5F8A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372CE"/>
    <w:pPr>
      <w:spacing w:before="100" w:beforeAutospacing="1" w:after="100" w:afterAutospacing="1"/>
      <w:ind w:firstLine="17"/>
    </w:pPr>
  </w:style>
  <w:style w:type="character" w:customStyle="1" w:styleId="stil14nk">
    <w:name w:val="stil14nk"/>
    <w:basedOn w:val="DefaultParagraphFont"/>
    <w:uiPriority w:val="99"/>
    <w:rsid w:val="00D372CE"/>
  </w:style>
  <w:style w:type="character" w:customStyle="1" w:styleId="style11">
    <w:name w:val="style11"/>
    <w:basedOn w:val="DefaultParagraphFont"/>
    <w:uiPriority w:val="99"/>
    <w:rsid w:val="00D372CE"/>
    <w:rPr>
      <w:b/>
      <w:bCs/>
      <w:color w:val="FF0000"/>
    </w:rPr>
  </w:style>
  <w:style w:type="paragraph" w:styleId="Footer">
    <w:name w:val="footer"/>
    <w:basedOn w:val="Normal"/>
    <w:link w:val="FooterChar"/>
    <w:uiPriority w:val="99"/>
    <w:rsid w:val="00785E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85E9F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ED1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D1706"/>
    <w:rPr>
      <w:sz w:val="24"/>
      <w:szCs w:val="24"/>
    </w:rPr>
  </w:style>
  <w:style w:type="paragraph" w:customStyle="1" w:styleId="Default">
    <w:name w:val="Default"/>
    <w:uiPriority w:val="99"/>
    <w:rsid w:val="0058415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il14nk0">
    <w:name w:val="Stil 14 nk"/>
    <w:basedOn w:val="DefaultParagraphFont"/>
    <w:uiPriority w:val="99"/>
    <w:rsid w:val="00391D77"/>
    <w:rPr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609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755CF"/>
    <w:rPr>
      <w:sz w:val="24"/>
      <w:szCs w:val="24"/>
    </w:rPr>
  </w:style>
  <w:style w:type="character" w:styleId="Hyperlink">
    <w:name w:val="Hyperlink"/>
    <w:basedOn w:val="DefaultParagraphFont"/>
    <w:uiPriority w:val="99"/>
    <w:rsid w:val="00A60CDC"/>
    <w:rPr>
      <w:color w:val="0000FF"/>
      <w:u w:val="single"/>
    </w:rPr>
  </w:style>
  <w:style w:type="paragraph" w:styleId="NoSpacing">
    <w:name w:val="No Spacing"/>
    <w:link w:val="NoSpacingChar"/>
    <w:uiPriority w:val="99"/>
    <w:qFormat/>
    <w:rsid w:val="00FC187D"/>
    <w:rPr>
      <w:rFonts w:ascii="Calibri" w:hAnsi="Calibri" w:cs="Calibri"/>
    </w:rPr>
  </w:style>
  <w:style w:type="character" w:customStyle="1" w:styleId="NoSpacingChar">
    <w:name w:val="No Spacing Char"/>
    <w:link w:val="NoSpacing"/>
    <w:uiPriority w:val="99"/>
    <w:locked/>
    <w:rsid w:val="00FC187D"/>
    <w:rPr>
      <w:rFonts w:ascii="Calibri" w:hAnsi="Calibri" w:cs="Calibri"/>
      <w:sz w:val="22"/>
      <w:szCs w:val="22"/>
    </w:rPr>
  </w:style>
  <w:style w:type="paragraph" w:customStyle="1" w:styleId="GvdeMetni21">
    <w:name w:val="Gövde Metni 21"/>
    <w:basedOn w:val="Normal"/>
    <w:uiPriority w:val="99"/>
    <w:rsid w:val="000F15A1"/>
    <w:pPr>
      <w:widowControl w:val="0"/>
      <w:tabs>
        <w:tab w:val="left" w:pos="9000"/>
      </w:tabs>
      <w:suppressAutoHyphens/>
    </w:pPr>
    <w:rPr>
      <w:kern w:val="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0774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74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19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96831">
          <w:marLeft w:val="374"/>
          <w:marRight w:val="14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832">
          <w:marLeft w:val="374"/>
          <w:marRight w:val="187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836">
          <w:marLeft w:val="374"/>
          <w:marRight w:val="0"/>
          <w:marTop w:val="2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19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(05)%20Tebli&#287;ler_Dergileri%20(2496_ve_Sonras&#305;)\2504,%20Eyl&#252;l%201999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G:\(07)%20Yeni_Ders_Programlar&#305;\2_Atat_Konular&#305;_Toplu_List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15</Pages>
  <Words>6750</Words>
  <Characters>-32766</Characters>
  <Application>Microsoft Office Outlook</Application>
  <DocSecurity>0</DocSecurity>
  <Lines>0</Lines>
  <Paragraphs>0</Paragraphs>
  <ScaleCrop>false</ScaleCrop>
  <Company>yek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[YEŞİLCE İLKÖĞRETİM OKULU 2006-2007 EĞİTİM-ÖĞRETİM YILI 1</dc:title>
  <dc:subject/>
  <dc:creator>key</dc:creator>
  <cp:keywords/>
  <dc:description/>
  <cp:lastModifiedBy>Edanur</cp:lastModifiedBy>
  <cp:revision>4</cp:revision>
  <cp:lastPrinted>2017-09-04T22:02:00Z</cp:lastPrinted>
  <dcterms:created xsi:type="dcterms:W3CDTF">2017-09-05T18:38:00Z</dcterms:created>
  <dcterms:modified xsi:type="dcterms:W3CDTF">2017-09-06T13:24:00Z</dcterms:modified>
</cp:coreProperties>
</file>