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B99" w:rsidRPr="004419F9" w:rsidRDefault="00433B99" w:rsidP="004419F9">
      <w:pPr>
        <w:pStyle w:val="NoSpacing"/>
        <w:rPr>
          <w:rFonts w:ascii="Times New Roman" w:eastAsia="Batang" w:hAnsi="Times New Roman"/>
          <w:sz w:val="24"/>
          <w:szCs w:val="24"/>
        </w:rPr>
      </w:pPr>
    </w:p>
    <w:p w:rsidR="00433B99" w:rsidRPr="002A5412" w:rsidRDefault="00433B99" w:rsidP="004419F9">
      <w:pPr>
        <w:pStyle w:val="NoSpacing"/>
        <w:rPr>
          <w:rFonts w:ascii="Times New Roman" w:eastAsia="Batang" w:hAnsi="Times New Roman" w:cs="Times New Roman"/>
          <w:b/>
          <w:bCs/>
          <w:sz w:val="28"/>
          <w:szCs w:val="28"/>
        </w:rPr>
      </w:pPr>
      <w:r>
        <w:rPr>
          <w:rFonts w:ascii="Times New Roman" w:eastAsia="Batang" w:hAnsi="Times New Roman" w:cs="Times New Roman"/>
          <w:b/>
          <w:bCs/>
          <w:sz w:val="24"/>
          <w:szCs w:val="24"/>
        </w:rPr>
        <w:t xml:space="preserve">                </w:t>
      </w:r>
      <w:r w:rsidRPr="002A5412">
        <w:rPr>
          <w:rFonts w:ascii="Times New Roman" w:eastAsia="Batang" w:hAnsi="Times New Roman" w:cs="Times New Roman"/>
          <w:b/>
          <w:bCs/>
          <w:sz w:val="28"/>
          <w:szCs w:val="28"/>
        </w:rPr>
        <w:t>EMLAK  KONUT ERGENE VADİSİ İLKOKULU MÜDÜRLÜĞÜNE</w:t>
      </w:r>
    </w:p>
    <w:p w:rsidR="00433B99" w:rsidRPr="002A5412" w:rsidRDefault="00433B99" w:rsidP="004419F9">
      <w:pPr>
        <w:pStyle w:val="NoSpacing"/>
        <w:rPr>
          <w:rFonts w:ascii="Times New Roman" w:eastAsia="Batang" w:hAnsi="Times New Roman" w:cs="Times New Roman"/>
          <w:b/>
          <w:bCs/>
          <w:sz w:val="28"/>
          <w:szCs w:val="28"/>
        </w:rPr>
      </w:pPr>
      <w:r w:rsidRPr="002A5412">
        <w:rPr>
          <w:rFonts w:ascii="Times New Roman" w:eastAsia="Batang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ÇORLU</w:t>
      </w:r>
    </w:p>
    <w:p w:rsidR="00433B99" w:rsidRPr="002A5412" w:rsidRDefault="00433B99" w:rsidP="004419F9">
      <w:pPr>
        <w:pStyle w:val="NoSpacing"/>
        <w:rPr>
          <w:rFonts w:ascii="Times New Roman" w:eastAsia="Batang" w:hAnsi="Times New Roman" w:cs="Times New Roman"/>
          <w:b/>
          <w:bCs/>
          <w:sz w:val="28"/>
          <w:szCs w:val="28"/>
        </w:rPr>
      </w:pPr>
    </w:p>
    <w:p w:rsidR="00433B99" w:rsidRPr="002A5412" w:rsidRDefault="00433B99" w:rsidP="004419F9">
      <w:pPr>
        <w:pStyle w:val="NoSpacing"/>
        <w:rPr>
          <w:rFonts w:ascii="Times New Roman" w:eastAsia="Batang" w:hAnsi="Times New Roman" w:cs="Times New Roman"/>
          <w:b/>
          <w:bCs/>
          <w:sz w:val="28"/>
          <w:szCs w:val="28"/>
        </w:rPr>
      </w:pPr>
    </w:p>
    <w:p w:rsidR="00433B99" w:rsidRPr="002A5412" w:rsidRDefault="00433B99" w:rsidP="004419F9">
      <w:pPr>
        <w:pStyle w:val="NoSpacing"/>
        <w:rPr>
          <w:rFonts w:ascii="Times New Roman" w:eastAsia="Batang" w:hAnsi="Times New Roman" w:cs="Times New Roman"/>
          <w:b/>
          <w:bCs/>
          <w:sz w:val="28"/>
          <w:szCs w:val="28"/>
        </w:rPr>
      </w:pPr>
    </w:p>
    <w:p w:rsidR="00433B99" w:rsidRPr="002A5412" w:rsidRDefault="00433B99" w:rsidP="004419F9">
      <w:pPr>
        <w:pStyle w:val="NoSpacing"/>
        <w:rPr>
          <w:rFonts w:ascii="Times New Roman" w:eastAsia="Batang" w:hAnsi="Times New Roman" w:cs="Times New Roman"/>
          <w:sz w:val="28"/>
          <w:szCs w:val="28"/>
        </w:rPr>
      </w:pPr>
      <w:r w:rsidRPr="002A5412">
        <w:rPr>
          <w:rFonts w:ascii="Times New Roman" w:eastAsia="Batang" w:hAnsi="Times New Roman" w:cs="Times New Roman"/>
          <w:sz w:val="28"/>
          <w:szCs w:val="28"/>
        </w:rPr>
        <w:t xml:space="preserve"> </w:t>
      </w:r>
      <w:r w:rsidRPr="002A5412">
        <w:rPr>
          <w:rFonts w:ascii="Times New Roman" w:eastAsia="Batang" w:hAnsi="Times New Roman" w:cs="Times New Roman"/>
          <w:sz w:val="28"/>
          <w:szCs w:val="28"/>
        </w:rPr>
        <w:tab/>
        <w:t>2017- 2018 Eğitim - öğretim yılı, 4. Sınıf sene başı Zümre Öğretmenler Kurulu toplantısı 06.09.2017 Çarşamba günü  okulumuzun 4/F sınıfında saat 09:30’de aşağıdaki gündem   maddelerini görüşmek üzere 4.sınıflar zümre başkanı başkanlığında toplanacaktır.</w:t>
      </w:r>
    </w:p>
    <w:p w:rsidR="00433B99" w:rsidRPr="002A5412" w:rsidRDefault="00433B99" w:rsidP="005A3B94">
      <w:pPr>
        <w:pStyle w:val="NoSpacing"/>
        <w:ind w:firstLine="708"/>
        <w:rPr>
          <w:rFonts w:ascii="Times New Roman" w:eastAsia="Batang" w:hAnsi="Times New Roman" w:cs="Times New Roman"/>
          <w:sz w:val="28"/>
          <w:szCs w:val="28"/>
        </w:rPr>
      </w:pPr>
      <w:r w:rsidRPr="002A5412">
        <w:rPr>
          <w:rFonts w:ascii="Times New Roman" w:eastAsia="Batang" w:hAnsi="Times New Roman" w:cs="Times New Roman"/>
          <w:sz w:val="28"/>
          <w:szCs w:val="28"/>
        </w:rPr>
        <w:t>Bilgilerinize arz ederim.</w:t>
      </w:r>
      <w:r>
        <w:rPr>
          <w:rFonts w:ascii="Times New Roman" w:eastAsia="Batang" w:hAnsi="Times New Roman" w:cs="Times New Roman"/>
          <w:sz w:val="28"/>
          <w:szCs w:val="28"/>
        </w:rPr>
        <w:t>05.09.2017</w:t>
      </w:r>
      <w:r w:rsidRPr="002A5412">
        <w:rPr>
          <w:rFonts w:ascii="Times New Roman" w:eastAsia="Batang" w:hAnsi="Times New Roman" w:cs="Times New Roman"/>
          <w:sz w:val="28"/>
          <w:szCs w:val="28"/>
        </w:rPr>
        <w:t xml:space="preserve">  </w:t>
      </w:r>
    </w:p>
    <w:p w:rsidR="00433B99" w:rsidRPr="002A5412" w:rsidRDefault="00433B99" w:rsidP="004419F9">
      <w:pPr>
        <w:pStyle w:val="NoSpacing"/>
        <w:rPr>
          <w:rFonts w:ascii="Times New Roman" w:eastAsia="Batang" w:hAnsi="Times New Roman"/>
          <w:sz w:val="28"/>
          <w:szCs w:val="28"/>
        </w:rPr>
      </w:pPr>
    </w:p>
    <w:p w:rsidR="00433B99" w:rsidRPr="002A5412" w:rsidRDefault="00433B99" w:rsidP="004419F9">
      <w:pPr>
        <w:pStyle w:val="NoSpacing"/>
        <w:rPr>
          <w:rFonts w:ascii="Times New Roman" w:eastAsia="Batang" w:hAnsi="Times New Roman"/>
          <w:sz w:val="28"/>
          <w:szCs w:val="28"/>
        </w:rPr>
      </w:pPr>
    </w:p>
    <w:p w:rsidR="00433B99" w:rsidRPr="002A5412" w:rsidRDefault="00433B99" w:rsidP="00117D8F">
      <w:pPr>
        <w:pStyle w:val="NoSpacing"/>
        <w:ind w:left="6372"/>
        <w:rPr>
          <w:rFonts w:ascii="Times New Roman" w:eastAsia="Batang" w:hAnsi="Times New Roman" w:cs="Times New Roman"/>
          <w:b/>
          <w:bCs/>
          <w:sz w:val="28"/>
          <w:szCs w:val="28"/>
        </w:rPr>
      </w:pPr>
      <w:r w:rsidRPr="002A5412">
        <w:rPr>
          <w:rFonts w:ascii="Times New Roman" w:eastAsia="Batang" w:hAnsi="Times New Roman" w:cs="Times New Roman"/>
          <w:b/>
          <w:bCs/>
          <w:sz w:val="28"/>
          <w:szCs w:val="28"/>
        </w:rPr>
        <w:t>Nurcan KARAKULAK</w:t>
      </w:r>
    </w:p>
    <w:p w:rsidR="00433B99" w:rsidRPr="002A5412" w:rsidRDefault="00433B99" w:rsidP="00117D8F">
      <w:pPr>
        <w:pStyle w:val="NoSpacing"/>
        <w:ind w:left="5664" w:firstLine="708"/>
        <w:rPr>
          <w:rFonts w:ascii="Times New Roman" w:eastAsia="Batang" w:hAnsi="Times New Roman"/>
          <w:sz w:val="28"/>
          <w:szCs w:val="28"/>
        </w:rPr>
      </w:pPr>
      <w:r w:rsidRPr="002A5412">
        <w:rPr>
          <w:rFonts w:ascii="Times New Roman" w:eastAsia="Batang" w:hAnsi="Times New Roman" w:cs="Times New Roman"/>
          <w:b/>
          <w:bCs/>
          <w:sz w:val="28"/>
          <w:szCs w:val="28"/>
        </w:rPr>
        <w:t>4-F Sınıf Öğretmeni</w:t>
      </w:r>
    </w:p>
    <w:p w:rsidR="00433B99" w:rsidRPr="002A5412" w:rsidRDefault="00433B99" w:rsidP="004419F9">
      <w:pPr>
        <w:pStyle w:val="NoSpacing"/>
        <w:rPr>
          <w:rFonts w:ascii="Times New Roman" w:eastAsia="Batang" w:hAnsi="Times New Roman"/>
          <w:b/>
          <w:bCs/>
          <w:color w:val="C00000"/>
          <w:sz w:val="28"/>
          <w:szCs w:val="28"/>
        </w:rPr>
      </w:pPr>
    </w:p>
    <w:p w:rsidR="00433B99" w:rsidRPr="002A5412" w:rsidRDefault="00433B99" w:rsidP="004419F9">
      <w:pPr>
        <w:pStyle w:val="NoSpacing"/>
        <w:rPr>
          <w:rFonts w:ascii="Times New Roman" w:eastAsia="Batang" w:hAnsi="Times New Roman" w:cs="Times New Roman"/>
          <w:b/>
          <w:bCs/>
          <w:sz w:val="28"/>
          <w:szCs w:val="28"/>
        </w:rPr>
      </w:pPr>
      <w:r w:rsidRPr="002A5412">
        <w:rPr>
          <w:rFonts w:ascii="Times New Roman" w:eastAsia="Batang" w:hAnsi="Times New Roman" w:cs="Times New Roman"/>
          <w:b/>
          <w:bCs/>
          <w:sz w:val="28"/>
          <w:szCs w:val="28"/>
        </w:rPr>
        <w:t>GÜNDEM MADDELERİ</w:t>
      </w:r>
    </w:p>
    <w:p w:rsidR="00433B99" w:rsidRPr="004419F9" w:rsidRDefault="00433B99" w:rsidP="004419F9">
      <w:pPr>
        <w:pStyle w:val="NoSpacing"/>
        <w:rPr>
          <w:rFonts w:ascii="Times New Roman" w:eastAsia="Batang" w:hAnsi="Times New Roman"/>
          <w:b/>
          <w:bCs/>
          <w:sz w:val="24"/>
          <w:szCs w:val="24"/>
        </w:rPr>
      </w:pPr>
    </w:p>
    <w:p w:rsidR="00433B99" w:rsidRPr="004419F9" w:rsidRDefault="00433B99" w:rsidP="004419F9">
      <w:pPr>
        <w:pStyle w:val="NoSpacing"/>
        <w:rPr>
          <w:rFonts w:ascii="Times New Roman" w:eastAsia="Batang" w:hAnsi="Times New Roman"/>
          <w:color w:val="E36C0A"/>
          <w:sz w:val="24"/>
          <w:szCs w:val="24"/>
        </w:rPr>
      </w:pPr>
    </w:p>
    <w:p w:rsidR="00433B99" w:rsidRDefault="00433B99" w:rsidP="002A5412">
      <w:pPr>
        <w:rPr>
          <w:sz w:val="28"/>
          <w:szCs w:val="28"/>
        </w:rPr>
      </w:pPr>
      <w:r>
        <w:rPr>
          <w:sz w:val="28"/>
          <w:szCs w:val="28"/>
        </w:rPr>
        <w:t>1)Bir önceki toplantıda alınan kararlar,</w:t>
      </w:r>
    </w:p>
    <w:p w:rsidR="00433B99" w:rsidRDefault="00433B99" w:rsidP="002A5412">
      <w:pPr>
        <w:rPr>
          <w:sz w:val="28"/>
          <w:szCs w:val="28"/>
        </w:rPr>
      </w:pPr>
    </w:p>
    <w:p w:rsidR="00433B99" w:rsidRDefault="00433B99" w:rsidP="002A5412">
      <w:pPr>
        <w:rPr>
          <w:sz w:val="28"/>
          <w:szCs w:val="28"/>
        </w:rPr>
      </w:pPr>
      <w:r>
        <w:rPr>
          <w:sz w:val="28"/>
          <w:szCs w:val="28"/>
        </w:rPr>
        <w:t>2)Planlamaların; eğitim ve öğretimle ilgili mevzuat, okulun kuruluş amacı ve ilgili alanın öğretim programına uygun yapılması,</w:t>
      </w:r>
    </w:p>
    <w:p w:rsidR="00433B99" w:rsidRDefault="00433B99" w:rsidP="002A5412">
      <w:pPr>
        <w:rPr>
          <w:sz w:val="28"/>
          <w:szCs w:val="28"/>
        </w:rPr>
      </w:pPr>
    </w:p>
    <w:p w:rsidR="00433B99" w:rsidRDefault="00433B99" w:rsidP="002A5412">
      <w:pPr>
        <w:rPr>
          <w:sz w:val="28"/>
          <w:szCs w:val="28"/>
        </w:rPr>
      </w:pPr>
      <w:r>
        <w:rPr>
          <w:sz w:val="28"/>
          <w:szCs w:val="28"/>
        </w:rPr>
        <w:t>3) Öğretim programlarının incelenmesi, programların çevre özellikleri de dikkate alınarak amacına ve içeriğine uygun olarak uygulanması, yıllık plan ve ders planlarının hazırlanması ve uygulanmasında konu ve kazanım ağırlıklarının dikkate alınması,</w:t>
      </w:r>
    </w:p>
    <w:p w:rsidR="00433B99" w:rsidRDefault="00433B99" w:rsidP="002A5412">
      <w:pPr>
        <w:rPr>
          <w:sz w:val="28"/>
          <w:szCs w:val="28"/>
        </w:rPr>
      </w:pPr>
    </w:p>
    <w:p w:rsidR="00433B99" w:rsidRDefault="00433B99" w:rsidP="002A5412">
      <w:pPr>
        <w:rPr>
          <w:sz w:val="28"/>
          <w:szCs w:val="28"/>
        </w:rPr>
      </w:pPr>
      <w:r>
        <w:rPr>
          <w:sz w:val="28"/>
          <w:szCs w:val="28"/>
        </w:rPr>
        <w:t>4) Derslerin işlenişinde uygulanacak öğretim yöntem ve tekniklerinin belirlenmesi,</w:t>
      </w:r>
    </w:p>
    <w:p w:rsidR="00433B99" w:rsidRDefault="00433B99" w:rsidP="002A5412">
      <w:pPr>
        <w:rPr>
          <w:sz w:val="28"/>
          <w:szCs w:val="28"/>
        </w:rPr>
      </w:pPr>
    </w:p>
    <w:p w:rsidR="00433B99" w:rsidRDefault="00433B99" w:rsidP="002A5412">
      <w:pPr>
        <w:rPr>
          <w:sz w:val="28"/>
          <w:szCs w:val="28"/>
        </w:rPr>
      </w:pPr>
      <w:r>
        <w:rPr>
          <w:sz w:val="28"/>
          <w:szCs w:val="28"/>
        </w:rPr>
        <w:t>5) Özel eğitim ihtiyacı olan öğrenciler için bireyselleştirilmiş eğitim programları(BEP) ile ders planlarının görüşülmesi,</w:t>
      </w:r>
    </w:p>
    <w:p w:rsidR="00433B99" w:rsidRDefault="00433B99" w:rsidP="002A5412">
      <w:pPr>
        <w:rPr>
          <w:sz w:val="28"/>
          <w:szCs w:val="28"/>
        </w:rPr>
      </w:pPr>
    </w:p>
    <w:p w:rsidR="00433B99" w:rsidRDefault="00433B99" w:rsidP="002A5412">
      <w:pPr>
        <w:rPr>
          <w:sz w:val="28"/>
          <w:szCs w:val="28"/>
        </w:rPr>
      </w:pPr>
      <w:r>
        <w:rPr>
          <w:sz w:val="28"/>
          <w:szCs w:val="28"/>
        </w:rPr>
        <w:t>6)Diğer zümre ve alan öğretmenleriyle yapılabilecek işbirliği ve esaslarının belirlenmesi,</w:t>
      </w:r>
    </w:p>
    <w:p w:rsidR="00433B99" w:rsidRDefault="00433B99" w:rsidP="002A5412">
      <w:pPr>
        <w:rPr>
          <w:sz w:val="28"/>
          <w:szCs w:val="28"/>
        </w:rPr>
      </w:pPr>
    </w:p>
    <w:p w:rsidR="00433B99" w:rsidRDefault="00433B99" w:rsidP="002A5412">
      <w:pPr>
        <w:rPr>
          <w:sz w:val="28"/>
          <w:szCs w:val="28"/>
        </w:rPr>
      </w:pPr>
      <w:r>
        <w:rPr>
          <w:sz w:val="28"/>
          <w:szCs w:val="28"/>
        </w:rPr>
        <w:t>7)Öğretim alanı ile bilim ve teknolojideki gelişmelerin izlenerek uygulamalara yansıtılması,</w:t>
      </w:r>
    </w:p>
    <w:p w:rsidR="00433B99" w:rsidRDefault="00433B99" w:rsidP="002A5412">
      <w:pPr>
        <w:rPr>
          <w:sz w:val="28"/>
          <w:szCs w:val="28"/>
        </w:rPr>
      </w:pPr>
    </w:p>
    <w:p w:rsidR="00433B99" w:rsidRDefault="00433B99" w:rsidP="002A5412">
      <w:pPr>
        <w:rPr>
          <w:sz w:val="28"/>
          <w:szCs w:val="28"/>
        </w:rPr>
      </w:pPr>
      <w:r>
        <w:rPr>
          <w:sz w:val="28"/>
          <w:szCs w:val="28"/>
        </w:rPr>
        <w:t>8) Öğrencilerde girişimcilik bilincinin kazandırılmasına yönelik çalışmaların yapılması,</w:t>
      </w:r>
    </w:p>
    <w:p w:rsidR="00433B99" w:rsidRDefault="00433B99" w:rsidP="002A5412">
      <w:pPr>
        <w:rPr>
          <w:sz w:val="28"/>
          <w:szCs w:val="28"/>
        </w:rPr>
      </w:pPr>
    </w:p>
    <w:p w:rsidR="00433B99" w:rsidRDefault="00433B99" w:rsidP="002A5412">
      <w:pPr>
        <w:rPr>
          <w:sz w:val="28"/>
          <w:szCs w:val="28"/>
        </w:rPr>
      </w:pPr>
      <w:r>
        <w:rPr>
          <w:sz w:val="28"/>
          <w:szCs w:val="28"/>
        </w:rPr>
        <w:t>9) Derslerin daha verimli işlenebilmesi için ihtiyaç duyulan kitap, araç-gereç ve benzeri öğretim materyallerinin belirlenmesi,</w:t>
      </w:r>
    </w:p>
    <w:p w:rsidR="00433B99" w:rsidRDefault="00433B99" w:rsidP="002A5412">
      <w:pPr>
        <w:rPr>
          <w:sz w:val="28"/>
          <w:szCs w:val="28"/>
        </w:rPr>
      </w:pPr>
    </w:p>
    <w:p w:rsidR="00433B99" w:rsidRDefault="00433B99" w:rsidP="002A5412">
      <w:pPr>
        <w:rPr>
          <w:sz w:val="28"/>
          <w:szCs w:val="28"/>
        </w:rPr>
      </w:pPr>
      <w:r>
        <w:rPr>
          <w:sz w:val="28"/>
          <w:szCs w:val="28"/>
        </w:rPr>
        <w:t>10) Okul ve çevre imkanlarının değerlendirilerek yapılacak deney, proje, gezi ve gözlemlerin planlanması,</w:t>
      </w:r>
    </w:p>
    <w:p w:rsidR="00433B99" w:rsidRDefault="00433B99" w:rsidP="002A5412">
      <w:pPr>
        <w:rPr>
          <w:sz w:val="28"/>
          <w:szCs w:val="28"/>
        </w:rPr>
      </w:pPr>
    </w:p>
    <w:p w:rsidR="00433B99" w:rsidRDefault="00433B99" w:rsidP="002A5412">
      <w:pPr>
        <w:rPr>
          <w:sz w:val="28"/>
          <w:szCs w:val="28"/>
        </w:rPr>
      </w:pPr>
      <w:r>
        <w:rPr>
          <w:sz w:val="28"/>
          <w:szCs w:val="28"/>
        </w:rPr>
        <w:t>11)Öğrenci başarısının ölçülmesi ve değerlendirilmesi amacıyla sınav analizlerinin yapılması,</w:t>
      </w:r>
    </w:p>
    <w:p w:rsidR="00433B99" w:rsidRDefault="00433B99" w:rsidP="002A5412">
      <w:pPr>
        <w:rPr>
          <w:sz w:val="28"/>
          <w:szCs w:val="28"/>
        </w:rPr>
      </w:pPr>
    </w:p>
    <w:p w:rsidR="00433B99" w:rsidRDefault="00433B99" w:rsidP="002A5412">
      <w:pPr>
        <w:rPr>
          <w:sz w:val="28"/>
          <w:szCs w:val="28"/>
        </w:rPr>
      </w:pPr>
      <w:r>
        <w:rPr>
          <w:sz w:val="28"/>
          <w:szCs w:val="28"/>
        </w:rPr>
        <w:t>12) Sınavların, beceri sınavlarının ve ortak sınavların planlanması,</w:t>
      </w:r>
    </w:p>
    <w:p w:rsidR="00433B99" w:rsidRDefault="00433B99" w:rsidP="002A5412">
      <w:pPr>
        <w:rPr>
          <w:sz w:val="28"/>
          <w:szCs w:val="28"/>
        </w:rPr>
      </w:pPr>
    </w:p>
    <w:p w:rsidR="00433B99" w:rsidRDefault="00433B99" w:rsidP="002A5412">
      <w:pPr>
        <w:rPr>
          <w:sz w:val="28"/>
          <w:szCs w:val="28"/>
        </w:rPr>
      </w:pPr>
      <w:r>
        <w:rPr>
          <w:sz w:val="28"/>
          <w:szCs w:val="28"/>
        </w:rPr>
        <w:t>13)Öğrencilerin ulusal ve uluslar arası düzeyde katıldıkları çeşitli sınav ve yarışmalarda aldıkları sonuçlara ilişkin başarı durumları,</w:t>
      </w:r>
    </w:p>
    <w:p w:rsidR="00433B99" w:rsidRDefault="00433B99" w:rsidP="002A5412">
      <w:pPr>
        <w:rPr>
          <w:sz w:val="28"/>
          <w:szCs w:val="28"/>
        </w:rPr>
      </w:pPr>
    </w:p>
    <w:p w:rsidR="00433B99" w:rsidRDefault="00433B99" w:rsidP="002A5412">
      <w:pPr>
        <w:rPr>
          <w:sz w:val="28"/>
          <w:szCs w:val="28"/>
        </w:rPr>
      </w:pPr>
      <w:r>
        <w:rPr>
          <w:sz w:val="28"/>
          <w:szCs w:val="28"/>
        </w:rPr>
        <w:t>14) Görsel sanatlar, müzik, beden eğitimi dersleriyle uygulamalı nitelikteki diğer derslerin değerlendirilmesinde dikkate alınacak hususların tespit edilmesi; sınavların şekil, sayı ve süresiyle ürün değerlendirme ölçeklerinin belirlenmesi,</w:t>
      </w:r>
    </w:p>
    <w:p w:rsidR="00433B99" w:rsidRDefault="00433B99" w:rsidP="002A5412">
      <w:pPr>
        <w:rPr>
          <w:sz w:val="28"/>
          <w:szCs w:val="28"/>
        </w:rPr>
      </w:pPr>
    </w:p>
    <w:p w:rsidR="00433B99" w:rsidRDefault="00433B99" w:rsidP="002A5412">
      <w:pPr>
        <w:rPr>
          <w:sz w:val="28"/>
          <w:szCs w:val="28"/>
        </w:rPr>
      </w:pPr>
      <w:r>
        <w:rPr>
          <w:sz w:val="28"/>
          <w:szCs w:val="28"/>
        </w:rPr>
        <w:t>15) Öğretim programları, okul ve çevre şartları dikkate alınarak eğitim kurumunun kademe ve türüne göre proje konuları ile performans çalışmalarının belirlenmesi, planlanması ve bunların ölçme ve değerlendirmesine yönelik ölçeklerin hazırlanması,</w:t>
      </w:r>
    </w:p>
    <w:p w:rsidR="00433B99" w:rsidRDefault="00433B99" w:rsidP="002A5412">
      <w:pPr>
        <w:rPr>
          <w:sz w:val="28"/>
          <w:szCs w:val="28"/>
        </w:rPr>
      </w:pPr>
    </w:p>
    <w:p w:rsidR="00433B99" w:rsidRDefault="00433B99" w:rsidP="002A5412">
      <w:pPr>
        <w:rPr>
          <w:sz w:val="28"/>
          <w:szCs w:val="28"/>
        </w:rPr>
      </w:pPr>
      <w:r>
        <w:rPr>
          <w:sz w:val="28"/>
          <w:szCs w:val="28"/>
        </w:rPr>
        <w:t>16) İş sağlığı ve güvenliği tedbirlerinin değerlendirilmesi,</w:t>
      </w:r>
    </w:p>
    <w:p w:rsidR="00433B99" w:rsidRDefault="00433B99" w:rsidP="002A5412">
      <w:pPr>
        <w:rPr>
          <w:sz w:val="28"/>
          <w:szCs w:val="28"/>
        </w:rPr>
      </w:pPr>
    </w:p>
    <w:p w:rsidR="00433B99" w:rsidRDefault="00433B99" w:rsidP="002A5412">
      <w:pPr>
        <w:rPr>
          <w:sz w:val="28"/>
          <w:szCs w:val="28"/>
        </w:rPr>
      </w:pPr>
      <w:r>
        <w:rPr>
          <w:sz w:val="28"/>
          <w:szCs w:val="28"/>
        </w:rPr>
        <w:t>17)Dilek ve temenniler.</w:t>
      </w:r>
    </w:p>
    <w:p w:rsidR="00433B99" w:rsidRDefault="00433B99" w:rsidP="002A5412">
      <w:pPr>
        <w:pStyle w:val="NoSpacing"/>
        <w:tabs>
          <w:tab w:val="left" w:pos="195"/>
        </w:tabs>
        <w:rPr>
          <w:rFonts w:ascii="Times New Roman" w:eastAsia="Batang" w:hAnsi="Times New Roman"/>
          <w:color w:val="E36C0A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Pr="007A331B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000000"/>
          <w:sz w:val="24"/>
          <w:szCs w:val="24"/>
        </w:rPr>
      </w:pPr>
    </w:p>
    <w:p w:rsidR="00433B99" w:rsidRPr="007A331B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000000"/>
          <w:sz w:val="24"/>
          <w:szCs w:val="24"/>
        </w:rPr>
      </w:pPr>
    </w:p>
    <w:p w:rsidR="00433B99" w:rsidRPr="007A331B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0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000000"/>
          <w:sz w:val="24"/>
          <w:szCs w:val="24"/>
        </w:rPr>
      </w:pPr>
      <w:r w:rsidRPr="007A331B">
        <w:rPr>
          <w:rFonts w:ascii="Times New Roman" w:eastAsia="Batang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OLUR</w:t>
      </w: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000000"/>
          <w:sz w:val="24"/>
          <w:szCs w:val="24"/>
        </w:rPr>
      </w:pPr>
    </w:p>
    <w:p w:rsidR="00433B99" w:rsidRPr="007A331B" w:rsidRDefault="00433B99" w:rsidP="00653878">
      <w:pPr>
        <w:pStyle w:val="NoSpacing"/>
        <w:tabs>
          <w:tab w:val="left" w:pos="3495"/>
          <w:tab w:val="left" w:pos="3915"/>
        </w:tabs>
        <w:ind w:firstLine="708"/>
        <w:rPr>
          <w:rFonts w:ascii="Times New Roman" w:eastAsia="Batang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Batang" w:hAnsi="Times New Roman"/>
          <w:b/>
          <w:bCs/>
          <w:color w:val="000000"/>
          <w:sz w:val="24"/>
          <w:szCs w:val="24"/>
        </w:rPr>
        <w:tab/>
      </w:r>
      <w:r w:rsidRPr="007A331B">
        <w:rPr>
          <w:rFonts w:ascii="Times New Roman" w:eastAsia="Batang" w:hAnsi="Times New Roman" w:cs="Times New Roman"/>
          <w:b/>
          <w:bCs/>
          <w:color w:val="000000"/>
          <w:sz w:val="24"/>
          <w:szCs w:val="24"/>
        </w:rPr>
        <w:t xml:space="preserve">   </w:t>
      </w:r>
      <w:r>
        <w:rPr>
          <w:rFonts w:ascii="Times New Roman" w:eastAsia="Batang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A331B">
        <w:rPr>
          <w:rFonts w:ascii="Times New Roman" w:eastAsia="Batang" w:hAnsi="Times New Roman" w:cs="Times New Roman"/>
          <w:b/>
          <w:bCs/>
          <w:color w:val="000000"/>
          <w:sz w:val="24"/>
          <w:szCs w:val="24"/>
        </w:rPr>
        <w:t xml:space="preserve">  0</w:t>
      </w:r>
      <w:r>
        <w:rPr>
          <w:rFonts w:ascii="Times New Roman" w:eastAsia="Batang" w:hAnsi="Times New Roman" w:cs="Times New Roman"/>
          <w:b/>
          <w:bCs/>
          <w:color w:val="000000"/>
          <w:sz w:val="24"/>
          <w:szCs w:val="24"/>
        </w:rPr>
        <w:t>6</w:t>
      </w:r>
      <w:r w:rsidRPr="007A331B">
        <w:rPr>
          <w:rFonts w:ascii="Times New Roman" w:eastAsia="Batang" w:hAnsi="Times New Roman" w:cs="Times New Roman"/>
          <w:b/>
          <w:bCs/>
          <w:color w:val="000000"/>
          <w:sz w:val="24"/>
          <w:szCs w:val="24"/>
        </w:rPr>
        <w:t>/09/2017</w:t>
      </w:r>
    </w:p>
    <w:p w:rsidR="00433B99" w:rsidRPr="007A331B" w:rsidRDefault="00433B99" w:rsidP="004C5A21">
      <w:pPr>
        <w:pStyle w:val="NoSpacing"/>
        <w:ind w:firstLine="708"/>
        <w:rPr>
          <w:rFonts w:ascii="Times New Roman" w:eastAsia="Batang" w:hAnsi="Times New Roman" w:cs="Times New Roman"/>
          <w:b/>
          <w:bCs/>
          <w:color w:val="000000"/>
          <w:sz w:val="24"/>
          <w:szCs w:val="24"/>
        </w:rPr>
      </w:pPr>
      <w:r w:rsidRPr="007A331B">
        <w:rPr>
          <w:rFonts w:ascii="Times New Roman" w:eastAsia="Batang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İLYAS YILMAZ</w:t>
      </w:r>
    </w:p>
    <w:p w:rsidR="00433B99" w:rsidRPr="007A331B" w:rsidRDefault="00433B99" w:rsidP="004C5A21">
      <w:pPr>
        <w:pStyle w:val="NoSpacing"/>
        <w:ind w:firstLine="708"/>
        <w:rPr>
          <w:rFonts w:ascii="Times New Roman" w:eastAsia="Batang" w:hAnsi="Times New Roman" w:cs="Times New Roman"/>
          <w:b/>
          <w:bCs/>
          <w:color w:val="000000"/>
          <w:sz w:val="24"/>
          <w:szCs w:val="24"/>
        </w:rPr>
      </w:pPr>
      <w:r w:rsidRPr="007A331B">
        <w:rPr>
          <w:rFonts w:ascii="Times New Roman" w:eastAsia="Batang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OKUL MÜDÜRÜ       </w:t>
      </w: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s1026" type="#_x0000_t75" alt="2017-2018-calisma-takvimi.jpg" style="position:absolute;left:0;text-align:left;margin-left:-5.6pt;margin-top:19.85pt;width:467.25pt;height:694.85pt;z-index:251658240;visibility:visible;mso-position-horizontal-relative:margin;mso-position-vertical-relative:margin">
            <v:imagedata r:id="rId7" o:title="" cropbottom="5447f"/>
            <w10:wrap type="square" anchorx="margin" anchory="margin"/>
          </v:shape>
        </w:pict>
      </w: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Pr="004419F9" w:rsidRDefault="00433B99" w:rsidP="004C5A21">
      <w:pPr>
        <w:pStyle w:val="NoSpacing"/>
        <w:ind w:firstLine="708"/>
        <w:rPr>
          <w:rFonts w:ascii="Times New Roman" w:eastAsia="Batang" w:hAnsi="Times New Roman"/>
          <w:sz w:val="24"/>
          <w:szCs w:val="24"/>
        </w:rPr>
      </w:pPr>
      <w:r w:rsidRPr="004419F9">
        <w:rPr>
          <w:rFonts w:ascii="Times New Roman" w:eastAsia="Batang" w:hAnsi="Times New Roman"/>
          <w:sz w:val="24"/>
          <w:szCs w:val="24"/>
        </w:rPr>
        <w:br/>
      </w:r>
    </w:p>
    <w:tbl>
      <w:tblPr>
        <w:tblW w:w="0" w:type="auto"/>
        <w:jc w:val="center"/>
        <w:tblBorders>
          <w:top w:val="single" w:sz="12" w:space="0" w:color="663300"/>
          <w:left w:val="single" w:sz="12" w:space="0" w:color="663300"/>
          <w:bottom w:val="single" w:sz="12" w:space="0" w:color="663300"/>
          <w:right w:val="single" w:sz="12" w:space="0" w:color="663300"/>
          <w:insideH w:val="single" w:sz="12" w:space="0" w:color="663300"/>
          <w:insideV w:val="single" w:sz="12" w:space="0" w:color="663300"/>
        </w:tblBorders>
        <w:tblLook w:val="00A0"/>
      </w:tblPr>
      <w:tblGrid>
        <w:gridCol w:w="4346"/>
        <w:gridCol w:w="2546"/>
      </w:tblGrid>
      <w:tr w:rsidR="00433B99" w:rsidRPr="004419F9">
        <w:trPr>
          <w:jc w:val="center"/>
        </w:trPr>
        <w:tc>
          <w:tcPr>
            <w:tcW w:w="6892" w:type="dxa"/>
            <w:gridSpan w:val="2"/>
            <w:vAlign w:val="bottom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İlköğretim 4.Sınıf DERSLERİ</w:t>
            </w:r>
          </w:p>
        </w:tc>
      </w:tr>
      <w:tr w:rsidR="00433B99" w:rsidRPr="004419F9">
        <w:trPr>
          <w:trHeight w:val="269"/>
          <w:jc w:val="center"/>
        </w:trPr>
        <w:tc>
          <w:tcPr>
            <w:tcW w:w="4346" w:type="dxa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Zorunlu Dersler</w:t>
            </w:r>
          </w:p>
        </w:tc>
        <w:tc>
          <w:tcPr>
            <w:tcW w:w="2546" w:type="dxa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Haftalık Ders Saati</w:t>
            </w:r>
          </w:p>
        </w:tc>
      </w:tr>
      <w:tr w:rsidR="00433B99" w:rsidRPr="004419F9">
        <w:trPr>
          <w:jc w:val="center"/>
        </w:trPr>
        <w:tc>
          <w:tcPr>
            <w:tcW w:w="4346" w:type="dxa"/>
            <w:vAlign w:val="bottom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 w:cs="Times New Roman"/>
                <w:sz w:val="24"/>
                <w:szCs w:val="24"/>
              </w:rPr>
              <w:t>Türkçe</w:t>
            </w:r>
          </w:p>
        </w:tc>
        <w:tc>
          <w:tcPr>
            <w:tcW w:w="254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 w:cs="Times New Roman"/>
                <w:sz w:val="24"/>
                <w:szCs w:val="24"/>
              </w:rPr>
              <w:t>8</w:t>
            </w:r>
          </w:p>
        </w:tc>
      </w:tr>
      <w:tr w:rsidR="00433B99" w:rsidRPr="004419F9">
        <w:trPr>
          <w:jc w:val="center"/>
        </w:trPr>
        <w:tc>
          <w:tcPr>
            <w:tcW w:w="4346" w:type="dxa"/>
            <w:vAlign w:val="bottom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 w:cs="Times New Roman"/>
                <w:sz w:val="24"/>
                <w:szCs w:val="24"/>
              </w:rPr>
              <w:t>Matematik</w:t>
            </w:r>
          </w:p>
        </w:tc>
        <w:tc>
          <w:tcPr>
            <w:tcW w:w="254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 w:cs="Times New Roman"/>
                <w:sz w:val="24"/>
                <w:szCs w:val="24"/>
              </w:rPr>
              <w:t>5</w:t>
            </w:r>
          </w:p>
        </w:tc>
      </w:tr>
      <w:tr w:rsidR="00433B99" w:rsidRPr="004419F9">
        <w:trPr>
          <w:jc w:val="center"/>
        </w:trPr>
        <w:tc>
          <w:tcPr>
            <w:tcW w:w="4346" w:type="dxa"/>
            <w:vAlign w:val="bottom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 w:cs="Times New Roman"/>
                <w:sz w:val="24"/>
                <w:szCs w:val="24"/>
              </w:rPr>
              <w:t>Fen ve Teknoloji</w:t>
            </w:r>
          </w:p>
        </w:tc>
        <w:tc>
          <w:tcPr>
            <w:tcW w:w="254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 w:cs="Times New Roman"/>
                <w:sz w:val="24"/>
                <w:szCs w:val="24"/>
              </w:rPr>
              <w:t>3</w:t>
            </w:r>
          </w:p>
        </w:tc>
      </w:tr>
      <w:tr w:rsidR="00433B99" w:rsidRPr="004419F9">
        <w:trPr>
          <w:jc w:val="center"/>
        </w:trPr>
        <w:tc>
          <w:tcPr>
            <w:tcW w:w="4346" w:type="dxa"/>
            <w:vAlign w:val="bottom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 w:cs="Times New Roman"/>
                <w:sz w:val="24"/>
                <w:szCs w:val="24"/>
              </w:rPr>
              <w:t>Sosyal Bilgiler</w:t>
            </w:r>
          </w:p>
        </w:tc>
        <w:tc>
          <w:tcPr>
            <w:tcW w:w="254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 w:cs="Times New Roman"/>
                <w:sz w:val="24"/>
                <w:szCs w:val="24"/>
              </w:rPr>
              <w:t>3</w:t>
            </w:r>
          </w:p>
        </w:tc>
      </w:tr>
      <w:tr w:rsidR="00433B99" w:rsidRPr="004419F9">
        <w:trPr>
          <w:jc w:val="center"/>
        </w:trPr>
        <w:tc>
          <w:tcPr>
            <w:tcW w:w="4346" w:type="dxa"/>
            <w:vAlign w:val="bottom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 w:cs="Times New Roman"/>
                <w:sz w:val="24"/>
                <w:szCs w:val="24"/>
              </w:rPr>
              <w:t>Yabancı Dil (İNGİLİZCE)</w:t>
            </w:r>
          </w:p>
        </w:tc>
        <w:tc>
          <w:tcPr>
            <w:tcW w:w="254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</w:tr>
      <w:tr w:rsidR="00433B99" w:rsidRPr="004419F9">
        <w:trPr>
          <w:jc w:val="center"/>
        </w:trPr>
        <w:tc>
          <w:tcPr>
            <w:tcW w:w="4346" w:type="dxa"/>
            <w:vAlign w:val="bottom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 w:cs="Times New Roman"/>
                <w:sz w:val="24"/>
                <w:szCs w:val="24"/>
              </w:rPr>
              <w:t>Din Kültürü ve Ahlâk Bilgisi</w:t>
            </w:r>
          </w:p>
        </w:tc>
        <w:tc>
          <w:tcPr>
            <w:tcW w:w="254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</w:tr>
      <w:tr w:rsidR="00433B99" w:rsidRPr="004419F9">
        <w:trPr>
          <w:jc w:val="center"/>
        </w:trPr>
        <w:tc>
          <w:tcPr>
            <w:tcW w:w="4346" w:type="dxa"/>
            <w:vAlign w:val="bottom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 w:cs="Times New Roman"/>
                <w:sz w:val="24"/>
                <w:szCs w:val="24"/>
              </w:rPr>
              <w:t>Görsel Sanatlar</w:t>
            </w:r>
          </w:p>
        </w:tc>
        <w:tc>
          <w:tcPr>
            <w:tcW w:w="254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</w:tr>
      <w:tr w:rsidR="00433B99" w:rsidRPr="004419F9">
        <w:trPr>
          <w:jc w:val="center"/>
        </w:trPr>
        <w:tc>
          <w:tcPr>
            <w:tcW w:w="4346" w:type="dxa"/>
            <w:vAlign w:val="bottom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 w:cs="Times New Roman"/>
                <w:sz w:val="24"/>
                <w:szCs w:val="24"/>
              </w:rPr>
              <w:t>Müzik</w:t>
            </w:r>
          </w:p>
        </w:tc>
        <w:tc>
          <w:tcPr>
            <w:tcW w:w="254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</w:tr>
      <w:tr w:rsidR="00433B99" w:rsidRPr="004419F9">
        <w:trPr>
          <w:jc w:val="center"/>
        </w:trPr>
        <w:tc>
          <w:tcPr>
            <w:tcW w:w="4346" w:type="dxa"/>
            <w:vAlign w:val="bottom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 w:cs="Times New Roman"/>
                <w:sz w:val="24"/>
                <w:szCs w:val="24"/>
              </w:rPr>
              <w:t>Oyun ve Fiziki Etkinlik</w:t>
            </w:r>
          </w:p>
        </w:tc>
        <w:tc>
          <w:tcPr>
            <w:tcW w:w="254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</w:tr>
      <w:tr w:rsidR="00433B99" w:rsidRPr="004419F9">
        <w:trPr>
          <w:jc w:val="center"/>
        </w:trPr>
        <w:tc>
          <w:tcPr>
            <w:tcW w:w="4346" w:type="dxa"/>
            <w:vAlign w:val="bottom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 w:cs="Times New Roman"/>
                <w:sz w:val="24"/>
                <w:szCs w:val="24"/>
              </w:rPr>
              <w:t>Trafik Güvenliği</w:t>
            </w:r>
          </w:p>
        </w:tc>
        <w:tc>
          <w:tcPr>
            <w:tcW w:w="254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</w:tr>
      <w:tr w:rsidR="00433B99" w:rsidRPr="004419F9">
        <w:trPr>
          <w:jc w:val="center"/>
        </w:trPr>
        <w:tc>
          <w:tcPr>
            <w:tcW w:w="434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 w:cs="Times New Roman"/>
                <w:sz w:val="24"/>
                <w:szCs w:val="24"/>
              </w:rPr>
              <w:t>İnsan H. Yurttaşlık ve Demokrasi</w:t>
            </w:r>
          </w:p>
        </w:tc>
        <w:tc>
          <w:tcPr>
            <w:tcW w:w="254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</w:tr>
      <w:tr w:rsidR="00433B99" w:rsidRPr="004419F9">
        <w:trPr>
          <w:jc w:val="center"/>
        </w:trPr>
        <w:tc>
          <w:tcPr>
            <w:tcW w:w="434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 w:cs="Times New Roman"/>
                <w:sz w:val="24"/>
                <w:szCs w:val="24"/>
              </w:rPr>
              <w:t>GENEL TOPLAM</w:t>
            </w:r>
          </w:p>
        </w:tc>
        <w:tc>
          <w:tcPr>
            <w:tcW w:w="254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 w:cs="Times New Roman"/>
                <w:sz w:val="24"/>
                <w:szCs w:val="24"/>
              </w:rPr>
              <w:t>30</w:t>
            </w:r>
          </w:p>
        </w:tc>
      </w:tr>
    </w:tbl>
    <w:p w:rsidR="00433B99" w:rsidRDefault="00433B99" w:rsidP="00F77B90">
      <w:pPr>
        <w:pStyle w:val="NoSpacing"/>
        <w:ind w:firstLine="708"/>
        <w:jc w:val="both"/>
        <w:rPr>
          <w:rFonts w:ascii="Times New Roman" w:eastAsia="Batang" w:hAnsi="Times New Roman"/>
          <w:sz w:val="24"/>
          <w:szCs w:val="24"/>
        </w:rPr>
      </w:pPr>
    </w:p>
    <w:p w:rsidR="00433B99" w:rsidRPr="004419F9" w:rsidRDefault="00433B99" w:rsidP="009F3B2E">
      <w:pPr>
        <w:pStyle w:val="NoSpacing"/>
        <w:jc w:val="both"/>
        <w:rPr>
          <w:rFonts w:ascii="Times New Roman" w:eastAsia="Batang" w:hAnsi="Times New Roman"/>
          <w:sz w:val="24"/>
          <w:szCs w:val="24"/>
        </w:rPr>
      </w:pPr>
    </w:p>
    <w:tbl>
      <w:tblPr>
        <w:tblpPr w:leftFromText="141" w:rightFromText="141" w:vertAnchor="text" w:horzAnchor="margin" w:tblpX="231" w:tblpY="183"/>
        <w:tblW w:w="1020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2992"/>
        <w:gridCol w:w="10"/>
        <w:gridCol w:w="1725"/>
        <w:gridCol w:w="49"/>
        <w:gridCol w:w="1827"/>
        <w:gridCol w:w="1724"/>
        <w:gridCol w:w="6"/>
        <w:gridCol w:w="1820"/>
        <w:gridCol w:w="52"/>
      </w:tblGrid>
      <w:tr w:rsidR="00433B99" w:rsidRPr="000112DE">
        <w:trPr>
          <w:gridAfter w:val="1"/>
          <w:wAfter w:w="52" w:type="dxa"/>
          <w:trHeight w:val="670"/>
        </w:trPr>
        <w:tc>
          <w:tcPr>
            <w:tcW w:w="10153" w:type="dxa"/>
            <w:gridSpan w:val="8"/>
            <w:shd w:val="clear" w:color="auto" w:fill="FFFFFF"/>
            <w:vAlign w:val="center"/>
          </w:tcPr>
          <w:p w:rsidR="00433B99" w:rsidRPr="000112DE" w:rsidRDefault="00433B99" w:rsidP="000112DE">
            <w:pPr>
              <w:pStyle w:val="NoSpacing"/>
              <w:rPr>
                <w:rFonts w:ascii="Times New Roman" w:eastAsia="Batang" w:hAnsi="Times New Roman"/>
                <w:b/>
                <w:bCs/>
                <w:color w:val="0070C0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C00000"/>
              </w:rPr>
              <w:t xml:space="preserve">      </w:t>
            </w:r>
            <w:r w:rsidRPr="000112DE">
              <w:rPr>
                <w:rFonts w:ascii="Times New Roman" w:eastAsia="Batang" w:hAnsi="Times New Roman" w:cs="Times New Roman"/>
                <w:b/>
                <w:bCs/>
                <w:color w:val="C00000"/>
              </w:rPr>
              <w:t>YIL BOYUNCA TÜM DERSLERDEN YAPILACAK ÖLÇME DEĞERLENDİRME SAYILARI</w:t>
            </w:r>
          </w:p>
        </w:tc>
      </w:tr>
      <w:tr w:rsidR="00433B99" w:rsidRPr="004419F9">
        <w:trPr>
          <w:gridAfter w:val="1"/>
          <w:wAfter w:w="52" w:type="dxa"/>
          <w:trHeight w:val="584"/>
        </w:trPr>
        <w:tc>
          <w:tcPr>
            <w:tcW w:w="2992" w:type="dxa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UYGULAMA</w:t>
            </w:r>
          </w:p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ZAMANI</w:t>
            </w:r>
          </w:p>
        </w:tc>
        <w:tc>
          <w:tcPr>
            <w:tcW w:w="1735" w:type="dxa"/>
            <w:gridSpan w:val="2"/>
            <w:shd w:val="clear" w:color="auto" w:fill="FFFFFF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I.</w:t>
            </w:r>
          </w:p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Dönem</w:t>
            </w:r>
          </w:p>
        </w:tc>
        <w:tc>
          <w:tcPr>
            <w:tcW w:w="1876" w:type="dxa"/>
            <w:gridSpan w:val="2"/>
            <w:shd w:val="clear" w:color="auto" w:fill="FFFFFF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I.</w:t>
            </w:r>
          </w:p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Dönem</w:t>
            </w:r>
          </w:p>
        </w:tc>
        <w:tc>
          <w:tcPr>
            <w:tcW w:w="1730" w:type="dxa"/>
            <w:gridSpan w:val="2"/>
            <w:shd w:val="clear" w:color="auto" w:fill="FFFFFF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II.</w:t>
            </w:r>
          </w:p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Dönem</w:t>
            </w:r>
          </w:p>
        </w:tc>
        <w:tc>
          <w:tcPr>
            <w:tcW w:w="1820" w:type="dxa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II.</w:t>
            </w:r>
          </w:p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Dönem</w:t>
            </w:r>
          </w:p>
        </w:tc>
      </w:tr>
      <w:tr w:rsidR="00433B99" w:rsidRPr="004419F9">
        <w:trPr>
          <w:gridAfter w:val="1"/>
          <w:wAfter w:w="52" w:type="dxa"/>
          <w:trHeight w:val="381"/>
        </w:trPr>
        <w:tc>
          <w:tcPr>
            <w:tcW w:w="2992" w:type="dxa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UYGULAMA</w:t>
            </w:r>
          </w:p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ŞEKLİ</w:t>
            </w:r>
          </w:p>
        </w:tc>
        <w:tc>
          <w:tcPr>
            <w:tcW w:w="1735" w:type="dxa"/>
            <w:gridSpan w:val="2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Yazılı Sınav</w:t>
            </w:r>
          </w:p>
        </w:tc>
        <w:tc>
          <w:tcPr>
            <w:tcW w:w="1876" w:type="dxa"/>
            <w:gridSpan w:val="2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Ders ve Etkinlik Katılım</w:t>
            </w:r>
          </w:p>
        </w:tc>
        <w:tc>
          <w:tcPr>
            <w:tcW w:w="1730" w:type="dxa"/>
            <w:gridSpan w:val="2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Yazılı Sınav</w:t>
            </w:r>
          </w:p>
        </w:tc>
        <w:tc>
          <w:tcPr>
            <w:tcW w:w="1820" w:type="dxa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Ders ve Etkinlik Katılım</w:t>
            </w:r>
          </w:p>
        </w:tc>
      </w:tr>
      <w:tr w:rsidR="00433B99" w:rsidRPr="004419F9">
        <w:trPr>
          <w:gridAfter w:val="1"/>
          <w:wAfter w:w="52" w:type="dxa"/>
          <w:trHeight w:val="433"/>
        </w:trPr>
        <w:tc>
          <w:tcPr>
            <w:tcW w:w="2992" w:type="dxa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  <w:t>TÜRKÇE</w:t>
            </w:r>
          </w:p>
        </w:tc>
        <w:tc>
          <w:tcPr>
            <w:tcW w:w="1735" w:type="dxa"/>
            <w:gridSpan w:val="2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76" w:type="dxa"/>
            <w:gridSpan w:val="2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30" w:type="dxa"/>
            <w:gridSpan w:val="2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20" w:type="dxa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433B99" w:rsidRPr="004419F9">
        <w:trPr>
          <w:gridAfter w:val="1"/>
          <w:wAfter w:w="52" w:type="dxa"/>
          <w:trHeight w:val="383"/>
        </w:trPr>
        <w:tc>
          <w:tcPr>
            <w:tcW w:w="2992" w:type="dxa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  <w:t>MATEMATİK</w:t>
            </w:r>
          </w:p>
        </w:tc>
        <w:tc>
          <w:tcPr>
            <w:tcW w:w="1735" w:type="dxa"/>
            <w:gridSpan w:val="2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76" w:type="dxa"/>
            <w:gridSpan w:val="2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30" w:type="dxa"/>
            <w:gridSpan w:val="2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20" w:type="dxa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433B99" w:rsidRPr="004419F9">
        <w:trPr>
          <w:gridAfter w:val="1"/>
          <w:wAfter w:w="52" w:type="dxa"/>
          <w:trHeight w:val="375"/>
        </w:trPr>
        <w:tc>
          <w:tcPr>
            <w:tcW w:w="2992" w:type="dxa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  <w:t>FEN BİLİMLERİ</w:t>
            </w:r>
          </w:p>
        </w:tc>
        <w:tc>
          <w:tcPr>
            <w:tcW w:w="1735" w:type="dxa"/>
            <w:gridSpan w:val="2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76" w:type="dxa"/>
            <w:gridSpan w:val="2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30" w:type="dxa"/>
            <w:gridSpan w:val="2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20" w:type="dxa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433B99" w:rsidRPr="004419F9">
        <w:trPr>
          <w:gridAfter w:val="1"/>
          <w:wAfter w:w="52" w:type="dxa"/>
          <w:trHeight w:val="381"/>
        </w:trPr>
        <w:tc>
          <w:tcPr>
            <w:tcW w:w="2992" w:type="dxa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  <w:t>SOSYAL BİLGİLER</w:t>
            </w:r>
          </w:p>
        </w:tc>
        <w:tc>
          <w:tcPr>
            <w:tcW w:w="1735" w:type="dxa"/>
            <w:gridSpan w:val="2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76" w:type="dxa"/>
            <w:gridSpan w:val="2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30" w:type="dxa"/>
            <w:gridSpan w:val="2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20" w:type="dxa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433B99" w:rsidRPr="004419F9">
        <w:trPr>
          <w:gridAfter w:val="1"/>
          <w:wAfter w:w="52" w:type="dxa"/>
          <w:trHeight w:val="552"/>
        </w:trPr>
        <w:tc>
          <w:tcPr>
            <w:tcW w:w="2992" w:type="dxa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  <w:t>GÖRSEL SANATLAR</w:t>
            </w:r>
          </w:p>
        </w:tc>
        <w:tc>
          <w:tcPr>
            <w:tcW w:w="1735" w:type="dxa"/>
            <w:gridSpan w:val="2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sz w:val="24"/>
                <w:szCs w:val="24"/>
              </w:rPr>
              <w:t>Uygulama S.</w:t>
            </w:r>
          </w:p>
        </w:tc>
        <w:tc>
          <w:tcPr>
            <w:tcW w:w="1876" w:type="dxa"/>
            <w:gridSpan w:val="2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30" w:type="dxa"/>
            <w:gridSpan w:val="2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433B99" w:rsidRPr="004419F9">
        <w:trPr>
          <w:gridAfter w:val="1"/>
          <w:wAfter w:w="52" w:type="dxa"/>
          <w:trHeight w:val="354"/>
        </w:trPr>
        <w:tc>
          <w:tcPr>
            <w:tcW w:w="2992" w:type="dxa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  <w:t>MÜZİK</w:t>
            </w:r>
          </w:p>
        </w:tc>
        <w:tc>
          <w:tcPr>
            <w:tcW w:w="1735" w:type="dxa"/>
            <w:gridSpan w:val="2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sz w:val="24"/>
                <w:szCs w:val="24"/>
              </w:rPr>
              <w:t>Uygulama S.</w:t>
            </w:r>
          </w:p>
        </w:tc>
        <w:tc>
          <w:tcPr>
            <w:tcW w:w="1876" w:type="dxa"/>
            <w:gridSpan w:val="2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30" w:type="dxa"/>
            <w:gridSpan w:val="2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433B99" w:rsidRPr="004419F9">
        <w:trPr>
          <w:gridAfter w:val="1"/>
          <w:wAfter w:w="52" w:type="dxa"/>
          <w:trHeight w:val="552"/>
        </w:trPr>
        <w:tc>
          <w:tcPr>
            <w:tcW w:w="2992" w:type="dxa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  <w:t>OYUN VE FİZİKİ ETKİNLİKLER</w:t>
            </w:r>
          </w:p>
        </w:tc>
        <w:tc>
          <w:tcPr>
            <w:tcW w:w="1735" w:type="dxa"/>
            <w:gridSpan w:val="2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sz w:val="24"/>
                <w:szCs w:val="24"/>
              </w:rPr>
              <w:t>Uygulama S.</w:t>
            </w:r>
          </w:p>
        </w:tc>
        <w:tc>
          <w:tcPr>
            <w:tcW w:w="1876" w:type="dxa"/>
            <w:gridSpan w:val="2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30" w:type="dxa"/>
            <w:gridSpan w:val="2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433B99" w:rsidRPr="004419F9">
        <w:trPr>
          <w:gridAfter w:val="1"/>
          <w:wAfter w:w="52" w:type="dxa"/>
          <w:trHeight w:val="353"/>
        </w:trPr>
        <w:tc>
          <w:tcPr>
            <w:tcW w:w="2992" w:type="dxa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  <w:t>TRAFİK GÜENLİĞİ</w:t>
            </w:r>
          </w:p>
        </w:tc>
        <w:tc>
          <w:tcPr>
            <w:tcW w:w="1735" w:type="dxa"/>
            <w:gridSpan w:val="2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76" w:type="dxa"/>
            <w:gridSpan w:val="2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30" w:type="dxa"/>
            <w:gridSpan w:val="2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20" w:type="dxa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433B99" w:rsidRPr="004419F9">
        <w:trPr>
          <w:gridAfter w:val="1"/>
          <w:wAfter w:w="52" w:type="dxa"/>
          <w:trHeight w:val="552"/>
        </w:trPr>
        <w:tc>
          <w:tcPr>
            <w:tcW w:w="2992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  <w:t>İNSAN H. YURTTAŞLIK VE DEMOKRASİ</w:t>
            </w:r>
          </w:p>
        </w:tc>
        <w:tc>
          <w:tcPr>
            <w:tcW w:w="1735" w:type="dxa"/>
            <w:gridSpan w:val="2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76" w:type="dxa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3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20" w:type="dxa"/>
            <w:shd w:val="clear" w:color="auto" w:fill="FFFFFF"/>
            <w:vAlign w:val="center"/>
          </w:tcPr>
          <w:p w:rsidR="00433B99" w:rsidRPr="004419F9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433B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After w:val="1"/>
          <w:wAfter w:w="52" w:type="dxa"/>
          <w:trHeight w:val="108"/>
        </w:trPr>
        <w:tc>
          <w:tcPr>
            <w:tcW w:w="300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B99" w:rsidRPr="000112DE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0112D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İNGİLİZCE</w:t>
            </w:r>
          </w:p>
        </w:tc>
        <w:tc>
          <w:tcPr>
            <w:tcW w:w="1725" w:type="dxa"/>
            <w:tcBorders>
              <w:left w:val="single" w:sz="12" w:space="0" w:color="auto"/>
              <w:right w:val="single" w:sz="12" w:space="0" w:color="auto"/>
            </w:tcBorders>
          </w:tcPr>
          <w:p w:rsidR="00433B99" w:rsidRDefault="00433B99" w:rsidP="000112DE">
            <w:pPr>
              <w:pStyle w:val="NoSpacing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33B99" w:rsidRDefault="00433B99" w:rsidP="000112DE">
            <w:pPr>
              <w:pStyle w:val="NoSpacing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B99" w:rsidRDefault="00433B99" w:rsidP="000112DE">
            <w:pPr>
              <w:pStyle w:val="NoSpacing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B99" w:rsidRDefault="00433B99" w:rsidP="000112DE">
            <w:pPr>
              <w:pStyle w:val="NoSpacing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</w:tr>
      <w:tr w:rsidR="00433B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245"/>
        </w:trPr>
        <w:tc>
          <w:tcPr>
            <w:tcW w:w="300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B99" w:rsidRPr="000112DE" w:rsidRDefault="00433B99" w:rsidP="000112DE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0112D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DİN KAB</w:t>
            </w:r>
          </w:p>
        </w:tc>
        <w:tc>
          <w:tcPr>
            <w:tcW w:w="17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B99" w:rsidRDefault="00433B99" w:rsidP="000112DE">
            <w:pPr>
              <w:pStyle w:val="NoSpacing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B99" w:rsidRDefault="00433B99" w:rsidP="000112DE">
            <w:pPr>
              <w:pStyle w:val="NoSpacing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B99" w:rsidRDefault="00433B99" w:rsidP="000112DE">
            <w:pPr>
              <w:pStyle w:val="NoSpacing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8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B99" w:rsidRDefault="00433B99" w:rsidP="000112DE">
            <w:pPr>
              <w:pStyle w:val="NoSpacing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</w:tr>
    </w:tbl>
    <w:p w:rsidR="00433B99" w:rsidRDefault="00433B99" w:rsidP="004419F9">
      <w:pPr>
        <w:pStyle w:val="NoSpacing"/>
        <w:rPr>
          <w:rFonts w:ascii="Times New Roman" w:eastAsia="Batang" w:hAnsi="Times New Roman"/>
          <w:sz w:val="24"/>
          <w:szCs w:val="24"/>
        </w:rPr>
      </w:pPr>
    </w:p>
    <w:p w:rsidR="00433B99" w:rsidRDefault="00433B99" w:rsidP="004419F9">
      <w:pPr>
        <w:pStyle w:val="NoSpacing"/>
        <w:rPr>
          <w:rFonts w:ascii="Times New Roman" w:eastAsia="Batang" w:hAnsi="Times New Roman"/>
          <w:sz w:val="24"/>
          <w:szCs w:val="24"/>
        </w:rPr>
      </w:pPr>
    </w:p>
    <w:p w:rsidR="00433B99" w:rsidRDefault="00433B99" w:rsidP="004419F9">
      <w:pPr>
        <w:pStyle w:val="NoSpacing"/>
        <w:rPr>
          <w:rFonts w:ascii="Times New Roman" w:eastAsia="Batang" w:hAnsi="Times New Roman"/>
          <w:sz w:val="24"/>
          <w:szCs w:val="24"/>
        </w:rPr>
      </w:pPr>
    </w:p>
    <w:p w:rsidR="00433B99" w:rsidRDefault="00433B99" w:rsidP="004419F9">
      <w:pPr>
        <w:pStyle w:val="NoSpacing"/>
        <w:rPr>
          <w:rFonts w:ascii="Times New Roman" w:eastAsia="Batang" w:hAnsi="Times New Roman"/>
          <w:sz w:val="24"/>
          <w:szCs w:val="24"/>
        </w:rPr>
      </w:pPr>
    </w:p>
    <w:p w:rsidR="00433B99" w:rsidRDefault="00433B99" w:rsidP="004419F9">
      <w:pPr>
        <w:pStyle w:val="NoSpacing"/>
        <w:rPr>
          <w:rFonts w:ascii="Times New Roman" w:eastAsia="Batang" w:hAnsi="Times New Roman"/>
          <w:sz w:val="24"/>
          <w:szCs w:val="24"/>
        </w:rPr>
      </w:pPr>
    </w:p>
    <w:p w:rsidR="00433B99" w:rsidRDefault="00433B99" w:rsidP="004419F9">
      <w:pPr>
        <w:pStyle w:val="NoSpacing"/>
        <w:rPr>
          <w:rFonts w:ascii="Times New Roman" w:eastAsia="Batang" w:hAnsi="Times New Roman"/>
          <w:sz w:val="24"/>
          <w:szCs w:val="24"/>
        </w:rPr>
      </w:pPr>
    </w:p>
    <w:p w:rsidR="00433B99" w:rsidRDefault="00433B99" w:rsidP="004419F9">
      <w:pPr>
        <w:pStyle w:val="NoSpacing"/>
        <w:rPr>
          <w:rFonts w:ascii="Times New Roman" w:eastAsia="Batang" w:hAnsi="Times New Roman"/>
          <w:sz w:val="24"/>
          <w:szCs w:val="24"/>
        </w:rPr>
      </w:pPr>
    </w:p>
    <w:p w:rsidR="00433B99" w:rsidRDefault="00433B99" w:rsidP="004419F9">
      <w:pPr>
        <w:pStyle w:val="NoSpacing"/>
        <w:rPr>
          <w:rFonts w:ascii="Times New Roman" w:eastAsia="Batang" w:hAnsi="Times New Roman"/>
          <w:sz w:val="24"/>
          <w:szCs w:val="24"/>
        </w:rPr>
      </w:pPr>
    </w:p>
    <w:p w:rsidR="00433B99" w:rsidRDefault="00433B99" w:rsidP="004419F9">
      <w:pPr>
        <w:pStyle w:val="NoSpacing"/>
        <w:rPr>
          <w:rFonts w:ascii="Times New Roman" w:eastAsia="Batang" w:hAnsi="Times New Roman"/>
          <w:sz w:val="24"/>
          <w:szCs w:val="24"/>
        </w:rPr>
      </w:pPr>
    </w:p>
    <w:p w:rsidR="00433B99" w:rsidRPr="004419F9" w:rsidRDefault="00433B99" w:rsidP="004419F9">
      <w:pPr>
        <w:pStyle w:val="NoSpacing"/>
        <w:rPr>
          <w:rFonts w:ascii="Times New Roman" w:eastAsia="Batang" w:hAnsi="Times New Roman"/>
          <w:sz w:val="24"/>
          <w:szCs w:val="24"/>
        </w:rPr>
      </w:pPr>
    </w:p>
    <w:tbl>
      <w:tblPr>
        <w:tblpPr w:leftFromText="141" w:rightFromText="141" w:vertAnchor="text" w:horzAnchor="margin" w:tblpX="250" w:tblpY="35"/>
        <w:tblW w:w="10314" w:type="dxa"/>
        <w:tblBorders>
          <w:top w:val="single" w:sz="12" w:space="0" w:color="663300"/>
          <w:left w:val="single" w:sz="12" w:space="0" w:color="663300"/>
          <w:bottom w:val="single" w:sz="12" w:space="0" w:color="663300"/>
          <w:right w:val="single" w:sz="12" w:space="0" w:color="663300"/>
          <w:insideH w:val="single" w:sz="12" w:space="0" w:color="663300"/>
          <w:insideV w:val="single" w:sz="12" w:space="0" w:color="663300"/>
        </w:tblBorders>
        <w:tblLayout w:type="fixed"/>
        <w:tblLook w:val="01E0"/>
      </w:tblPr>
      <w:tblGrid>
        <w:gridCol w:w="1668"/>
        <w:gridCol w:w="1587"/>
        <w:gridCol w:w="1306"/>
        <w:gridCol w:w="259"/>
        <w:gridCol w:w="1047"/>
        <w:gridCol w:w="1504"/>
        <w:gridCol w:w="1418"/>
        <w:gridCol w:w="1525"/>
      </w:tblGrid>
      <w:tr w:rsidR="00433B99" w:rsidRPr="004419F9">
        <w:trPr>
          <w:trHeight w:val="488"/>
        </w:trPr>
        <w:tc>
          <w:tcPr>
            <w:tcW w:w="10314" w:type="dxa"/>
            <w:gridSpan w:val="8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/>
                <w:b/>
                <w:bCs/>
                <w:color w:val="FF0000"/>
                <w:sz w:val="24"/>
                <w:szCs w:val="24"/>
              </w:rPr>
            </w:pPr>
          </w:p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/>
                <w:b/>
                <w:bCs/>
                <w:color w:val="FF000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C00000"/>
                <w:sz w:val="24"/>
                <w:szCs w:val="24"/>
              </w:rPr>
              <w:t>YIL BOYUNCA TÜM DERSLERDEN YAPILACAK OLAN SINAV TARİHLERİ</w:t>
            </w:r>
          </w:p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/>
                <w:b/>
                <w:bCs/>
                <w:color w:val="0070C0"/>
                <w:sz w:val="24"/>
                <w:szCs w:val="24"/>
              </w:rPr>
            </w:pPr>
          </w:p>
        </w:tc>
      </w:tr>
      <w:tr w:rsidR="00433B99" w:rsidRPr="004419F9">
        <w:trPr>
          <w:trHeight w:val="488"/>
        </w:trPr>
        <w:tc>
          <w:tcPr>
            <w:tcW w:w="1668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UYGULAMA</w:t>
            </w:r>
          </w:p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ZAMANI</w:t>
            </w:r>
          </w:p>
        </w:tc>
        <w:tc>
          <w:tcPr>
            <w:tcW w:w="1587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I.</w:t>
            </w:r>
          </w:p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Dönem</w:t>
            </w:r>
          </w:p>
        </w:tc>
        <w:tc>
          <w:tcPr>
            <w:tcW w:w="1565" w:type="dxa"/>
            <w:gridSpan w:val="2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I.</w:t>
            </w:r>
          </w:p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Dönem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I.</w:t>
            </w:r>
          </w:p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Dönem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II.</w:t>
            </w:r>
          </w:p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Dönem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II.</w:t>
            </w:r>
          </w:p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Dönem</w:t>
            </w:r>
          </w:p>
        </w:tc>
        <w:tc>
          <w:tcPr>
            <w:tcW w:w="1525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II.</w:t>
            </w:r>
          </w:p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Dönem</w:t>
            </w:r>
          </w:p>
        </w:tc>
      </w:tr>
      <w:tr w:rsidR="00433B99" w:rsidRPr="004419F9">
        <w:trPr>
          <w:trHeight w:val="318"/>
        </w:trPr>
        <w:tc>
          <w:tcPr>
            <w:tcW w:w="1668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UYGULAMA</w:t>
            </w:r>
          </w:p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ŞEKLİ</w:t>
            </w:r>
          </w:p>
        </w:tc>
        <w:tc>
          <w:tcPr>
            <w:tcW w:w="1587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I. Yazılı Sınav</w:t>
            </w:r>
          </w:p>
        </w:tc>
        <w:tc>
          <w:tcPr>
            <w:tcW w:w="1565" w:type="dxa"/>
            <w:gridSpan w:val="2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II. Yazılı Sınav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III.Yazılı Sınav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I. Yazılı Sınav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II. Yazılı Sınav</w:t>
            </w:r>
          </w:p>
        </w:tc>
        <w:tc>
          <w:tcPr>
            <w:tcW w:w="1525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III.Yazılı Sınav</w:t>
            </w:r>
          </w:p>
        </w:tc>
      </w:tr>
      <w:tr w:rsidR="00433B99" w:rsidRPr="004419F9">
        <w:trPr>
          <w:trHeight w:val="318"/>
        </w:trPr>
        <w:tc>
          <w:tcPr>
            <w:tcW w:w="1668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  <w:t>TÜRKÇE</w:t>
            </w:r>
          </w:p>
        </w:tc>
        <w:tc>
          <w:tcPr>
            <w:tcW w:w="1587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16-20</w:t>
            </w:r>
          </w:p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EKİM</w:t>
            </w:r>
          </w:p>
        </w:tc>
        <w:tc>
          <w:tcPr>
            <w:tcW w:w="1565" w:type="dxa"/>
            <w:gridSpan w:val="2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7</w:t>
            </w: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KASIM</w:t>
            </w:r>
          </w:p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01</w:t>
            </w: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ARALIK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02-05</w:t>
            </w: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OCAK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05-09</w:t>
            </w: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MART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09-13 </w:t>
            </w: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NİSAN</w:t>
            </w:r>
          </w:p>
        </w:tc>
        <w:tc>
          <w:tcPr>
            <w:tcW w:w="1525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21-25</w:t>
            </w:r>
          </w:p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MAYIS</w:t>
            </w:r>
          </w:p>
        </w:tc>
      </w:tr>
      <w:tr w:rsidR="00433B99" w:rsidRPr="004419F9">
        <w:trPr>
          <w:trHeight w:val="318"/>
        </w:trPr>
        <w:tc>
          <w:tcPr>
            <w:tcW w:w="1668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  <w:t>MATEMATİK</w:t>
            </w:r>
          </w:p>
        </w:tc>
        <w:tc>
          <w:tcPr>
            <w:tcW w:w="1587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16-20</w:t>
            </w:r>
          </w:p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EKİM</w:t>
            </w:r>
          </w:p>
        </w:tc>
        <w:tc>
          <w:tcPr>
            <w:tcW w:w="1565" w:type="dxa"/>
            <w:gridSpan w:val="2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27</w:t>
            </w: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KASIM</w:t>
            </w:r>
          </w:p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01</w:t>
            </w: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ARALIK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02-05 </w:t>
            </w: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OCAK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05-09</w:t>
            </w: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MART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09-13</w:t>
            </w: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NİSAN</w:t>
            </w:r>
          </w:p>
        </w:tc>
        <w:tc>
          <w:tcPr>
            <w:tcW w:w="1525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21-25</w:t>
            </w:r>
          </w:p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MAYIS</w:t>
            </w:r>
          </w:p>
        </w:tc>
      </w:tr>
      <w:tr w:rsidR="00433B99" w:rsidRPr="004419F9">
        <w:trPr>
          <w:trHeight w:val="318"/>
        </w:trPr>
        <w:tc>
          <w:tcPr>
            <w:tcW w:w="1668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  <w:t>FEN BİLİMLERİ</w:t>
            </w:r>
          </w:p>
        </w:tc>
        <w:tc>
          <w:tcPr>
            <w:tcW w:w="1587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06-10</w:t>
            </w: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KASIM</w:t>
            </w:r>
          </w:p>
        </w:tc>
        <w:tc>
          <w:tcPr>
            <w:tcW w:w="1565" w:type="dxa"/>
            <w:gridSpan w:val="2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25-29 </w:t>
            </w: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ARALIK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---------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19-23</w:t>
            </w: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MART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07-11</w:t>
            </w: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MAYIS</w:t>
            </w:r>
          </w:p>
        </w:tc>
        <w:tc>
          <w:tcPr>
            <w:tcW w:w="1525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----------</w:t>
            </w:r>
          </w:p>
        </w:tc>
      </w:tr>
      <w:tr w:rsidR="00433B99" w:rsidRPr="004419F9">
        <w:trPr>
          <w:trHeight w:val="318"/>
        </w:trPr>
        <w:tc>
          <w:tcPr>
            <w:tcW w:w="1668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  <w:t>SOSYAL BİLGİLER</w:t>
            </w:r>
          </w:p>
        </w:tc>
        <w:tc>
          <w:tcPr>
            <w:tcW w:w="1587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06-10</w:t>
            </w: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KASIM</w:t>
            </w:r>
          </w:p>
        </w:tc>
        <w:tc>
          <w:tcPr>
            <w:tcW w:w="1565" w:type="dxa"/>
            <w:gridSpan w:val="2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25-29</w:t>
            </w: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ARALIK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---------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19-23</w:t>
            </w: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MART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07-11 </w:t>
            </w: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MAYIS</w:t>
            </w:r>
          </w:p>
        </w:tc>
        <w:tc>
          <w:tcPr>
            <w:tcW w:w="1525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----------</w:t>
            </w:r>
          </w:p>
        </w:tc>
      </w:tr>
      <w:tr w:rsidR="00433B99" w:rsidRPr="004419F9">
        <w:trPr>
          <w:trHeight w:val="318"/>
        </w:trPr>
        <w:tc>
          <w:tcPr>
            <w:tcW w:w="1668" w:type="dxa"/>
            <w:shd w:val="clear" w:color="auto" w:fill="FFFFFF"/>
            <w:vAlign w:val="center"/>
          </w:tcPr>
          <w:p w:rsidR="00433B99" w:rsidRPr="004419F9" w:rsidRDefault="00433B99" w:rsidP="004257F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en-US"/>
              </w:rPr>
              <w:t>DİN KÜL. VE AH. BİL.</w:t>
            </w:r>
          </w:p>
        </w:tc>
        <w:tc>
          <w:tcPr>
            <w:tcW w:w="1587" w:type="dxa"/>
            <w:shd w:val="clear" w:color="auto" w:fill="FFFFFF"/>
            <w:vAlign w:val="center"/>
          </w:tcPr>
          <w:p w:rsidR="00433B99" w:rsidRPr="004419F9" w:rsidRDefault="00433B99" w:rsidP="004257F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06-10</w:t>
            </w: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KASIM</w:t>
            </w:r>
          </w:p>
        </w:tc>
        <w:tc>
          <w:tcPr>
            <w:tcW w:w="1565" w:type="dxa"/>
            <w:gridSpan w:val="2"/>
            <w:shd w:val="clear" w:color="auto" w:fill="FFFFFF"/>
            <w:vAlign w:val="center"/>
          </w:tcPr>
          <w:p w:rsidR="00433B99" w:rsidRPr="004419F9" w:rsidRDefault="00433B99" w:rsidP="004257F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25-29</w:t>
            </w: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ARALIK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433B99" w:rsidRPr="004419F9" w:rsidRDefault="00433B99" w:rsidP="004257F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---------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433B99" w:rsidRPr="004419F9" w:rsidRDefault="00433B99" w:rsidP="004257F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19-23</w:t>
            </w: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MART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33B99" w:rsidRPr="004419F9" w:rsidRDefault="00433B99" w:rsidP="004257F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07-11 </w:t>
            </w: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MAYIS</w:t>
            </w:r>
          </w:p>
        </w:tc>
        <w:tc>
          <w:tcPr>
            <w:tcW w:w="1525" w:type="dxa"/>
            <w:shd w:val="clear" w:color="auto" w:fill="FFFFFF"/>
            <w:vAlign w:val="center"/>
          </w:tcPr>
          <w:p w:rsidR="00433B99" w:rsidRPr="004419F9" w:rsidRDefault="00433B99" w:rsidP="004257F0">
            <w:pPr>
              <w:pStyle w:val="NoSpacing"/>
              <w:rPr>
                <w:rFonts w:ascii="Times New Roman" w:eastAsia="Batang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433B99" w:rsidRPr="004419F9">
        <w:trPr>
          <w:trHeight w:val="445"/>
        </w:trPr>
        <w:tc>
          <w:tcPr>
            <w:tcW w:w="1668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  <w:t>GÖRSEL SANATLAR</w:t>
            </w:r>
          </w:p>
        </w:tc>
        <w:tc>
          <w:tcPr>
            <w:tcW w:w="8646" w:type="dxa"/>
            <w:gridSpan w:val="7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UYGULAMA SINAVI YAPILACAK</w:t>
            </w:r>
          </w:p>
        </w:tc>
      </w:tr>
      <w:tr w:rsidR="00433B99" w:rsidRPr="004419F9">
        <w:trPr>
          <w:trHeight w:val="439"/>
        </w:trPr>
        <w:tc>
          <w:tcPr>
            <w:tcW w:w="1668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  <w:t>MÜZİK</w:t>
            </w:r>
          </w:p>
        </w:tc>
        <w:tc>
          <w:tcPr>
            <w:tcW w:w="8646" w:type="dxa"/>
            <w:gridSpan w:val="7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UYGULAMA SINAVI YAPILACAK</w:t>
            </w:r>
          </w:p>
        </w:tc>
      </w:tr>
      <w:tr w:rsidR="00433B99" w:rsidRPr="004419F9">
        <w:trPr>
          <w:trHeight w:val="389"/>
        </w:trPr>
        <w:tc>
          <w:tcPr>
            <w:tcW w:w="1668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  <w:t>OYUN VE FİZİKİ ET.</w:t>
            </w:r>
          </w:p>
        </w:tc>
        <w:tc>
          <w:tcPr>
            <w:tcW w:w="8646" w:type="dxa"/>
            <w:gridSpan w:val="7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UYGULAMA SINAVI YAPILACAK</w:t>
            </w:r>
          </w:p>
        </w:tc>
      </w:tr>
      <w:tr w:rsidR="00433B99" w:rsidRPr="004419F9">
        <w:trPr>
          <w:trHeight w:val="318"/>
        </w:trPr>
        <w:tc>
          <w:tcPr>
            <w:tcW w:w="1668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  <w:t>TRAFİK GÜENLİĞİ</w:t>
            </w:r>
          </w:p>
        </w:tc>
        <w:tc>
          <w:tcPr>
            <w:tcW w:w="1587" w:type="dxa"/>
            <w:shd w:val="clear" w:color="auto" w:fill="FFFFFF"/>
            <w:vAlign w:val="center"/>
          </w:tcPr>
          <w:p w:rsidR="00433B99" w:rsidRPr="004419F9" w:rsidRDefault="00433B99" w:rsidP="004257F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31EKİM     04 </w:t>
            </w: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KASIM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25-29</w:t>
            </w: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ARALIK</w:t>
            </w:r>
          </w:p>
        </w:tc>
        <w:tc>
          <w:tcPr>
            <w:tcW w:w="1306" w:type="dxa"/>
            <w:gridSpan w:val="2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---------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26-30</w:t>
            </w:r>
          </w:p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MART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4-18</w:t>
            </w:r>
          </w:p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MAYIS</w:t>
            </w:r>
          </w:p>
        </w:tc>
        <w:tc>
          <w:tcPr>
            <w:tcW w:w="1525" w:type="dxa"/>
            <w:shd w:val="clear" w:color="auto" w:fill="FFFFFF"/>
            <w:vAlign w:val="center"/>
          </w:tcPr>
          <w:p w:rsidR="00433B99" w:rsidRPr="004419F9" w:rsidRDefault="00433B99" w:rsidP="00F77B9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----------</w:t>
            </w:r>
          </w:p>
        </w:tc>
      </w:tr>
      <w:tr w:rsidR="00433B99" w:rsidRPr="004419F9">
        <w:trPr>
          <w:trHeight w:val="318"/>
        </w:trPr>
        <w:tc>
          <w:tcPr>
            <w:tcW w:w="1668" w:type="dxa"/>
            <w:shd w:val="clear" w:color="auto" w:fill="FFFFFF"/>
            <w:vAlign w:val="center"/>
          </w:tcPr>
          <w:p w:rsidR="00433B99" w:rsidRPr="004419F9" w:rsidRDefault="00433B99" w:rsidP="004257F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  <w:t>İNSAN H. YURTTAŞLIK VE DEM.</w:t>
            </w:r>
          </w:p>
        </w:tc>
        <w:tc>
          <w:tcPr>
            <w:tcW w:w="1587" w:type="dxa"/>
            <w:shd w:val="clear" w:color="auto" w:fill="FFFFFF"/>
            <w:vAlign w:val="center"/>
          </w:tcPr>
          <w:p w:rsidR="00433B99" w:rsidRPr="004419F9" w:rsidRDefault="00433B99" w:rsidP="004257F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31EKİM     04 </w:t>
            </w: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KASIM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433B99" w:rsidRPr="004419F9" w:rsidRDefault="00433B99" w:rsidP="004257F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25-29</w:t>
            </w: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ARALIK</w:t>
            </w:r>
          </w:p>
        </w:tc>
        <w:tc>
          <w:tcPr>
            <w:tcW w:w="1306" w:type="dxa"/>
            <w:gridSpan w:val="2"/>
            <w:shd w:val="clear" w:color="auto" w:fill="FFFFFF"/>
            <w:vAlign w:val="center"/>
          </w:tcPr>
          <w:p w:rsidR="00433B99" w:rsidRPr="004419F9" w:rsidRDefault="00433B99" w:rsidP="004257F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---------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433B99" w:rsidRPr="004419F9" w:rsidRDefault="00433B99" w:rsidP="004257F0">
            <w:pPr>
              <w:pStyle w:val="NoSpacing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26-30</w:t>
            </w:r>
          </w:p>
          <w:p w:rsidR="00433B99" w:rsidRPr="004419F9" w:rsidRDefault="00433B99" w:rsidP="004257F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MART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33B99" w:rsidRPr="004419F9" w:rsidRDefault="00433B99" w:rsidP="004257F0">
            <w:pPr>
              <w:pStyle w:val="NoSpacing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4-18</w:t>
            </w:r>
          </w:p>
          <w:p w:rsidR="00433B99" w:rsidRPr="004419F9" w:rsidRDefault="00433B99" w:rsidP="004257F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MAYIS</w:t>
            </w:r>
          </w:p>
        </w:tc>
        <w:tc>
          <w:tcPr>
            <w:tcW w:w="1525" w:type="dxa"/>
            <w:shd w:val="clear" w:color="auto" w:fill="FFFFFF"/>
            <w:vAlign w:val="center"/>
          </w:tcPr>
          <w:p w:rsidR="00433B99" w:rsidRPr="004419F9" w:rsidRDefault="00433B99" w:rsidP="004257F0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----------</w:t>
            </w:r>
          </w:p>
        </w:tc>
      </w:tr>
    </w:tbl>
    <w:p w:rsidR="00433B99" w:rsidRDefault="00433B99" w:rsidP="00F77B90">
      <w:pPr>
        <w:pStyle w:val="NoSpacing"/>
        <w:ind w:firstLine="708"/>
        <w:jc w:val="both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F77B90">
      <w:pPr>
        <w:pStyle w:val="NoSpacing"/>
        <w:ind w:firstLine="708"/>
        <w:jc w:val="both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F77B90">
      <w:pPr>
        <w:pStyle w:val="NoSpacing"/>
        <w:ind w:firstLine="708"/>
        <w:jc w:val="both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F77B90">
      <w:pPr>
        <w:pStyle w:val="NoSpacing"/>
        <w:ind w:firstLine="708"/>
        <w:jc w:val="both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F77B90">
      <w:pPr>
        <w:pStyle w:val="NoSpacing"/>
        <w:ind w:firstLine="708"/>
        <w:jc w:val="both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F77B90">
      <w:pPr>
        <w:pStyle w:val="NoSpacing"/>
        <w:ind w:firstLine="708"/>
        <w:jc w:val="both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F77B90">
      <w:pPr>
        <w:pStyle w:val="NoSpacing"/>
        <w:ind w:firstLine="708"/>
        <w:jc w:val="both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F77B90">
      <w:pPr>
        <w:pStyle w:val="NoSpacing"/>
        <w:ind w:firstLine="708"/>
        <w:jc w:val="both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F77B90">
      <w:pPr>
        <w:pStyle w:val="NoSpacing"/>
        <w:ind w:firstLine="708"/>
        <w:jc w:val="both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F77B90">
      <w:pPr>
        <w:pStyle w:val="NoSpacing"/>
        <w:ind w:firstLine="708"/>
        <w:jc w:val="both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F77B90">
      <w:pPr>
        <w:pStyle w:val="NoSpacing"/>
        <w:ind w:firstLine="708"/>
        <w:jc w:val="both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F77B90">
      <w:pPr>
        <w:pStyle w:val="NoSpacing"/>
        <w:ind w:firstLine="708"/>
        <w:jc w:val="both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F77B90">
      <w:pPr>
        <w:pStyle w:val="NoSpacing"/>
        <w:ind w:firstLine="708"/>
        <w:jc w:val="both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F77B90">
      <w:pPr>
        <w:pStyle w:val="NoSpacing"/>
        <w:ind w:firstLine="708"/>
        <w:jc w:val="both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F77B90">
      <w:pPr>
        <w:pStyle w:val="NoSpacing"/>
        <w:ind w:firstLine="708"/>
        <w:jc w:val="both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F77B90">
      <w:pPr>
        <w:pStyle w:val="NoSpacing"/>
        <w:ind w:firstLine="708"/>
        <w:jc w:val="both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F77B90">
      <w:pPr>
        <w:pStyle w:val="NoSpacing"/>
        <w:ind w:firstLine="708"/>
        <w:jc w:val="both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F77B90">
      <w:pPr>
        <w:pStyle w:val="NoSpacing"/>
        <w:ind w:firstLine="708"/>
        <w:jc w:val="both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F77B90">
      <w:pPr>
        <w:pStyle w:val="NoSpacing"/>
        <w:ind w:firstLine="708"/>
        <w:jc w:val="both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F77B90">
      <w:pPr>
        <w:pStyle w:val="NoSpacing"/>
        <w:ind w:firstLine="708"/>
        <w:jc w:val="both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F77B90">
      <w:pPr>
        <w:pStyle w:val="NoSpacing"/>
        <w:ind w:firstLine="708"/>
        <w:jc w:val="both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F77B90">
      <w:pPr>
        <w:pStyle w:val="NoSpacing"/>
        <w:ind w:firstLine="708"/>
        <w:jc w:val="both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F77B90">
      <w:pPr>
        <w:pStyle w:val="NoSpacing"/>
        <w:ind w:firstLine="708"/>
        <w:jc w:val="both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F77B90">
      <w:pPr>
        <w:pStyle w:val="NoSpacing"/>
        <w:ind w:firstLine="708"/>
        <w:jc w:val="both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F77B90">
      <w:pPr>
        <w:pStyle w:val="NoSpacing"/>
        <w:ind w:firstLine="708"/>
        <w:jc w:val="both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433B99" w:rsidRDefault="00433B99" w:rsidP="00F77B90">
      <w:pPr>
        <w:pStyle w:val="NoSpacing"/>
        <w:ind w:firstLine="708"/>
        <w:jc w:val="both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tbl>
      <w:tblPr>
        <w:tblW w:w="10480" w:type="dxa"/>
        <w:jc w:val="center"/>
        <w:tblCellSpacing w:w="7" w:type="dxa"/>
        <w:tblBorders>
          <w:top w:val="single" w:sz="8" w:space="0" w:color="1F3864"/>
          <w:left w:val="single" w:sz="8" w:space="0" w:color="1F3864"/>
          <w:bottom w:val="single" w:sz="8" w:space="0" w:color="1F3864"/>
          <w:right w:val="single" w:sz="8" w:space="0" w:color="1F3864"/>
          <w:insideH w:val="single" w:sz="8" w:space="0" w:color="1F3864"/>
          <w:insideV w:val="single" w:sz="8" w:space="0" w:color="1F3864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5377"/>
        <w:gridCol w:w="5103"/>
      </w:tblGrid>
      <w:tr w:rsidR="00433B99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1F3864"/>
                <w:sz w:val="24"/>
                <w:szCs w:val="24"/>
              </w:rPr>
              <w:t>BELİRLİ GÜN VE HAFTALAR</w:t>
            </w:r>
          </w:p>
        </w:tc>
        <w:tc>
          <w:tcPr>
            <w:tcW w:w="5082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  <w:t>KUTLANACAĞI GÜN VEYA HAFTA</w:t>
            </w:r>
          </w:p>
        </w:tc>
      </w:tr>
      <w:tr w:rsidR="00433B99" w:rsidRPr="004419F9">
        <w:trPr>
          <w:trHeight w:val="209"/>
          <w:tblCellSpacing w:w="7" w:type="dxa"/>
          <w:jc w:val="center"/>
        </w:trPr>
        <w:tc>
          <w:tcPr>
            <w:tcW w:w="535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İlköğretim Haftası </w:t>
            </w:r>
          </w:p>
        </w:tc>
        <w:tc>
          <w:tcPr>
            <w:tcW w:w="5082" w:type="dxa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(Eylül ayının 3. haftası)</w:t>
            </w:r>
          </w:p>
        </w:tc>
      </w:tr>
      <w:tr w:rsidR="00433B99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Kızılay Haftası</w:t>
            </w:r>
          </w:p>
        </w:tc>
        <w:tc>
          <w:tcPr>
            <w:tcW w:w="5082" w:type="dxa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(31 Ekim-4 Kasım)</w:t>
            </w:r>
          </w:p>
        </w:tc>
      </w:tr>
      <w:tr w:rsidR="00433B99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Cumhuriyet Bayramı</w:t>
            </w:r>
          </w:p>
        </w:tc>
        <w:tc>
          <w:tcPr>
            <w:tcW w:w="5082" w:type="dxa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(29 Ekim )</w:t>
            </w:r>
          </w:p>
        </w:tc>
      </w:tr>
      <w:tr w:rsidR="00433B99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Atatürk Haftası </w:t>
            </w:r>
          </w:p>
        </w:tc>
        <w:tc>
          <w:tcPr>
            <w:tcW w:w="5082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(07-11 Kasım)</w:t>
            </w:r>
          </w:p>
        </w:tc>
      </w:tr>
      <w:tr w:rsidR="00433B99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Öğretmenler Günü</w:t>
            </w:r>
          </w:p>
        </w:tc>
        <w:tc>
          <w:tcPr>
            <w:tcW w:w="5082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24 Kasım</w:t>
            </w:r>
          </w:p>
        </w:tc>
      </w:tr>
      <w:tr w:rsidR="00433B99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İnsan Hakları ve Demokrasi Haftası </w:t>
            </w:r>
          </w:p>
        </w:tc>
        <w:tc>
          <w:tcPr>
            <w:tcW w:w="5082" w:type="dxa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(10 Aralık gününü içine alan hafta)</w:t>
            </w:r>
          </w:p>
        </w:tc>
      </w:tr>
      <w:tr w:rsidR="00433B99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Tutum, Yatırım ve Türk Malları Haftası </w:t>
            </w:r>
          </w:p>
        </w:tc>
        <w:tc>
          <w:tcPr>
            <w:tcW w:w="5082" w:type="dxa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(12-18 Aralık)</w:t>
            </w:r>
          </w:p>
        </w:tc>
      </w:tr>
      <w:tr w:rsidR="00433B99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Enerji Tasarrufu Haftası </w:t>
            </w:r>
          </w:p>
        </w:tc>
        <w:tc>
          <w:tcPr>
            <w:tcW w:w="5082" w:type="dxa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(Ocak ayının 2. haftası)</w:t>
            </w:r>
          </w:p>
        </w:tc>
      </w:tr>
      <w:tr w:rsidR="00433B99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Sivil Savunma Günü </w:t>
            </w:r>
          </w:p>
        </w:tc>
        <w:tc>
          <w:tcPr>
            <w:tcW w:w="5082" w:type="dxa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(28 Şubat)</w:t>
            </w:r>
          </w:p>
        </w:tc>
      </w:tr>
      <w:tr w:rsidR="00433B99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Yeşilay Haftası </w:t>
            </w:r>
          </w:p>
        </w:tc>
        <w:tc>
          <w:tcPr>
            <w:tcW w:w="5082" w:type="dxa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(Mart ayının ilk haftası)</w:t>
            </w:r>
          </w:p>
        </w:tc>
      </w:tr>
      <w:tr w:rsidR="00433B99" w:rsidRPr="004419F9">
        <w:trPr>
          <w:trHeight w:val="648"/>
          <w:tblCellSpacing w:w="7" w:type="dxa"/>
          <w:jc w:val="center"/>
        </w:trPr>
        <w:tc>
          <w:tcPr>
            <w:tcW w:w="535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İ</w:t>
            </w: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stiklal Marşı’nın Kabulü ve Mehmet Akif Ersoy’u Anma Günü</w:t>
            </w:r>
          </w:p>
        </w:tc>
        <w:tc>
          <w:tcPr>
            <w:tcW w:w="5082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12 Mart</w:t>
            </w:r>
          </w:p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33B99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Çanakkale Şehitlerini Anma  Günü</w:t>
            </w:r>
          </w:p>
        </w:tc>
        <w:tc>
          <w:tcPr>
            <w:tcW w:w="5082" w:type="dxa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(18 Mart)</w:t>
            </w:r>
          </w:p>
        </w:tc>
      </w:tr>
      <w:tr w:rsidR="00433B99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Dünya Tiyatrolar Günü</w:t>
            </w:r>
          </w:p>
        </w:tc>
        <w:tc>
          <w:tcPr>
            <w:tcW w:w="5082" w:type="dxa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( 27 Mart )</w:t>
            </w:r>
          </w:p>
        </w:tc>
      </w:tr>
      <w:tr w:rsidR="00433B99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Türk Dünyası ve Toplulukları Haftası </w:t>
            </w:r>
          </w:p>
        </w:tc>
        <w:tc>
          <w:tcPr>
            <w:tcW w:w="5082" w:type="dxa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(21 Mart Nevruz gününü içine alan hafta)</w:t>
            </w:r>
          </w:p>
        </w:tc>
      </w:tr>
      <w:tr w:rsidR="00433B99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Kütüphaneler Haftası </w:t>
            </w:r>
          </w:p>
        </w:tc>
        <w:tc>
          <w:tcPr>
            <w:tcW w:w="5082" w:type="dxa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(Mart ayının son pazartesi günü)</w:t>
            </w:r>
          </w:p>
        </w:tc>
      </w:tr>
      <w:tr w:rsidR="00433B99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Turizm Haftası </w:t>
            </w:r>
          </w:p>
        </w:tc>
        <w:tc>
          <w:tcPr>
            <w:tcW w:w="5082" w:type="dxa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(17-22 Nisan)</w:t>
            </w:r>
          </w:p>
        </w:tc>
      </w:tr>
      <w:tr w:rsidR="00433B99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23 Nisan Ulusal Egemenlik ve Çocuk Bayramı</w:t>
            </w:r>
          </w:p>
        </w:tc>
        <w:tc>
          <w:tcPr>
            <w:tcW w:w="5082" w:type="dxa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( 23 Nisan )</w:t>
            </w:r>
          </w:p>
        </w:tc>
      </w:tr>
      <w:tr w:rsidR="00433B99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Trafik ve İlk Yardım Haftası </w:t>
            </w:r>
          </w:p>
        </w:tc>
        <w:tc>
          <w:tcPr>
            <w:tcW w:w="5082" w:type="dxa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(Mayıs ayının ilk haftası)</w:t>
            </w:r>
          </w:p>
        </w:tc>
      </w:tr>
      <w:tr w:rsidR="00433B99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Vakıflar Haftası </w:t>
            </w:r>
          </w:p>
        </w:tc>
        <w:tc>
          <w:tcPr>
            <w:tcW w:w="5082" w:type="dxa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(Mayıs ayının 2. haftası)</w:t>
            </w:r>
          </w:p>
        </w:tc>
      </w:tr>
      <w:tr w:rsidR="00433B99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Engelliler Haftası </w:t>
            </w:r>
          </w:p>
        </w:tc>
        <w:tc>
          <w:tcPr>
            <w:tcW w:w="5082" w:type="dxa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(08-12 Mayıs)</w:t>
            </w:r>
          </w:p>
        </w:tc>
      </w:tr>
      <w:tr w:rsidR="00433B99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Anneler Günü</w:t>
            </w:r>
          </w:p>
        </w:tc>
        <w:tc>
          <w:tcPr>
            <w:tcW w:w="5082" w:type="dxa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Mayıs ayının 2. pazar günü</w:t>
            </w:r>
          </w:p>
        </w:tc>
      </w:tr>
      <w:tr w:rsidR="00433B99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Etik Günü</w:t>
            </w:r>
          </w:p>
        </w:tc>
        <w:tc>
          <w:tcPr>
            <w:tcW w:w="5082" w:type="dxa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25 Mayıs</w:t>
            </w:r>
          </w:p>
        </w:tc>
      </w:tr>
      <w:tr w:rsidR="00433B99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Çevre Koruma Haftası </w:t>
            </w:r>
          </w:p>
        </w:tc>
        <w:tc>
          <w:tcPr>
            <w:tcW w:w="5082" w:type="dxa"/>
          </w:tcPr>
          <w:p w:rsidR="00433B99" w:rsidRPr="004419F9" w:rsidRDefault="00433B99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(Haziran ayının 2. haftası)</w:t>
            </w:r>
          </w:p>
        </w:tc>
      </w:tr>
    </w:tbl>
    <w:p w:rsidR="00433B99" w:rsidRPr="004419F9" w:rsidRDefault="00433B99" w:rsidP="004419F9">
      <w:pPr>
        <w:pStyle w:val="NoSpacing"/>
        <w:rPr>
          <w:rFonts w:ascii="Times New Roman" w:eastAsia="Batang" w:hAnsi="Times New Roman"/>
          <w:color w:val="000000"/>
          <w:sz w:val="24"/>
          <w:szCs w:val="24"/>
        </w:rPr>
      </w:pPr>
    </w:p>
    <w:p w:rsidR="00433B99" w:rsidRPr="004419F9" w:rsidRDefault="00433B99" w:rsidP="004419F9">
      <w:pPr>
        <w:pStyle w:val="NoSpacing"/>
        <w:rPr>
          <w:rFonts w:ascii="Times New Roman" w:eastAsia="Batang" w:hAnsi="Times New Roman"/>
          <w:sz w:val="24"/>
          <w:szCs w:val="24"/>
        </w:rPr>
      </w:pPr>
    </w:p>
    <w:p w:rsidR="00433B99" w:rsidRDefault="00433B99" w:rsidP="004419F9">
      <w:pPr>
        <w:pStyle w:val="NoSpacing"/>
        <w:rPr>
          <w:rFonts w:ascii="Times New Roman" w:eastAsia="Batang" w:hAnsi="Times New Roman"/>
          <w:sz w:val="24"/>
          <w:szCs w:val="24"/>
        </w:rPr>
      </w:pPr>
    </w:p>
    <w:p w:rsidR="00433B99" w:rsidRDefault="00433B99" w:rsidP="004419F9">
      <w:pPr>
        <w:pStyle w:val="NoSpacing"/>
        <w:rPr>
          <w:rFonts w:ascii="Times New Roman" w:eastAsia="Batang" w:hAnsi="Times New Roman"/>
          <w:sz w:val="24"/>
          <w:szCs w:val="24"/>
        </w:rPr>
      </w:pPr>
    </w:p>
    <w:p w:rsidR="00433B99" w:rsidRDefault="00433B99" w:rsidP="004419F9">
      <w:pPr>
        <w:pStyle w:val="NoSpacing"/>
        <w:rPr>
          <w:rFonts w:ascii="Times New Roman" w:eastAsia="Batang" w:hAnsi="Times New Roman"/>
          <w:sz w:val="24"/>
          <w:szCs w:val="24"/>
        </w:rPr>
      </w:pPr>
    </w:p>
    <w:p w:rsidR="00433B99" w:rsidRPr="004419F9" w:rsidRDefault="00433B99" w:rsidP="004419F9">
      <w:pPr>
        <w:pStyle w:val="NoSpacing"/>
        <w:rPr>
          <w:rFonts w:ascii="Times New Roman" w:eastAsia="Batang" w:hAnsi="Times New Roman"/>
          <w:b/>
          <w:bCs/>
          <w:sz w:val="24"/>
          <w:szCs w:val="24"/>
          <w:u w:val="single"/>
        </w:rPr>
      </w:pPr>
    </w:p>
    <w:p w:rsidR="00433B99" w:rsidRPr="004419F9" w:rsidRDefault="00433B99" w:rsidP="004419F9">
      <w:pPr>
        <w:pStyle w:val="NoSpacing"/>
        <w:rPr>
          <w:rFonts w:ascii="Times New Roman" w:eastAsia="Batang" w:hAnsi="Times New Roman"/>
          <w:b/>
          <w:bCs/>
          <w:sz w:val="24"/>
          <w:szCs w:val="24"/>
          <w:u w:val="single"/>
        </w:rPr>
      </w:pPr>
    </w:p>
    <w:p w:rsidR="00433B99" w:rsidRPr="004419F9" w:rsidRDefault="00433B99" w:rsidP="004419F9">
      <w:pPr>
        <w:pStyle w:val="NoSpacing"/>
        <w:rPr>
          <w:rFonts w:ascii="Times New Roman" w:eastAsia="Batang" w:hAnsi="Times New Roman"/>
          <w:b/>
          <w:bCs/>
          <w:sz w:val="24"/>
          <w:szCs w:val="24"/>
          <w:u w:val="single"/>
        </w:rPr>
      </w:pPr>
    </w:p>
    <w:sectPr w:rsidR="00433B99" w:rsidRPr="004419F9" w:rsidSect="0002798C">
      <w:footerReference w:type="default" r:id="rId8"/>
      <w:type w:val="continuous"/>
      <w:pgSz w:w="11906" w:h="16838"/>
      <w:pgMar w:top="709" w:right="566" w:bottom="142" w:left="720" w:header="708" w:footer="50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B99" w:rsidRDefault="00433B99">
      <w:r>
        <w:separator/>
      </w:r>
    </w:p>
  </w:endnote>
  <w:endnote w:type="continuationSeparator" w:id="0">
    <w:p w:rsidR="00433B99" w:rsidRDefault="00433B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B99" w:rsidRPr="00E6029A" w:rsidRDefault="00433B99" w:rsidP="00785E9F">
    <w:pPr>
      <w:pStyle w:val="Footer"/>
      <w:jc w:val="center"/>
      <w:rPr>
        <w:b/>
        <w:bCs/>
        <w:sz w:val="14"/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B99" w:rsidRDefault="00433B99">
      <w:r>
        <w:separator/>
      </w:r>
    </w:p>
  </w:footnote>
  <w:footnote w:type="continuationSeparator" w:id="0">
    <w:p w:rsidR="00433B99" w:rsidRDefault="00433B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6D79"/>
    <w:multiLevelType w:val="hybridMultilevel"/>
    <w:tmpl w:val="291EC7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FEE1F0A"/>
    <w:multiLevelType w:val="multilevel"/>
    <w:tmpl w:val="BFFA8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200EAD"/>
    <w:multiLevelType w:val="hybridMultilevel"/>
    <w:tmpl w:val="5F2CA494"/>
    <w:lvl w:ilvl="0" w:tplc="317CC4C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hyphenationZone w:val="425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47D4"/>
    <w:rsid w:val="000019AB"/>
    <w:rsid w:val="00001B71"/>
    <w:rsid w:val="00001D16"/>
    <w:rsid w:val="0000555D"/>
    <w:rsid w:val="00010E64"/>
    <w:rsid w:val="00011048"/>
    <w:rsid w:val="000112DE"/>
    <w:rsid w:val="00016AF7"/>
    <w:rsid w:val="00016D5D"/>
    <w:rsid w:val="000220B9"/>
    <w:rsid w:val="000247D4"/>
    <w:rsid w:val="0002798C"/>
    <w:rsid w:val="00030FDD"/>
    <w:rsid w:val="0003389F"/>
    <w:rsid w:val="0003467F"/>
    <w:rsid w:val="000370E3"/>
    <w:rsid w:val="00040A10"/>
    <w:rsid w:val="00041D2B"/>
    <w:rsid w:val="00044023"/>
    <w:rsid w:val="0005196D"/>
    <w:rsid w:val="00052F85"/>
    <w:rsid w:val="00057E17"/>
    <w:rsid w:val="00077489"/>
    <w:rsid w:val="00084857"/>
    <w:rsid w:val="00084CF9"/>
    <w:rsid w:val="00095338"/>
    <w:rsid w:val="00097EE4"/>
    <w:rsid w:val="000A2447"/>
    <w:rsid w:val="000A4129"/>
    <w:rsid w:val="000A6781"/>
    <w:rsid w:val="000B7F88"/>
    <w:rsid w:val="000C1369"/>
    <w:rsid w:val="000C1C4B"/>
    <w:rsid w:val="000D1955"/>
    <w:rsid w:val="000D22E0"/>
    <w:rsid w:val="000D4EFA"/>
    <w:rsid w:val="000D5056"/>
    <w:rsid w:val="000E044C"/>
    <w:rsid w:val="000F0185"/>
    <w:rsid w:val="000F1145"/>
    <w:rsid w:val="000F15A1"/>
    <w:rsid w:val="000F2BA0"/>
    <w:rsid w:val="000F7202"/>
    <w:rsid w:val="001005EC"/>
    <w:rsid w:val="00102CB0"/>
    <w:rsid w:val="00102D83"/>
    <w:rsid w:val="00102E52"/>
    <w:rsid w:val="00110A2D"/>
    <w:rsid w:val="00111203"/>
    <w:rsid w:val="0011195D"/>
    <w:rsid w:val="00112236"/>
    <w:rsid w:val="00117022"/>
    <w:rsid w:val="00117D8F"/>
    <w:rsid w:val="001276D5"/>
    <w:rsid w:val="00131547"/>
    <w:rsid w:val="00133513"/>
    <w:rsid w:val="00134510"/>
    <w:rsid w:val="00145A73"/>
    <w:rsid w:val="00154C75"/>
    <w:rsid w:val="0015782E"/>
    <w:rsid w:val="001622D5"/>
    <w:rsid w:val="001639D4"/>
    <w:rsid w:val="00170B0A"/>
    <w:rsid w:val="00173126"/>
    <w:rsid w:val="00174958"/>
    <w:rsid w:val="0018470B"/>
    <w:rsid w:val="001869C8"/>
    <w:rsid w:val="00190630"/>
    <w:rsid w:val="001911A8"/>
    <w:rsid w:val="00194419"/>
    <w:rsid w:val="00197FEC"/>
    <w:rsid w:val="001A129C"/>
    <w:rsid w:val="001A6DFF"/>
    <w:rsid w:val="001B10AB"/>
    <w:rsid w:val="001B243F"/>
    <w:rsid w:val="001B305F"/>
    <w:rsid w:val="001B3F8A"/>
    <w:rsid w:val="001B69E1"/>
    <w:rsid w:val="001C2EC7"/>
    <w:rsid w:val="001D2CDD"/>
    <w:rsid w:val="001E271F"/>
    <w:rsid w:val="001F4382"/>
    <w:rsid w:val="001F792D"/>
    <w:rsid w:val="00202E75"/>
    <w:rsid w:val="0020416B"/>
    <w:rsid w:val="00213963"/>
    <w:rsid w:val="00213BF3"/>
    <w:rsid w:val="002156DA"/>
    <w:rsid w:val="002207FE"/>
    <w:rsid w:val="00232E97"/>
    <w:rsid w:val="00245669"/>
    <w:rsid w:val="00247050"/>
    <w:rsid w:val="00250338"/>
    <w:rsid w:val="002636FF"/>
    <w:rsid w:val="00266DAA"/>
    <w:rsid w:val="00266FB1"/>
    <w:rsid w:val="0029544D"/>
    <w:rsid w:val="00295C01"/>
    <w:rsid w:val="00297549"/>
    <w:rsid w:val="002A03D0"/>
    <w:rsid w:val="002A3377"/>
    <w:rsid w:val="002A5412"/>
    <w:rsid w:val="002B53A9"/>
    <w:rsid w:val="002B69A6"/>
    <w:rsid w:val="002C206F"/>
    <w:rsid w:val="002C60B9"/>
    <w:rsid w:val="002C66F0"/>
    <w:rsid w:val="002D08CF"/>
    <w:rsid w:val="002D3031"/>
    <w:rsid w:val="002D7536"/>
    <w:rsid w:val="002E0B82"/>
    <w:rsid w:val="002E3C50"/>
    <w:rsid w:val="002F5EB6"/>
    <w:rsid w:val="00300D05"/>
    <w:rsid w:val="003014AD"/>
    <w:rsid w:val="003114AE"/>
    <w:rsid w:val="0031616B"/>
    <w:rsid w:val="0032549D"/>
    <w:rsid w:val="00342658"/>
    <w:rsid w:val="00345A3D"/>
    <w:rsid w:val="00354599"/>
    <w:rsid w:val="003551AE"/>
    <w:rsid w:val="00357B47"/>
    <w:rsid w:val="00357D72"/>
    <w:rsid w:val="00360B0D"/>
    <w:rsid w:val="00362467"/>
    <w:rsid w:val="00371CAA"/>
    <w:rsid w:val="00375927"/>
    <w:rsid w:val="0038181F"/>
    <w:rsid w:val="00391D77"/>
    <w:rsid w:val="003945A7"/>
    <w:rsid w:val="003A2474"/>
    <w:rsid w:val="003A500D"/>
    <w:rsid w:val="003B02CA"/>
    <w:rsid w:val="003B71B2"/>
    <w:rsid w:val="003C41C9"/>
    <w:rsid w:val="003C72CD"/>
    <w:rsid w:val="003C768B"/>
    <w:rsid w:val="003C7AC8"/>
    <w:rsid w:val="003D0896"/>
    <w:rsid w:val="003D41C4"/>
    <w:rsid w:val="003E2B09"/>
    <w:rsid w:val="003F3423"/>
    <w:rsid w:val="0040337D"/>
    <w:rsid w:val="00405E2F"/>
    <w:rsid w:val="0041741D"/>
    <w:rsid w:val="004215BB"/>
    <w:rsid w:val="00424744"/>
    <w:rsid w:val="00424EEA"/>
    <w:rsid w:val="004257F0"/>
    <w:rsid w:val="00432210"/>
    <w:rsid w:val="004336BC"/>
    <w:rsid w:val="00433B99"/>
    <w:rsid w:val="004419F9"/>
    <w:rsid w:val="00445EB9"/>
    <w:rsid w:val="004467D2"/>
    <w:rsid w:val="00447537"/>
    <w:rsid w:val="00454D4E"/>
    <w:rsid w:val="004620A2"/>
    <w:rsid w:val="0047148C"/>
    <w:rsid w:val="004767ED"/>
    <w:rsid w:val="004833FC"/>
    <w:rsid w:val="00484793"/>
    <w:rsid w:val="0049101A"/>
    <w:rsid w:val="00491D1E"/>
    <w:rsid w:val="0049491B"/>
    <w:rsid w:val="004A1724"/>
    <w:rsid w:val="004A341E"/>
    <w:rsid w:val="004A3F37"/>
    <w:rsid w:val="004A4976"/>
    <w:rsid w:val="004B471E"/>
    <w:rsid w:val="004B6833"/>
    <w:rsid w:val="004C4515"/>
    <w:rsid w:val="004C5A21"/>
    <w:rsid w:val="004C77D6"/>
    <w:rsid w:val="004D0EAF"/>
    <w:rsid w:val="004E6920"/>
    <w:rsid w:val="004E6BF8"/>
    <w:rsid w:val="004F0294"/>
    <w:rsid w:val="004F1FD6"/>
    <w:rsid w:val="004F56F4"/>
    <w:rsid w:val="005005ED"/>
    <w:rsid w:val="00500788"/>
    <w:rsid w:val="00514497"/>
    <w:rsid w:val="00516518"/>
    <w:rsid w:val="00517801"/>
    <w:rsid w:val="0052086C"/>
    <w:rsid w:val="00520D53"/>
    <w:rsid w:val="00522049"/>
    <w:rsid w:val="00531011"/>
    <w:rsid w:val="00534ACC"/>
    <w:rsid w:val="0054384A"/>
    <w:rsid w:val="00557CF1"/>
    <w:rsid w:val="00562FEB"/>
    <w:rsid w:val="00576713"/>
    <w:rsid w:val="0058415E"/>
    <w:rsid w:val="00586CEC"/>
    <w:rsid w:val="005971AA"/>
    <w:rsid w:val="005A3B94"/>
    <w:rsid w:val="005A6363"/>
    <w:rsid w:val="005B0101"/>
    <w:rsid w:val="005B4524"/>
    <w:rsid w:val="005B4828"/>
    <w:rsid w:val="005B5C88"/>
    <w:rsid w:val="005B65DB"/>
    <w:rsid w:val="005C7C9E"/>
    <w:rsid w:val="005E11D4"/>
    <w:rsid w:val="005E5F8A"/>
    <w:rsid w:val="005E746E"/>
    <w:rsid w:val="005F0658"/>
    <w:rsid w:val="005F0706"/>
    <w:rsid w:val="006104BD"/>
    <w:rsid w:val="00622C73"/>
    <w:rsid w:val="00623828"/>
    <w:rsid w:val="0062729A"/>
    <w:rsid w:val="00631576"/>
    <w:rsid w:val="00633126"/>
    <w:rsid w:val="00634C1C"/>
    <w:rsid w:val="006423E6"/>
    <w:rsid w:val="00651111"/>
    <w:rsid w:val="0065308E"/>
    <w:rsid w:val="006530AC"/>
    <w:rsid w:val="00653878"/>
    <w:rsid w:val="006564D3"/>
    <w:rsid w:val="006609D2"/>
    <w:rsid w:val="006748AE"/>
    <w:rsid w:val="006758A1"/>
    <w:rsid w:val="0067683D"/>
    <w:rsid w:val="00677FA0"/>
    <w:rsid w:val="00681156"/>
    <w:rsid w:val="0068451B"/>
    <w:rsid w:val="0069221F"/>
    <w:rsid w:val="00693883"/>
    <w:rsid w:val="006A11BB"/>
    <w:rsid w:val="006C373C"/>
    <w:rsid w:val="006D44B0"/>
    <w:rsid w:val="006D4803"/>
    <w:rsid w:val="006D6264"/>
    <w:rsid w:val="006F2879"/>
    <w:rsid w:val="006F691D"/>
    <w:rsid w:val="00702CF7"/>
    <w:rsid w:val="00711D8A"/>
    <w:rsid w:val="00712560"/>
    <w:rsid w:val="00721D80"/>
    <w:rsid w:val="007231F8"/>
    <w:rsid w:val="00724E79"/>
    <w:rsid w:val="0073021D"/>
    <w:rsid w:val="0073560A"/>
    <w:rsid w:val="007415C1"/>
    <w:rsid w:val="007445A6"/>
    <w:rsid w:val="00745EFF"/>
    <w:rsid w:val="00746794"/>
    <w:rsid w:val="00753224"/>
    <w:rsid w:val="00760845"/>
    <w:rsid w:val="00763060"/>
    <w:rsid w:val="00763AB9"/>
    <w:rsid w:val="00764412"/>
    <w:rsid w:val="00770CC3"/>
    <w:rsid w:val="0078009A"/>
    <w:rsid w:val="00785E9F"/>
    <w:rsid w:val="00786164"/>
    <w:rsid w:val="00792B2F"/>
    <w:rsid w:val="007A18D8"/>
    <w:rsid w:val="007A331B"/>
    <w:rsid w:val="007A54DB"/>
    <w:rsid w:val="007B487C"/>
    <w:rsid w:val="007B6128"/>
    <w:rsid w:val="007C083E"/>
    <w:rsid w:val="007C163A"/>
    <w:rsid w:val="007C358C"/>
    <w:rsid w:val="007C3BDF"/>
    <w:rsid w:val="007D1076"/>
    <w:rsid w:val="007D4797"/>
    <w:rsid w:val="007E25DA"/>
    <w:rsid w:val="007E288C"/>
    <w:rsid w:val="007E2AAB"/>
    <w:rsid w:val="007E35B9"/>
    <w:rsid w:val="007E59B2"/>
    <w:rsid w:val="007F224B"/>
    <w:rsid w:val="007F5735"/>
    <w:rsid w:val="007F70E5"/>
    <w:rsid w:val="008016A7"/>
    <w:rsid w:val="00815434"/>
    <w:rsid w:val="0082059B"/>
    <w:rsid w:val="008258CE"/>
    <w:rsid w:val="00834A9E"/>
    <w:rsid w:val="00837E55"/>
    <w:rsid w:val="0084307F"/>
    <w:rsid w:val="008459B7"/>
    <w:rsid w:val="00855150"/>
    <w:rsid w:val="008729B6"/>
    <w:rsid w:val="00872AD3"/>
    <w:rsid w:val="00874BAF"/>
    <w:rsid w:val="00875FB3"/>
    <w:rsid w:val="00880974"/>
    <w:rsid w:val="00882A94"/>
    <w:rsid w:val="00887AAC"/>
    <w:rsid w:val="00887FFB"/>
    <w:rsid w:val="00891E35"/>
    <w:rsid w:val="008A0A2D"/>
    <w:rsid w:val="008B0417"/>
    <w:rsid w:val="008B0643"/>
    <w:rsid w:val="008C1B8A"/>
    <w:rsid w:val="008C292A"/>
    <w:rsid w:val="008C666D"/>
    <w:rsid w:val="008D1293"/>
    <w:rsid w:val="008D63B7"/>
    <w:rsid w:val="008D6DA0"/>
    <w:rsid w:val="008E0610"/>
    <w:rsid w:val="008E34D4"/>
    <w:rsid w:val="008E549C"/>
    <w:rsid w:val="008E68EA"/>
    <w:rsid w:val="008F7C23"/>
    <w:rsid w:val="00901FE4"/>
    <w:rsid w:val="00916BC0"/>
    <w:rsid w:val="00926318"/>
    <w:rsid w:val="00932513"/>
    <w:rsid w:val="009358F8"/>
    <w:rsid w:val="0094105B"/>
    <w:rsid w:val="00945D7C"/>
    <w:rsid w:val="00945E7A"/>
    <w:rsid w:val="009479F4"/>
    <w:rsid w:val="00955CEB"/>
    <w:rsid w:val="00957E2B"/>
    <w:rsid w:val="0096350F"/>
    <w:rsid w:val="00965452"/>
    <w:rsid w:val="009708C2"/>
    <w:rsid w:val="00971B01"/>
    <w:rsid w:val="00974042"/>
    <w:rsid w:val="009823AF"/>
    <w:rsid w:val="00983A62"/>
    <w:rsid w:val="00986AB5"/>
    <w:rsid w:val="009A0C51"/>
    <w:rsid w:val="009C57D9"/>
    <w:rsid w:val="009C6252"/>
    <w:rsid w:val="009D0416"/>
    <w:rsid w:val="009D7AD8"/>
    <w:rsid w:val="009D7AF0"/>
    <w:rsid w:val="009E25F0"/>
    <w:rsid w:val="009E2AC4"/>
    <w:rsid w:val="009F3B2E"/>
    <w:rsid w:val="009F754E"/>
    <w:rsid w:val="00A005CE"/>
    <w:rsid w:val="00A01D5D"/>
    <w:rsid w:val="00A0331E"/>
    <w:rsid w:val="00A114D3"/>
    <w:rsid w:val="00A152E6"/>
    <w:rsid w:val="00A16843"/>
    <w:rsid w:val="00A275AD"/>
    <w:rsid w:val="00A27665"/>
    <w:rsid w:val="00A41B56"/>
    <w:rsid w:val="00A51E7F"/>
    <w:rsid w:val="00A5261C"/>
    <w:rsid w:val="00A52761"/>
    <w:rsid w:val="00A53EEB"/>
    <w:rsid w:val="00A60CDC"/>
    <w:rsid w:val="00A61D06"/>
    <w:rsid w:val="00A70205"/>
    <w:rsid w:val="00A70D2B"/>
    <w:rsid w:val="00A73D3B"/>
    <w:rsid w:val="00A800EC"/>
    <w:rsid w:val="00A81C8C"/>
    <w:rsid w:val="00A876AA"/>
    <w:rsid w:val="00A92403"/>
    <w:rsid w:val="00A94C86"/>
    <w:rsid w:val="00A94D7E"/>
    <w:rsid w:val="00A97D7E"/>
    <w:rsid w:val="00AA143C"/>
    <w:rsid w:val="00AA45F0"/>
    <w:rsid w:val="00AA63B3"/>
    <w:rsid w:val="00AA79E6"/>
    <w:rsid w:val="00AB05B1"/>
    <w:rsid w:val="00AB4A3A"/>
    <w:rsid w:val="00AB5B94"/>
    <w:rsid w:val="00AC4064"/>
    <w:rsid w:val="00AC4399"/>
    <w:rsid w:val="00AC496C"/>
    <w:rsid w:val="00AC7B90"/>
    <w:rsid w:val="00AD3A67"/>
    <w:rsid w:val="00AD3D9E"/>
    <w:rsid w:val="00AD64D8"/>
    <w:rsid w:val="00AE44EC"/>
    <w:rsid w:val="00B00059"/>
    <w:rsid w:val="00B136E6"/>
    <w:rsid w:val="00B254F3"/>
    <w:rsid w:val="00B26789"/>
    <w:rsid w:val="00B269B9"/>
    <w:rsid w:val="00B36CDE"/>
    <w:rsid w:val="00B410AC"/>
    <w:rsid w:val="00B468A5"/>
    <w:rsid w:val="00B522EE"/>
    <w:rsid w:val="00B532D2"/>
    <w:rsid w:val="00B54629"/>
    <w:rsid w:val="00B607C6"/>
    <w:rsid w:val="00B718BA"/>
    <w:rsid w:val="00B7723A"/>
    <w:rsid w:val="00B80BCD"/>
    <w:rsid w:val="00B85E1B"/>
    <w:rsid w:val="00B93570"/>
    <w:rsid w:val="00BA072F"/>
    <w:rsid w:val="00BA5007"/>
    <w:rsid w:val="00BB10F6"/>
    <w:rsid w:val="00BB35C2"/>
    <w:rsid w:val="00BB6BC9"/>
    <w:rsid w:val="00BC4A15"/>
    <w:rsid w:val="00BC503B"/>
    <w:rsid w:val="00BD0E65"/>
    <w:rsid w:val="00BD220C"/>
    <w:rsid w:val="00BD7289"/>
    <w:rsid w:val="00BE347D"/>
    <w:rsid w:val="00BF2B28"/>
    <w:rsid w:val="00BF6820"/>
    <w:rsid w:val="00C05164"/>
    <w:rsid w:val="00C26BAE"/>
    <w:rsid w:val="00C3024D"/>
    <w:rsid w:val="00C41B15"/>
    <w:rsid w:val="00C41BC2"/>
    <w:rsid w:val="00C42A2E"/>
    <w:rsid w:val="00C45A36"/>
    <w:rsid w:val="00C469F9"/>
    <w:rsid w:val="00C5682C"/>
    <w:rsid w:val="00C6358A"/>
    <w:rsid w:val="00C6446E"/>
    <w:rsid w:val="00C66975"/>
    <w:rsid w:val="00C72E9C"/>
    <w:rsid w:val="00C763BF"/>
    <w:rsid w:val="00C80C98"/>
    <w:rsid w:val="00C81D01"/>
    <w:rsid w:val="00C924D3"/>
    <w:rsid w:val="00C93169"/>
    <w:rsid w:val="00C956E4"/>
    <w:rsid w:val="00CA070B"/>
    <w:rsid w:val="00CB0A4E"/>
    <w:rsid w:val="00CB68D9"/>
    <w:rsid w:val="00CC09E1"/>
    <w:rsid w:val="00CC7BDA"/>
    <w:rsid w:val="00CE2E25"/>
    <w:rsid w:val="00CF0B2A"/>
    <w:rsid w:val="00CF19AF"/>
    <w:rsid w:val="00D02E49"/>
    <w:rsid w:val="00D134AC"/>
    <w:rsid w:val="00D25907"/>
    <w:rsid w:val="00D26684"/>
    <w:rsid w:val="00D31336"/>
    <w:rsid w:val="00D372CE"/>
    <w:rsid w:val="00D414DB"/>
    <w:rsid w:val="00D47936"/>
    <w:rsid w:val="00D479F5"/>
    <w:rsid w:val="00D47BFB"/>
    <w:rsid w:val="00D524DC"/>
    <w:rsid w:val="00D52D53"/>
    <w:rsid w:val="00D555DC"/>
    <w:rsid w:val="00D5727B"/>
    <w:rsid w:val="00D57EE2"/>
    <w:rsid w:val="00D63370"/>
    <w:rsid w:val="00D70AFC"/>
    <w:rsid w:val="00D715DE"/>
    <w:rsid w:val="00D75D6B"/>
    <w:rsid w:val="00D8042B"/>
    <w:rsid w:val="00D8486F"/>
    <w:rsid w:val="00D86414"/>
    <w:rsid w:val="00D94399"/>
    <w:rsid w:val="00DA3072"/>
    <w:rsid w:val="00DA349D"/>
    <w:rsid w:val="00DA3615"/>
    <w:rsid w:val="00DA7D57"/>
    <w:rsid w:val="00DB2245"/>
    <w:rsid w:val="00DB51A1"/>
    <w:rsid w:val="00DB7969"/>
    <w:rsid w:val="00DC2179"/>
    <w:rsid w:val="00DC2E96"/>
    <w:rsid w:val="00DC42CB"/>
    <w:rsid w:val="00DC5437"/>
    <w:rsid w:val="00DC632D"/>
    <w:rsid w:val="00DC7513"/>
    <w:rsid w:val="00DD2F19"/>
    <w:rsid w:val="00DD5D11"/>
    <w:rsid w:val="00DE7385"/>
    <w:rsid w:val="00DF30BC"/>
    <w:rsid w:val="00E00969"/>
    <w:rsid w:val="00E021D4"/>
    <w:rsid w:val="00E02582"/>
    <w:rsid w:val="00E0287A"/>
    <w:rsid w:val="00E056C8"/>
    <w:rsid w:val="00E05E49"/>
    <w:rsid w:val="00E17C6A"/>
    <w:rsid w:val="00E21F04"/>
    <w:rsid w:val="00E3277A"/>
    <w:rsid w:val="00E32E92"/>
    <w:rsid w:val="00E41A18"/>
    <w:rsid w:val="00E41AB7"/>
    <w:rsid w:val="00E50564"/>
    <w:rsid w:val="00E51519"/>
    <w:rsid w:val="00E5462D"/>
    <w:rsid w:val="00E55029"/>
    <w:rsid w:val="00E5609A"/>
    <w:rsid w:val="00E6029A"/>
    <w:rsid w:val="00E64ECC"/>
    <w:rsid w:val="00E6738F"/>
    <w:rsid w:val="00E729AD"/>
    <w:rsid w:val="00E74F3B"/>
    <w:rsid w:val="00E914EF"/>
    <w:rsid w:val="00EA1E36"/>
    <w:rsid w:val="00EA27E2"/>
    <w:rsid w:val="00EA4EFA"/>
    <w:rsid w:val="00EB186C"/>
    <w:rsid w:val="00EB53CD"/>
    <w:rsid w:val="00EC4FE5"/>
    <w:rsid w:val="00EC6EEA"/>
    <w:rsid w:val="00EC77F6"/>
    <w:rsid w:val="00ED1706"/>
    <w:rsid w:val="00EE2D23"/>
    <w:rsid w:val="00EE5036"/>
    <w:rsid w:val="00EF64A4"/>
    <w:rsid w:val="00F0046D"/>
    <w:rsid w:val="00F03338"/>
    <w:rsid w:val="00F05387"/>
    <w:rsid w:val="00F05564"/>
    <w:rsid w:val="00F055FC"/>
    <w:rsid w:val="00F068AB"/>
    <w:rsid w:val="00F13C8E"/>
    <w:rsid w:val="00F14B3A"/>
    <w:rsid w:val="00F24574"/>
    <w:rsid w:val="00F30CF3"/>
    <w:rsid w:val="00F34661"/>
    <w:rsid w:val="00F357B9"/>
    <w:rsid w:val="00F44880"/>
    <w:rsid w:val="00F50E1E"/>
    <w:rsid w:val="00F51E0A"/>
    <w:rsid w:val="00F60676"/>
    <w:rsid w:val="00F6425C"/>
    <w:rsid w:val="00F65D32"/>
    <w:rsid w:val="00F73D9B"/>
    <w:rsid w:val="00F76196"/>
    <w:rsid w:val="00F772A7"/>
    <w:rsid w:val="00F77851"/>
    <w:rsid w:val="00F77B90"/>
    <w:rsid w:val="00F77F43"/>
    <w:rsid w:val="00F83DE5"/>
    <w:rsid w:val="00F83F8B"/>
    <w:rsid w:val="00F90C1D"/>
    <w:rsid w:val="00F91EEC"/>
    <w:rsid w:val="00F97499"/>
    <w:rsid w:val="00FA5131"/>
    <w:rsid w:val="00FB0635"/>
    <w:rsid w:val="00FB1FE5"/>
    <w:rsid w:val="00FB6C18"/>
    <w:rsid w:val="00FC187D"/>
    <w:rsid w:val="00FC5B4C"/>
    <w:rsid w:val="00FD707B"/>
    <w:rsid w:val="00FD7CB6"/>
    <w:rsid w:val="00FF2CA2"/>
    <w:rsid w:val="00FF3CA9"/>
    <w:rsid w:val="00FF41CA"/>
    <w:rsid w:val="00FF7D25"/>
    <w:rsid w:val="00FF7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17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0337D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254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0337D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254F3"/>
    <w:rPr>
      <w:rFonts w:ascii="Arial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40337D"/>
    <w:pPr>
      <w:jc w:val="both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0337D"/>
  </w:style>
  <w:style w:type="character" w:styleId="Strong">
    <w:name w:val="Strong"/>
    <w:basedOn w:val="DefaultParagraphFont"/>
    <w:uiPriority w:val="99"/>
    <w:qFormat/>
    <w:rsid w:val="007A18D8"/>
    <w:rPr>
      <w:b/>
      <w:bCs/>
    </w:rPr>
  </w:style>
  <w:style w:type="paragraph" w:customStyle="1" w:styleId="paraf">
    <w:name w:val="paraf"/>
    <w:basedOn w:val="Normal"/>
    <w:uiPriority w:val="99"/>
    <w:rsid w:val="007A18D8"/>
    <w:pPr>
      <w:spacing w:before="100" w:beforeAutospacing="1" w:after="100" w:afterAutospacing="1"/>
      <w:ind w:firstLine="600"/>
      <w:jc w:val="both"/>
    </w:pPr>
    <w:rPr>
      <w:rFonts w:ascii="Verdana" w:hAnsi="Verdana" w:cs="Verdan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5E5F8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E5F8A"/>
    <w:rPr>
      <w:sz w:val="24"/>
      <w:szCs w:val="24"/>
    </w:rPr>
  </w:style>
  <w:style w:type="table" w:styleId="TableGrid">
    <w:name w:val="Table Grid"/>
    <w:basedOn w:val="TableNormal"/>
    <w:uiPriority w:val="99"/>
    <w:rsid w:val="005E5F8A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D372CE"/>
    <w:pPr>
      <w:spacing w:before="100" w:beforeAutospacing="1" w:after="100" w:afterAutospacing="1"/>
      <w:ind w:firstLine="17"/>
    </w:pPr>
  </w:style>
  <w:style w:type="character" w:customStyle="1" w:styleId="stil14nk">
    <w:name w:val="stil14nk"/>
    <w:basedOn w:val="DefaultParagraphFont"/>
    <w:uiPriority w:val="99"/>
    <w:rsid w:val="00D372CE"/>
  </w:style>
  <w:style w:type="character" w:customStyle="1" w:styleId="style11">
    <w:name w:val="style11"/>
    <w:basedOn w:val="DefaultParagraphFont"/>
    <w:uiPriority w:val="99"/>
    <w:rsid w:val="00D372CE"/>
    <w:rPr>
      <w:b/>
      <w:bCs/>
      <w:color w:val="FF0000"/>
    </w:rPr>
  </w:style>
  <w:style w:type="paragraph" w:styleId="Footer">
    <w:name w:val="footer"/>
    <w:basedOn w:val="Normal"/>
    <w:link w:val="FooterChar"/>
    <w:uiPriority w:val="99"/>
    <w:rsid w:val="00785E9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85E9F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ED1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D1706"/>
    <w:rPr>
      <w:sz w:val="24"/>
      <w:szCs w:val="24"/>
    </w:rPr>
  </w:style>
  <w:style w:type="paragraph" w:customStyle="1" w:styleId="Default">
    <w:name w:val="Default"/>
    <w:uiPriority w:val="99"/>
    <w:rsid w:val="0058415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il14nk0">
    <w:name w:val="Stil 14 nk"/>
    <w:basedOn w:val="DefaultParagraphFont"/>
    <w:uiPriority w:val="99"/>
    <w:rsid w:val="00391D77"/>
    <w:rPr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6609D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73A83"/>
    <w:rPr>
      <w:sz w:val="24"/>
      <w:szCs w:val="24"/>
    </w:rPr>
  </w:style>
  <w:style w:type="character" w:styleId="Hyperlink">
    <w:name w:val="Hyperlink"/>
    <w:basedOn w:val="DefaultParagraphFont"/>
    <w:uiPriority w:val="99"/>
    <w:rsid w:val="00A60CDC"/>
    <w:rPr>
      <w:color w:val="0000FF"/>
      <w:u w:val="single"/>
    </w:rPr>
  </w:style>
  <w:style w:type="paragraph" w:styleId="NoSpacing">
    <w:name w:val="No Spacing"/>
    <w:link w:val="NoSpacingChar"/>
    <w:uiPriority w:val="99"/>
    <w:qFormat/>
    <w:rsid w:val="00FC187D"/>
    <w:rPr>
      <w:rFonts w:ascii="Calibri" w:hAnsi="Calibri" w:cs="Calibri"/>
    </w:rPr>
  </w:style>
  <w:style w:type="character" w:customStyle="1" w:styleId="NoSpacingChar">
    <w:name w:val="No Spacing Char"/>
    <w:link w:val="NoSpacing"/>
    <w:uiPriority w:val="99"/>
    <w:locked/>
    <w:rsid w:val="00FC187D"/>
    <w:rPr>
      <w:rFonts w:ascii="Calibri" w:hAnsi="Calibri" w:cs="Calibri"/>
      <w:sz w:val="22"/>
      <w:szCs w:val="22"/>
    </w:rPr>
  </w:style>
  <w:style w:type="paragraph" w:customStyle="1" w:styleId="GvdeMetni21">
    <w:name w:val="Gövde Metni 21"/>
    <w:basedOn w:val="Normal"/>
    <w:uiPriority w:val="99"/>
    <w:rsid w:val="000F15A1"/>
    <w:pPr>
      <w:widowControl w:val="0"/>
      <w:tabs>
        <w:tab w:val="left" w:pos="9000"/>
      </w:tabs>
      <w:suppressAutoHyphens/>
    </w:pPr>
    <w:rPr>
      <w:kern w:val="1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0774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774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38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8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8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8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8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8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8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8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6</Pages>
  <Words>866</Words>
  <Characters>4942</Characters>
  <Application>Microsoft Office Outlook</Application>
  <DocSecurity>0</DocSecurity>
  <Lines>0</Lines>
  <Paragraphs>0</Paragraphs>
  <ScaleCrop>false</ScaleCrop>
  <Company>yek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[YEŞİLCE İLKÖĞRETİM OKULU 2006-2007 EĞİTİM-ÖĞRETİM YILI 1</dc:title>
  <dc:subject/>
  <dc:creator>key</dc:creator>
  <cp:keywords/>
  <dc:description/>
  <cp:lastModifiedBy>Edanur</cp:lastModifiedBy>
  <cp:revision>4</cp:revision>
  <cp:lastPrinted>2016-10-06T11:26:00Z</cp:lastPrinted>
  <dcterms:created xsi:type="dcterms:W3CDTF">2017-09-05T18:47:00Z</dcterms:created>
  <dcterms:modified xsi:type="dcterms:W3CDTF">2017-09-05T21:36:00Z</dcterms:modified>
</cp:coreProperties>
</file>