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F4D" w:rsidRPr="00971C9E" w:rsidRDefault="00B00F4D" w:rsidP="00690D8D">
      <w:pPr>
        <w:ind w:left="-709" w:firstLine="709"/>
        <w:jc w:val="center"/>
        <w:rPr>
          <w:rFonts w:ascii="Arial Black" w:hAnsi="Arial Black" w:cs="Arial Black"/>
          <w:b/>
          <w:bCs/>
          <w:sz w:val="24"/>
          <w:szCs w:val="24"/>
        </w:rPr>
      </w:pPr>
      <w:r w:rsidRPr="00971C9E">
        <w:rPr>
          <w:rFonts w:ascii="Arial Black" w:hAnsi="Arial Black" w:cs="Arial Black"/>
          <w:b/>
          <w:bCs/>
          <w:sz w:val="24"/>
          <w:szCs w:val="24"/>
        </w:rPr>
        <w:t>ORHANGAZİ  İLKOKULU 3. SINIFLAR 2017-2018 EĞİTİM ÖĞRETİM YILI İHTİYAÇ LİSTESİ</w:t>
      </w:r>
    </w:p>
    <w:p w:rsidR="00B00F4D" w:rsidRPr="00A12621" w:rsidRDefault="00B00F4D" w:rsidP="00024692">
      <w:pPr>
        <w:ind w:left="-709" w:firstLine="709"/>
        <w:jc w:val="both"/>
        <w:rPr>
          <w:rFonts w:ascii="Arial Black" w:hAnsi="Arial Black" w:cs="Arial Black"/>
          <w:b/>
          <w:bCs/>
          <w:sz w:val="24"/>
          <w:szCs w:val="24"/>
          <w:u w:val="single"/>
        </w:rPr>
      </w:pPr>
      <w:r w:rsidRPr="00A12621">
        <w:rPr>
          <w:rFonts w:ascii="Arial Black" w:hAnsi="Arial Black" w:cs="Arial Black"/>
          <w:b/>
          <w:bCs/>
          <w:sz w:val="24"/>
          <w:szCs w:val="24"/>
          <w:u w:val="single"/>
        </w:rPr>
        <w:t>Defterler</w:t>
      </w:r>
    </w:p>
    <w:p w:rsidR="00B00F4D" w:rsidRPr="00A12621" w:rsidRDefault="00B00F4D" w:rsidP="00024692">
      <w:pPr>
        <w:pStyle w:val="ListParagraph"/>
        <w:numPr>
          <w:ilvl w:val="0"/>
          <w:numId w:val="1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>2 adet 60 yapraklı</w:t>
      </w:r>
      <w:r w:rsidRPr="00A12621">
        <w:rPr>
          <w:rFonts w:ascii="Arial Black" w:hAnsi="Arial Black" w:cs="Arial Black"/>
          <w:sz w:val="20"/>
          <w:szCs w:val="20"/>
        </w:rPr>
        <w:t xml:space="preserve"> </w:t>
      </w:r>
      <w:r w:rsidRPr="00A12621">
        <w:rPr>
          <w:rFonts w:ascii="Arial Black" w:hAnsi="Arial Black" w:cs="Arial Black"/>
          <w:sz w:val="20"/>
          <w:szCs w:val="20"/>
          <w:u w:val="single"/>
        </w:rPr>
        <w:t>kareli</w:t>
      </w:r>
      <w:r w:rsidRPr="00A12621">
        <w:rPr>
          <w:rFonts w:ascii="Arial Black" w:hAnsi="Arial Black" w:cs="Arial Black"/>
          <w:sz w:val="20"/>
          <w:szCs w:val="20"/>
        </w:rPr>
        <w:t xml:space="preserve"> </w:t>
      </w:r>
      <w:r w:rsidRPr="00A12621">
        <w:rPr>
          <w:rFonts w:ascii="Arial Black" w:hAnsi="Arial Black" w:cs="Arial Black"/>
          <w:b/>
          <w:bCs/>
          <w:sz w:val="20"/>
          <w:szCs w:val="20"/>
        </w:rPr>
        <w:t>büyük</w:t>
      </w:r>
      <w:r w:rsidRPr="00A12621">
        <w:rPr>
          <w:rFonts w:ascii="Arial Black" w:hAnsi="Arial Black" w:cs="Arial Black"/>
          <w:sz w:val="20"/>
          <w:szCs w:val="20"/>
        </w:rPr>
        <w:t xml:space="preserve"> boy defter </w:t>
      </w:r>
      <w:r w:rsidRPr="00A12621">
        <w:rPr>
          <w:rFonts w:ascii="Arial Black" w:hAnsi="Arial Black" w:cs="Arial Black"/>
          <w:b/>
          <w:bCs/>
          <w:sz w:val="20"/>
          <w:szCs w:val="20"/>
        </w:rPr>
        <w:t>( kenarı kırmızı çizgili ) –Matematik-</w:t>
      </w:r>
    </w:p>
    <w:p w:rsidR="00B00F4D" w:rsidRPr="00A12621" w:rsidRDefault="00B00F4D" w:rsidP="00024692">
      <w:pPr>
        <w:pStyle w:val="ListParagraph"/>
        <w:numPr>
          <w:ilvl w:val="0"/>
          <w:numId w:val="1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 xml:space="preserve"> 2 adet </w:t>
      </w:r>
      <w:r w:rsidRPr="00A12621">
        <w:rPr>
          <w:rFonts w:ascii="Arial Black" w:hAnsi="Arial Black" w:cs="Arial Black"/>
          <w:sz w:val="20"/>
          <w:szCs w:val="20"/>
        </w:rPr>
        <w:t xml:space="preserve">60 yapraklı </w:t>
      </w:r>
      <w:r w:rsidRPr="00A12621">
        <w:rPr>
          <w:rFonts w:ascii="Arial Black" w:hAnsi="Arial Black" w:cs="Arial Black"/>
          <w:sz w:val="20"/>
          <w:szCs w:val="20"/>
          <w:u w:val="single"/>
        </w:rPr>
        <w:t>çizgili</w:t>
      </w:r>
      <w:r w:rsidRPr="00A12621">
        <w:rPr>
          <w:rFonts w:ascii="Arial Black" w:hAnsi="Arial Black" w:cs="Arial Black"/>
          <w:sz w:val="20"/>
          <w:szCs w:val="20"/>
        </w:rPr>
        <w:t xml:space="preserve"> </w:t>
      </w:r>
      <w:r>
        <w:rPr>
          <w:rFonts w:ascii="Arial Black" w:hAnsi="Arial Black" w:cs="Arial Black"/>
          <w:b/>
          <w:bCs/>
          <w:sz w:val="20"/>
          <w:szCs w:val="20"/>
        </w:rPr>
        <w:t xml:space="preserve">büyük </w:t>
      </w:r>
      <w:r w:rsidRPr="00A12621">
        <w:rPr>
          <w:rFonts w:ascii="Arial Black" w:hAnsi="Arial Black" w:cs="Arial Black"/>
          <w:sz w:val="20"/>
          <w:szCs w:val="20"/>
        </w:rPr>
        <w:t xml:space="preserve"> boy defter (</w:t>
      </w:r>
      <w:r w:rsidRPr="00A12621">
        <w:rPr>
          <w:rFonts w:ascii="Arial Black" w:hAnsi="Arial Black" w:cs="Arial Black"/>
          <w:b/>
          <w:bCs/>
          <w:sz w:val="20"/>
          <w:szCs w:val="20"/>
        </w:rPr>
        <w:t>kenarı kırmızı çizgili ) – Türkçe-</w:t>
      </w:r>
    </w:p>
    <w:p w:rsidR="00B00F4D" w:rsidRPr="00A12621" w:rsidRDefault="00B00F4D" w:rsidP="00024692">
      <w:pPr>
        <w:pStyle w:val="ListParagraph"/>
        <w:numPr>
          <w:ilvl w:val="0"/>
          <w:numId w:val="1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 xml:space="preserve">1 adet 60 </w:t>
      </w:r>
      <w:r w:rsidRPr="00A12621">
        <w:rPr>
          <w:rFonts w:ascii="Arial Black" w:hAnsi="Arial Black" w:cs="Arial Black"/>
          <w:sz w:val="20"/>
          <w:szCs w:val="20"/>
        </w:rPr>
        <w:t xml:space="preserve">yapraklı </w:t>
      </w:r>
      <w:r w:rsidRPr="00A12621">
        <w:rPr>
          <w:rFonts w:ascii="Arial Black" w:hAnsi="Arial Black" w:cs="Arial Black"/>
          <w:sz w:val="20"/>
          <w:szCs w:val="20"/>
          <w:u w:val="single"/>
        </w:rPr>
        <w:t>çizgili</w:t>
      </w:r>
      <w:r w:rsidRPr="00A12621">
        <w:rPr>
          <w:rFonts w:ascii="Arial Black" w:hAnsi="Arial Black" w:cs="Arial Black"/>
          <w:sz w:val="20"/>
          <w:szCs w:val="20"/>
        </w:rPr>
        <w:t xml:space="preserve"> </w:t>
      </w:r>
      <w:r>
        <w:rPr>
          <w:rFonts w:ascii="Arial Black" w:hAnsi="Arial Black" w:cs="Arial Black"/>
          <w:b/>
          <w:bCs/>
          <w:sz w:val="20"/>
          <w:szCs w:val="20"/>
        </w:rPr>
        <w:t xml:space="preserve">büyük </w:t>
      </w:r>
      <w:r w:rsidRPr="00A12621">
        <w:rPr>
          <w:rFonts w:ascii="Arial Black" w:hAnsi="Arial Black" w:cs="Arial Black"/>
          <w:sz w:val="20"/>
          <w:szCs w:val="20"/>
        </w:rPr>
        <w:t xml:space="preserve"> boy defter(</w:t>
      </w:r>
      <w:r w:rsidRPr="00A12621">
        <w:rPr>
          <w:rFonts w:ascii="Arial Black" w:hAnsi="Arial Black" w:cs="Arial Black"/>
          <w:b/>
          <w:bCs/>
          <w:sz w:val="20"/>
          <w:szCs w:val="20"/>
        </w:rPr>
        <w:t>kenarı</w:t>
      </w:r>
      <w:r>
        <w:rPr>
          <w:rFonts w:ascii="Arial Black" w:hAnsi="Arial Black" w:cs="Arial Black"/>
          <w:b/>
          <w:bCs/>
          <w:sz w:val="20"/>
          <w:szCs w:val="20"/>
        </w:rPr>
        <w:t xml:space="preserve"> kırmızı çizgili ) – Hayat Bilgi.</w:t>
      </w:r>
    </w:p>
    <w:p w:rsidR="00B00F4D" w:rsidRPr="00A12621" w:rsidRDefault="00B00F4D" w:rsidP="00024692">
      <w:pPr>
        <w:pStyle w:val="ListParagraph"/>
        <w:numPr>
          <w:ilvl w:val="0"/>
          <w:numId w:val="1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 xml:space="preserve">1 adet 60 </w:t>
      </w:r>
      <w:r w:rsidRPr="00A12621">
        <w:rPr>
          <w:rFonts w:ascii="Arial Black" w:hAnsi="Arial Black" w:cs="Arial Black"/>
          <w:sz w:val="20"/>
          <w:szCs w:val="20"/>
        </w:rPr>
        <w:t xml:space="preserve">yapraklı </w:t>
      </w:r>
      <w:r w:rsidRPr="00A12621">
        <w:rPr>
          <w:rFonts w:ascii="Arial Black" w:hAnsi="Arial Black" w:cs="Arial Black"/>
          <w:sz w:val="20"/>
          <w:szCs w:val="20"/>
          <w:u w:val="single"/>
        </w:rPr>
        <w:t>kareli</w:t>
      </w:r>
      <w:r w:rsidRPr="00A12621">
        <w:rPr>
          <w:rFonts w:ascii="Arial Black" w:hAnsi="Arial Black" w:cs="Arial Black"/>
          <w:sz w:val="20"/>
          <w:szCs w:val="20"/>
        </w:rPr>
        <w:t xml:space="preserve"> </w:t>
      </w:r>
      <w:r>
        <w:rPr>
          <w:rFonts w:ascii="Arial Black" w:hAnsi="Arial Black" w:cs="Arial Black"/>
          <w:b/>
          <w:bCs/>
          <w:sz w:val="20"/>
          <w:szCs w:val="20"/>
        </w:rPr>
        <w:t xml:space="preserve">büyük </w:t>
      </w:r>
      <w:r w:rsidRPr="00A12621">
        <w:rPr>
          <w:rFonts w:ascii="Arial Black" w:hAnsi="Arial Black" w:cs="Arial Black"/>
          <w:sz w:val="20"/>
          <w:szCs w:val="20"/>
        </w:rPr>
        <w:t>boy defter (</w:t>
      </w:r>
      <w:r w:rsidRPr="00A12621">
        <w:rPr>
          <w:rFonts w:ascii="Arial Black" w:hAnsi="Arial Black" w:cs="Arial Black"/>
          <w:b/>
          <w:bCs/>
          <w:sz w:val="20"/>
          <w:szCs w:val="20"/>
        </w:rPr>
        <w:t>kenar</w:t>
      </w:r>
      <w:r>
        <w:rPr>
          <w:rFonts w:ascii="Arial Black" w:hAnsi="Arial Black" w:cs="Arial Black"/>
          <w:b/>
          <w:bCs/>
          <w:sz w:val="20"/>
          <w:szCs w:val="20"/>
        </w:rPr>
        <w:t>ı kırmızı çizgili  )-Fen Bilimleri.</w:t>
      </w:r>
    </w:p>
    <w:p w:rsidR="00B00F4D" w:rsidRPr="00A12621" w:rsidRDefault="00B00F4D" w:rsidP="00024692">
      <w:pPr>
        <w:pStyle w:val="ListParagraph"/>
        <w:numPr>
          <w:ilvl w:val="0"/>
          <w:numId w:val="1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 xml:space="preserve">40 yapraklı </w:t>
      </w:r>
      <w:r w:rsidRPr="00A12621">
        <w:rPr>
          <w:rFonts w:ascii="Arial Black" w:hAnsi="Arial Black" w:cs="Arial Black"/>
          <w:sz w:val="20"/>
          <w:szCs w:val="20"/>
        </w:rPr>
        <w:t xml:space="preserve"> </w:t>
      </w:r>
      <w:r w:rsidRPr="00A12621">
        <w:rPr>
          <w:rFonts w:ascii="Arial Black" w:hAnsi="Arial Black" w:cs="Arial Black"/>
          <w:b/>
          <w:bCs/>
          <w:sz w:val="20"/>
          <w:szCs w:val="20"/>
        </w:rPr>
        <w:t>orta boy</w:t>
      </w:r>
      <w:r w:rsidRPr="00A12621">
        <w:rPr>
          <w:rFonts w:ascii="Arial Black" w:hAnsi="Arial Black" w:cs="Arial Black"/>
          <w:sz w:val="20"/>
          <w:szCs w:val="20"/>
        </w:rPr>
        <w:t xml:space="preserve"> resim defteri</w:t>
      </w:r>
      <w:r>
        <w:rPr>
          <w:rFonts w:ascii="Arial Black" w:hAnsi="Arial Black" w:cs="Arial Black"/>
          <w:sz w:val="20"/>
          <w:szCs w:val="20"/>
        </w:rPr>
        <w:t>.</w:t>
      </w:r>
    </w:p>
    <w:p w:rsidR="00B00F4D" w:rsidRPr="00A21A47" w:rsidRDefault="00B00F4D" w:rsidP="00024692">
      <w:pPr>
        <w:pStyle w:val="ListParagraph"/>
        <w:numPr>
          <w:ilvl w:val="0"/>
          <w:numId w:val="1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>Gerekli notları tutması için küçük çizgili veya kareli not defteri.</w:t>
      </w:r>
    </w:p>
    <w:p w:rsidR="00B00F4D" w:rsidRPr="00A21A47" w:rsidRDefault="00B00F4D" w:rsidP="00A21A47">
      <w:pPr>
        <w:ind w:left="360"/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>NOT:DEFTERLERİMİZ KESİNLİKLE TELLİ OLMAYACAKTIR.</w:t>
      </w:r>
    </w:p>
    <w:p w:rsidR="00B00F4D" w:rsidRPr="00A12621" w:rsidRDefault="00B00F4D" w:rsidP="00024692">
      <w:pPr>
        <w:jc w:val="both"/>
        <w:rPr>
          <w:rFonts w:ascii="Arial Black" w:hAnsi="Arial Black" w:cs="Arial Black"/>
          <w:b/>
          <w:bCs/>
          <w:sz w:val="24"/>
          <w:szCs w:val="24"/>
          <w:u w:val="single"/>
        </w:rPr>
      </w:pPr>
      <w:r w:rsidRPr="00A12621">
        <w:rPr>
          <w:rFonts w:ascii="Arial Black" w:hAnsi="Arial Black" w:cs="Arial Black"/>
          <w:b/>
          <w:bCs/>
          <w:sz w:val="24"/>
          <w:szCs w:val="24"/>
          <w:u w:val="single"/>
        </w:rPr>
        <w:t>Yardımcı kaynaklar</w:t>
      </w:r>
    </w:p>
    <w:p w:rsidR="00B00F4D" w:rsidRPr="00A12621" w:rsidRDefault="00B00F4D" w:rsidP="00024692">
      <w:pPr>
        <w:pStyle w:val="ListParagraph"/>
        <w:numPr>
          <w:ilvl w:val="0"/>
          <w:numId w:val="2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 w:rsidRPr="00A12621">
        <w:rPr>
          <w:rFonts w:ascii="Arial Black" w:hAnsi="Arial Black" w:cs="Arial Black"/>
          <w:sz w:val="20"/>
          <w:szCs w:val="20"/>
        </w:rPr>
        <w:t>İlkokul seviyesine uygun Türkçe sözlük</w:t>
      </w:r>
      <w:r>
        <w:rPr>
          <w:rFonts w:ascii="Arial Black" w:hAnsi="Arial Black" w:cs="Arial Black"/>
          <w:sz w:val="20"/>
          <w:szCs w:val="20"/>
        </w:rPr>
        <w:t>(TDK ya uygun)</w:t>
      </w:r>
    </w:p>
    <w:p w:rsidR="00B00F4D" w:rsidRPr="007729DC" w:rsidRDefault="00B00F4D" w:rsidP="00024692">
      <w:pPr>
        <w:pStyle w:val="ListParagraph"/>
        <w:numPr>
          <w:ilvl w:val="0"/>
          <w:numId w:val="2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 w:rsidRPr="00A12621">
        <w:rPr>
          <w:rFonts w:ascii="Arial Black" w:hAnsi="Arial Black" w:cs="Arial Black"/>
          <w:sz w:val="20"/>
          <w:szCs w:val="20"/>
        </w:rPr>
        <w:t>İlkokul seviyesine uygun Atasözleri ve Deyimler sözlüğü</w:t>
      </w:r>
      <w:r>
        <w:rPr>
          <w:rFonts w:ascii="Arial Black" w:hAnsi="Arial Black" w:cs="Arial Black"/>
          <w:sz w:val="20"/>
          <w:szCs w:val="20"/>
        </w:rPr>
        <w:t>(Geçen yıldan var olanlar kullanılmaya devam edilecektir.)</w:t>
      </w:r>
    </w:p>
    <w:p w:rsidR="00B00F4D" w:rsidRPr="00A12621" w:rsidRDefault="00B00F4D" w:rsidP="00024692">
      <w:pPr>
        <w:pStyle w:val="ListParagraph"/>
        <w:numPr>
          <w:ilvl w:val="0"/>
          <w:numId w:val="2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>İlk Atlas.</w:t>
      </w:r>
    </w:p>
    <w:p w:rsidR="00B00F4D" w:rsidRPr="007729DC" w:rsidRDefault="00B00F4D" w:rsidP="00024692">
      <w:pPr>
        <w:jc w:val="both"/>
        <w:rPr>
          <w:rFonts w:ascii="Arial Black" w:hAnsi="Arial Black" w:cs="Arial Black"/>
          <w:b/>
          <w:bCs/>
          <w:sz w:val="24"/>
          <w:szCs w:val="24"/>
          <w:u w:val="single"/>
        </w:rPr>
      </w:pPr>
      <w:r w:rsidRPr="007729DC">
        <w:rPr>
          <w:rFonts w:ascii="Arial Black" w:hAnsi="Arial Black" w:cs="Arial Black"/>
          <w:b/>
          <w:bCs/>
          <w:sz w:val="24"/>
          <w:szCs w:val="24"/>
          <w:u w:val="single"/>
        </w:rPr>
        <w:t>Diğer araç- gereçler</w:t>
      </w:r>
    </w:p>
    <w:p w:rsidR="00B00F4D" w:rsidRPr="007729DC" w:rsidRDefault="00B00F4D" w:rsidP="00024692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 w:rsidRPr="007729DC">
        <w:rPr>
          <w:rFonts w:ascii="Arial Black" w:hAnsi="Arial Black" w:cs="Arial Black"/>
          <w:sz w:val="20"/>
          <w:szCs w:val="20"/>
        </w:rPr>
        <w:t xml:space="preserve">1 deste kaliteli kurşun kalem ( 2 tanesi yanında diğerleri evde) </w:t>
      </w:r>
    </w:p>
    <w:p w:rsidR="00B00F4D" w:rsidRPr="007729DC" w:rsidRDefault="00B00F4D" w:rsidP="00024692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 w:rsidRPr="007729DC">
        <w:rPr>
          <w:rFonts w:ascii="Arial Black" w:hAnsi="Arial Black" w:cs="Arial Black"/>
          <w:sz w:val="20"/>
          <w:szCs w:val="20"/>
        </w:rPr>
        <w:t xml:space="preserve">1 deste kaliteli kırmızı kalem ( 2 tanesi yanında diğerleri evde) </w:t>
      </w:r>
    </w:p>
    <w:p w:rsidR="00B00F4D" w:rsidRPr="007729DC" w:rsidRDefault="00B00F4D" w:rsidP="00024692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>1 deste yeşil kalem.</w:t>
      </w:r>
      <w:r w:rsidRPr="007729DC">
        <w:rPr>
          <w:rFonts w:ascii="Arial Black" w:hAnsi="Arial Black" w:cs="Arial Black"/>
          <w:sz w:val="20"/>
          <w:szCs w:val="20"/>
        </w:rPr>
        <w:t xml:space="preserve"> ( 2 tanesi yanında diğerleri evde)</w:t>
      </w:r>
    </w:p>
    <w:p w:rsidR="00B00F4D" w:rsidRPr="00971C9E" w:rsidRDefault="00B00F4D" w:rsidP="00971C9E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 w:rsidRPr="007729DC">
        <w:rPr>
          <w:rFonts w:ascii="Arial Black" w:hAnsi="Arial Black" w:cs="Arial Black"/>
          <w:sz w:val="20"/>
          <w:szCs w:val="20"/>
        </w:rPr>
        <w:t>Yumuşak beyaz silgi ve kalemtıraş</w:t>
      </w:r>
      <w:r>
        <w:rPr>
          <w:rFonts w:ascii="Arial Black" w:hAnsi="Arial Black" w:cs="Arial Black"/>
          <w:sz w:val="20"/>
          <w:szCs w:val="20"/>
        </w:rPr>
        <w:t>(Depolu)</w:t>
      </w:r>
    </w:p>
    <w:p w:rsidR="00B00F4D" w:rsidRPr="007729DC" w:rsidRDefault="00B00F4D" w:rsidP="00024692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 w:rsidRPr="007729DC">
        <w:rPr>
          <w:rFonts w:ascii="Arial Black" w:hAnsi="Arial Black" w:cs="Arial Black"/>
          <w:sz w:val="20"/>
          <w:szCs w:val="20"/>
        </w:rPr>
        <w:t>Cetvel- gönye takımı ( ilkokul düzeyinde )</w:t>
      </w:r>
    </w:p>
    <w:p w:rsidR="00B00F4D" w:rsidRDefault="00B00F4D" w:rsidP="00024692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 w:rsidRPr="007729DC">
        <w:rPr>
          <w:rFonts w:ascii="Arial Black" w:hAnsi="Arial Black" w:cs="Arial Black"/>
          <w:sz w:val="20"/>
          <w:szCs w:val="20"/>
        </w:rPr>
        <w:t>12’ li</w:t>
      </w:r>
      <w:r w:rsidRPr="007729DC">
        <w:rPr>
          <w:rFonts w:ascii="Arial Black" w:hAnsi="Arial Black" w:cs="Arial Black"/>
          <w:b/>
          <w:bCs/>
          <w:sz w:val="20"/>
          <w:szCs w:val="20"/>
        </w:rPr>
        <w:t xml:space="preserve">  pastel</w:t>
      </w:r>
      <w:r>
        <w:rPr>
          <w:rFonts w:ascii="Arial Black" w:hAnsi="Arial Black" w:cs="Arial Black"/>
          <w:b/>
          <w:bCs/>
          <w:sz w:val="20"/>
          <w:szCs w:val="20"/>
        </w:rPr>
        <w:t xml:space="preserve"> boya(kaliteli markalardan) </w:t>
      </w:r>
    </w:p>
    <w:p w:rsidR="00B00F4D" w:rsidRDefault="00B00F4D" w:rsidP="00024692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 xml:space="preserve">12’li </w:t>
      </w:r>
      <w:r w:rsidRPr="007729DC">
        <w:rPr>
          <w:rFonts w:ascii="Arial Black" w:hAnsi="Arial Black" w:cs="Arial Black"/>
          <w:b/>
          <w:bCs/>
          <w:sz w:val="20"/>
          <w:szCs w:val="20"/>
        </w:rPr>
        <w:t xml:space="preserve">kuru </w:t>
      </w:r>
      <w:r>
        <w:rPr>
          <w:rFonts w:ascii="Arial Black" w:hAnsi="Arial Black" w:cs="Arial Black"/>
          <w:b/>
          <w:bCs/>
          <w:sz w:val="20"/>
          <w:szCs w:val="20"/>
        </w:rPr>
        <w:t>kalem  boya(kaliteli markalardan)</w:t>
      </w:r>
    </w:p>
    <w:p w:rsidR="00B00F4D" w:rsidRPr="007729DC" w:rsidRDefault="00B00F4D" w:rsidP="00024692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>12</w:t>
      </w:r>
      <w:r>
        <w:rPr>
          <w:rFonts w:ascii="Arial Black" w:hAnsi="Arial Black" w:cs="Arial Black"/>
          <w:b/>
          <w:bCs/>
          <w:sz w:val="20"/>
          <w:szCs w:val="20"/>
        </w:rPr>
        <w:t xml:space="preserve">’li </w:t>
      </w:r>
      <w:r w:rsidRPr="007729DC">
        <w:rPr>
          <w:rFonts w:ascii="Arial Black" w:hAnsi="Arial Black" w:cs="Arial Black"/>
          <w:b/>
          <w:bCs/>
          <w:sz w:val="20"/>
          <w:szCs w:val="20"/>
        </w:rPr>
        <w:t>sulu</w:t>
      </w:r>
      <w:r w:rsidRPr="007729DC">
        <w:rPr>
          <w:rFonts w:ascii="Arial Black" w:hAnsi="Arial Black" w:cs="Arial Black"/>
          <w:sz w:val="20"/>
          <w:szCs w:val="20"/>
        </w:rPr>
        <w:t xml:space="preserve"> boya. ( kaliteli </w:t>
      </w:r>
      <w:r>
        <w:rPr>
          <w:rFonts w:ascii="Arial Black" w:hAnsi="Arial Black" w:cs="Arial Black"/>
          <w:sz w:val="20"/>
          <w:szCs w:val="20"/>
        </w:rPr>
        <w:t>markalardan</w:t>
      </w:r>
      <w:r w:rsidRPr="007729DC">
        <w:rPr>
          <w:rFonts w:ascii="Arial Black" w:hAnsi="Arial Black" w:cs="Arial Black"/>
          <w:sz w:val="20"/>
          <w:szCs w:val="20"/>
        </w:rPr>
        <w:t>)</w:t>
      </w:r>
    </w:p>
    <w:p w:rsidR="00B00F4D" w:rsidRDefault="00B00F4D" w:rsidP="00024692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>12’li keçeli kalem(kaliteli markalardan)</w:t>
      </w:r>
    </w:p>
    <w:p w:rsidR="00B00F4D" w:rsidRDefault="00B00F4D" w:rsidP="00024692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>2 adet samur suluboya fırçası.(Biri kalın,diğeri orta boy)</w:t>
      </w:r>
    </w:p>
    <w:p w:rsidR="00B00F4D" w:rsidRDefault="00B00F4D" w:rsidP="00A21A47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>1 adet çıtçıtlı dosya(ödevlerin konulması için)</w:t>
      </w:r>
    </w:p>
    <w:p w:rsidR="00B00F4D" w:rsidRDefault="00B00F4D" w:rsidP="00A21A47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>2 adet yapıştırıcı(Bir tanesi evde kalacak.)</w:t>
      </w:r>
    </w:p>
    <w:p w:rsidR="00B00F4D" w:rsidRDefault="00B00F4D" w:rsidP="00A21A47">
      <w:pPr>
        <w:pStyle w:val="ListParagraph"/>
        <w:numPr>
          <w:ilvl w:val="0"/>
          <w:numId w:val="3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>Beslenme çantası,beslenme örtüsü.</w:t>
      </w:r>
    </w:p>
    <w:p w:rsidR="00B00F4D" w:rsidRPr="00A21A47" w:rsidRDefault="00B00F4D" w:rsidP="00024692">
      <w:pPr>
        <w:jc w:val="both"/>
        <w:rPr>
          <w:rFonts w:ascii="Arial Black" w:hAnsi="Arial Black" w:cs="Arial Black"/>
          <w:b/>
          <w:bCs/>
          <w:sz w:val="24"/>
          <w:szCs w:val="24"/>
          <w:u w:val="single"/>
        </w:rPr>
      </w:pPr>
      <w:r w:rsidRPr="00A21A47">
        <w:rPr>
          <w:rFonts w:ascii="Arial Black" w:hAnsi="Arial Black" w:cs="Arial Black"/>
          <w:b/>
          <w:bCs/>
          <w:sz w:val="24"/>
          <w:szCs w:val="24"/>
          <w:u w:val="single"/>
        </w:rPr>
        <w:t>Öğretmene teslim edilmesi gereken malzemeler</w:t>
      </w:r>
    </w:p>
    <w:p w:rsidR="00B00F4D" w:rsidRPr="00A21A47" w:rsidRDefault="00B00F4D" w:rsidP="00024692">
      <w:pPr>
        <w:pStyle w:val="ListParagraph"/>
        <w:numPr>
          <w:ilvl w:val="0"/>
          <w:numId w:val="4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 w:rsidRPr="00A21A47">
        <w:rPr>
          <w:rFonts w:ascii="Arial Black" w:hAnsi="Arial Black" w:cs="Arial Black"/>
          <w:sz w:val="20"/>
          <w:szCs w:val="20"/>
        </w:rPr>
        <w:t>1 paket ıslak mendil.</w:t>
      </w:r>
    </w:p>
    <w:p w:rsidR="00B00F4D" w:rsidRPr="00A21A47" w:rsidRDefault="00B00F4D" w:rsidP="00024692">
      <w:pPr>
        <w:pStyle w:val="ListParagraph"/>
        <w:numPr>
          <w:ilvl w:val="0"/>
          <w:numId w:val="4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 w:rsidRPr="00A21A47">
        <w:rPr>
          <w:rFonts w:ascii="Arial Black" w:hAnsi="Arial Black" w:cs="Arial Black"/>
          <w:sz w:val="20"/>
          <w:szCs w:val="20"/>
        </w:rPr>
        <w:t>1 paket peçete.</w:t>
      </w:r>
    </w:p>
    <w:p w:rsidR="00B00F4D" w:rsidRPr="00A21A47" w:rsidRDefault="00B00F4D" w:rsidP="00024692">
      <w:pPr>
        <w:pStyle w:val="ListParagraph"/>
        <w:numPr>
          <w:ilvl w:val="0"/>
          <w:numId w:val="4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>2 adet tuvalet kağıdı.</w:t>
      </w:r>
    </w:p>
    <w:p w:rsidR="00B00F4D" w:rsidRPr="00A21A47" w:rsidRDefault="00B00F4D" w:rsidP="00024692">
      <w:pPr>
        <w:pStyle w:val="ListParagraph"/>
        <w:numPr>
          <w:ilvl w:val="0"/>
          <w:numId w:val="4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>2 adet rulo peçete.</w:t>
      </w:r>
    </w:p>
    <w:p w:rsidR="00B00F4D" w:rsidRPr="00690D8D" w:rsidRDefault="00B00F4D" w:rsidP="00690D8D">
      <w:pPr>
        <w:pStyle w:val="ListParagraph"/>
        <w:numPr>
          <w:ilvl w:val="0"/>
          <w:numId w:val="4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 w:rsidRPr="00A21A47">
        <w:rPr>
          <w:rFonts w:ascii="Arial Black" w:hAnsi="Arial Black" w:cs="Arial Black"/>
          <w:sz w:val="20"/>
          <w:szCs w:val="20"/>
        </w:rPr>
        <w:t xml:space="preserve">1 top A4 kağıdı ( fotokopi için) </w:t>
      </w:r>
      <w:r w:rsidRPr="00A21A47">
        <w:rPr>
          <w:rFonts w:ascii="Arial Black" w:hAnsi="Arial Black" w:cs="Arial Black"/>
          <w:b/>
          <w:bCs/>
          <w:sz w:val="20"/>
          <w:szCs w:val="20"/>
        </w:rPr>
        <w:t>kaliteli olanından</w:t>
      </w:r>
      <w:r>
        <w:rPr>
          <w:rFonts w:ascii="Arial Black" w:hAnsi="Arial Black" w:cs="Arial Black"/>
          <w:b/>
          <w:bCs/>
          <w:sz w:val="20"/>
          <w:szCs w:val="20"/>
        </w:rPr>
        <w:t>.</w:t>
      </w:r>
    </w:p>
    <w:p w:rsidR="00B00F4D" w:rsidRPr="00A21A47" w:rsidRDefault="00B00F4D" w:rsidP="00024692">
      <w:pPr>
        <w:pStyle w:val="ListParagraph"/>
        <w:numPr>
          <w:ilvl w:val="0"/>
          <w:numId w:val="4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>1 top A4 boyutunda renkli fotokopi kağıdı(Fosforlu olanları tercih edebilirsiniz.)</w:t>
      </w:r>
    </w:p>
    <w:p w:rsidR="00B00F4D" w:rsidRPr="00A21A47" w:rsidRDefault="00B00F4D" w:rsidP="009A0E4E">
      <w:pPr>
        <w:pStyle w:val="ListParagraph"/>
        <w:numPr>
          <w:ilvl w:val="0"/>
          <w:numId w:val="4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>3</w:t>
      </w:r>
      <w:r w:rsidRPr="00A21A47">
        <w:rPr>
          <w:rFonts w:ascii="Arial Black" w:hAnsi="Arial Black" w:cs="Arial Black"/>
          <w:sz w:val="20"/>
          <w:szCs w:val="20"/>
        </w:rPr>
        <w:t xml:space="preserve"> adet tah</w:t>
      </w:r>
      <w:r>
        <w:rPr>
          <w:rFonts w:ascii="Arial Black" w:hAnsi="Arial Black" w:cs="Arial Black"/>
          <w:sz w:val="20"/>
          <w:szCs w:val="20"/>
        </w:rPr>
        <w:t>ta kalemi ( Farklı renklerde.</w:t>
      </w:r>
      <w:r w:rsidRPr="00A21A47">
        <w:rPr>
          <w:rFonts w:ascii="Arial Black" w:hAnsi="Arial Black" w:cs="Arial Black"/>
          <w:sz w:val="20"/>
          <w:szCs w:val="20"/>
        </w:rPr>
        <w:t xml:space="preserve"> )</w:t>
      </w:r>
    </w:p>
    <w:p w:rsidR="00B00F4D" w:rsidRPr="00A21A47" w:rsidRDefault="00B00F4D" w:rsidP="009A0E4E">
      <w:pPr>
        <w:pStyle w:val="ListParagraph"/>
        <w:numPr>
          <w:ilvl w:val="0"/>
          <w:numId w:val="4"/>
        </w:num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>1 paket 100 lük şeffaf dosya .</w:t>
      </w:r>
    </w:p>
    <w:p w:rsidR="00B00F4D" w:rsidRDefault="00B00F4D" w:rsidP="00A21A47">
      <w:pPr>
        <w:ind w:left="360"/>
        <w:jc w:val="both"/>
        <w:rPr>
          <w:rFonts w:ascii="Arial Black" w:hAnsi="Arial Black" w:cs="Arial Black"/>
          <w:b/>
          <w:bCs/>
          <w:sz w:val="20"/>
          <w:szCs w:val="20"/>
        </w:rPr>
      </w:pPr>
    </w:p>
    <w:p w:rsidR="00B00F4D" w:rsidRDefault="00B00F4D" w:rsidP="00A21A47">
      <w:pPr>
        <w:ind w:left="360"/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>DEĞERLİ VELİLER,</w:t>
      </w:r>
    </w:p>
    <w:p w:rsidR="00B00F4D" w:rsidRDefault="00B00F4D" w:rsidP="009A0E4E">
      <w:pPr>
        <w:ind w:left="360"/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 xml:space="preserve">  Okulumuzun açılacağı ilk gün defterlerimizi kaplanmış ve etiketlenmiş olarak gönderelim.Planlı ve düzenli olma davranışını  çocuğumuza kazandırmayı hedeflemekteyiz.Tüm hazırlıkların tamamlanması eğitim ve öğretim çalışmalarımızın aksatılmadan devamını sağlayacaktır.</w:t>
      </w:r>
    </w:p>
    <w:p w:rsidR="00B00F4D" w:rsidRPr="00A21A47" w:rsidRDefault="00B00F4D" w:rsidP="00971C9E">
      <w:pPr>
        <w:ind w:left="360"/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 xml:space="preserve"> Öğretmene gönderilecek malzemelerin ilk gün </w:t>
      </w:r>
      <w:r w:rsidRPr="00971C9E">
        <w:rPr>
          <w:rFonts w:ascii="Arial Black" w:hAnsi="Arial Black" w:cs="Arial Black"/>
          <w:b/>
          <w:bCs/>
          <w:sz w:val="20"/>
          <w:szCs w:val="20"/>
          <w:u w:val="single"/>
        </w:rPr>
        <w:t>gönderilmemesi önemle</w:t>
      </w:r>
      <w:r>
        <w:rPr>
          <w:rFonts w:ascii="Arial Black" w:hAnsi="Arial Black" w:cs="Arial Black"/>
          <w:b/>
          <w:bCs/>
          <w:sz w:val="20"/>
          <w:szCs w:val="20"/>
        </w:rPr>
        <w:t xml:space="preserve"> </w:t>
      </w:r>
      <w:r w:rsidRPr="00971C9E">
        <w:rPr>
          <w:rFonts w:ascii="Arial Black" w:hAnsi="Arial Black" w:cs="Arial Black"/>
          <w:b/>
          <w:bCs/>
          <w:sz w:val="20"/>
          <w:szCs w:val="20"/>
          <w:u w:val="single"/>
        </w:rPr>
        <w:t>duyurulur.</w:t>
      </w:r>
      <w:r>
        <w:rPr>
          <w:rFonts w:ascii="Arial Black" w:hAnsi="Arial Black" w:cs="Arial Black"/>
          <w:b/>
          <w:bCs/>
          <w:sz w:val="20"/>
          <w:szCs w:val="20"/>
        </w:rPr>
        <w:t xml:space="preserve">Belli bir program içerisinde hazırlanan listeye kaydedilecek şekilde velilerimize teslim tarihleri duyurulacaktır. </w:t>
      </w:r>
    </w:p>
    <w:p w:rsidR="00B00F4D" w:rsidRPr="00C3571F" w:rsidRDefault="00B00F4D" w:rsidP="009A0E4E">
      <w:pPr>
        <w:ind w:left="360"/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3571F">
        <w:rPr>
          <w:rFonts w:ascii="Arial Black" w:hAnsi="Arial Black" w:cs="Arial Black"/>
          <w:b/>
          <w:bCs/>
          <w:sz w:val="20"/>
          <w:szCs w:val="20"/>
        </w:rPr>
        <w:t>Kitaplarımız,okulun ilk günü veya ilk haftası okul idaresi tarafından dağıtılacaktır.Kitaplarımız şeffaf kaplıklarla kaplanacaktır.Kitap kaplıklarımızın ve etiketlerimizin de hazırlanarak kaplama işleminin kısa sürede gerçekleştirilmesini sağlayalım.</w:t>
      </w:r>
    </w:p>
    <w:p w:rsidR="00B00F4D" w:rsidRDefault="00B00F4D" w:rsidP="009A0E4E">
      <w:pPr>
        <w:ind w:left="360"/>
        <w:jc w:val="both"/>
        <w:rPr>
          <w:rFonts w:ascii="Arial Black" w:hAnsi="Arial Black" w:cs="Arial Black"/>
          <w:b/>
          <w:bCs/>
          <w:sz w:val="20"/>
          <w:szCs w:val="20"/>
        </w:rPr>
      </w:pPr>
      <w:r w:rsidRPr="00C3571F">
        <w:rPr>
          <w:rFonts w:ascii="Arial Black" w:hAnsi="Arial Black" w:cs="Arial Black"/>
          <w:b/>
          <w:bCs/>
          <w:sz w:val="20"/>
          <w:szCs w:val="20"/>
        </w:rPr>
        <w:t xml:space="preserve">  Geçen yıldan kalan boya,cetvel,yapıştırıcı vb.</w:t>
      </w:r>
      <w:r>
        <w:rPr>
          <w:rFonts w:ascii="Arial Black" w:hAnsi="Arial Black" w:cs="Arial Black"/>
          <w:b/>
          <w:bCs/>
          <w:sz w:val="20"/>
          <w:szCs w:val="20"/>
        </w:rPr>
        <w:t xml:space="preserve"> </w:t>
      </w:r>
      <w:r w:rsidRPr="00C3571F">
        <w:rPr>
          <w:rFonts w:ascii="Arial Black" w:hAnsi="Arial Black" w:cs="Arial Black"/>
          <w:b/>
          <w:bCs/>
          <w:sz w:val="20"/>
          <w:szCs w:val="20"/>
        </w:rPr>
        <w:t>malzemel</w:t>
      </w:r>
      <w:r>
        <w:rPr>
          <w:rFonts w:ascii="Arial Black" w:hAnsi="Arial Black" w:cs="Arial Black"/>
          <w:b/>
          <w:bCs/>
          <w:sz w:val="20"/>
          <w:szCs w:val="20"/>
        </w:rPr>
        <w:t>erimiz kullanılmaya devam edilecektir.</w:t>
      </w:r>
    </w:p>
    <w:p w:rsidR="00B00F4D" w:rsidRDefault="00B00F4D" w:rsidP="00C3571F">
      <w:pPr>
        <w:jc w:val="both"/>
        <w:rPr>
          <w:rFonts w:ascii="Arial Black" w:hAnsi="Arial Black" w:cs="Arial Black"/>
          <w:b/>
          <w:bCs/>
          <w:sz w:val="20"/>
          <w:szCs w:val="20"/>
        </w:rPr>
      </w:pPr>
      <w:r>
        <w:rPr>
          <w:rFonts w:ascii="Arial Black" w:hAnsi="Arial Black" w:cs="Arial Black"/>
          <w:b/>
          <w:bCs/>
          <w:sz w:val="20"/>
          <w:szCs w:val="20"/>
        </w:rPr>
        <w:t xml:space="preserve">        Çocuklarınız için sağladığınız ve sunduğunuz  yardım ve katkılarınızdan dolayı     teşekkürlerimizi sunuyor,iyi tatiller diliyoruz.</w:t>
      </w:r>
    </w:p>
    <w:p w:rsidR="00B00F4D" w:rsidRDefault="00B00F4D" w:rsidP="00C3571F">
      <w:pPr>
        <w:ind w:left="708"/>
        <w:jc w:val="both"/>
        <w:rPr>
          <w:rFonts w:ascii="Arial Black" w:hAnsi="Arial Black" w:cs="Arial Black"/>
          <w:b/>
          <w:bCs/>
        </w:rPr>
      </w:pPr>
      <w:r>
        <w:rPr>
          <w:rFonts w:ascii="Arial Black" w:hAnsi="Arial Black" w:cs="Arial Black"/>
          <w:b/>
          <w:bCs/>
          <w:sz w:val="20"/>
          <w:szCs w:val="20"/>
        </w:rPr>
        <w:t xml:space="preserve">                                    2.</w:t>
      </w:r>
      <w:r>
        <w:rPr>
          <w:rFonts w:ascii="Arial Black" w:hAnsi="Arial Black" w:cs="Arial Black"/>
          <w:b/>
          <w:bCs/>
        </w:rPr>
        <w:t>SINIF ÖĞRETMENLERİ</w:t>
      </w:r>
      <w:r w:rsidRPr="00C3571F">
        <w:rPr>
          <w:rFonts w:ascii="Arial Black" w:hAnsi="Arial Black" w:cs="Arial Black"/>
          <w:b/>
          <w:bCs/>
        </w:rPr>
        <w:t xml:space="preserve"> </w:t>
      </w:r>
    </w:p>
    <w:p w:rsidR="00B00F4D" w:rsidRPr="007C42E0" w:rsidRDefault="00B00F4D" w:rsidP="000B4F3B">
      <w:pPr>
        <w:jc w:val="center"/>
        <w:rPr>
          <w:b/>
          <w:bCs/>
          <w:sz w:val="32"/>
          <w:szCs w:val="32"/>
        </w:rPr>
      </w:pPr>
      <w:hyperlink r:id="rId5" w:history="1">
        <w:r w:rsidRPr="00112ED7">
          <w:rPr>
            <w:rStyle w:val="Hyperlink"/>
            <w:b/>
            <w:bCs/>
            <w:sz w:val="32"/>
            <w:szCs w:val="32"/>
          </w:rPr>
          <w:t>http://www.sorubak.com</w:t>
        </w:r>
      </w:hyperlink>
      <w:r>
        <w:rPr>
          <w:b/>
          <w:bCs/>
          <w:sz w:val="32"/>
          <w:szCs w:val="32"/>
        </w:rPr>
        <w:t xml:space="preserve"> </w:t>
      </w:r>
    </w:p>
    <w:p w:rsidR="00B00F4D" w:rsidRPr="00C3571F" w:rsidRDefault="00B00F4D" w:rsidP="00C3571F">
      <w:pPr>
        <w:ind w:left="708"/>
        <w:jc w:val="both"/>
        <w:rPr>
          <w:rFonts w:ascii="Arial Black" w:hAnsi="Arial Black" w:cs="Arial Black"/>
        </w:rPr>
      </w:pPr>
    </w:p>
    <w:sectPr w:rsidR="00B00F4D" w:rsidRPr="00C3571F" w:rsidSect="00A847A6">
      <w:pgSz w:w="11906" w:h="16838"/>
      <w:pgMar w:top="56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B6851"/>
    <w:multiLevelType w:val="hybridMultilevel"/>
    <w:tmpl w:val="ADEA74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C7867"/>
    <w:multiLevelType w:val="hybridMultilevel"/>
    <w:tmpl w:val="765E66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44017"/>
    <w:multiLevelType w:val="hybridMultilevel"/>
    <w:tmpl w:val="C8CE0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C00880"/>
    <w:multiLevelType w:val="hybridMultilevel"/>
    <w:tmpl w:val="06CAB5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92F"/>
    <w:rsid w:val="000239FE"/>
    <w:rsid w:val="00024692"/>
    <w:rsid w:val="000B4F3B"/>
    <w:rsid w:val="0010551A"/>
    <w:rsid w:val="00112ED7"/>
    <w:rsid w:val="001D5C03"/>
    <w:rsid w:val="00392995"/>
    <w:rsid w:val="004176EB"/>
    <w:rsid w:val="00603E13"/>
    <w:rsid w:val="00690D8D"/>
    <w:rsid w:val="006D0E26"/>
    <w:rsid w:val="0074792F"/>
    <w:rsid w:val="007729DC"/>
    <w:rsid w:val="007B410D"/>
    <w:rsid w:val="007C42E0"/>
    <w:rsid w:val="0089707D"/>
    <w:rsid w:val="008E0967"/>
    <w:rsid w:val="00971C9E"/>
    <w:rsid w:val="009A0E4E"/>
    <w:rsid w:val="00A12621"/>
    <w:rsid w:val="00A21A47"/>
    <w:rsid w:val="00A847A6"/>
    <w:rsid w:val="00AF3128"/>
    <w:rsid w:val="00B00F4D"/>
    <w:rsid w:val="00B84CE0"/>
    <w:rsid w:val="00C3571F"/>
    <w:rsid w:val="00D9046C"/>
    <w:rsid w:val="00F2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7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4792F"/>
    <w:pPr>
      <w:ind w:left="720"/>
    </w:pPr>
  </w:style>
  <w:style w:type="character" w:styleId="Hyperlink">
    <w:name w:val="Hyperlink"/>
    <w:basedOn w:val="DefaultParagraphFont"/>
    <w:uiPriority w:val="99"/>
    <w:rsid w:val="000B4F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425</Words>
  <Characters>2426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http:/www.sorubak.com</cp:keywords>
  <dc:description/>
  <cp:lastModifiedBy>Edanur</cp:lastModifiedBy>
  <cp:revision>4</cp:revision>
  <cp:lastPrinted>2017-06-08T08:56:00Z</cp:lastPrinted>
  <dcterms:created xsi:type="dcterms:W3CDTF">2017-06-07T22:03:00Z</dcterms:created>
  <dcterms:modified xsi:type="dcterms:W3CDTF">2017-09-05T15:08:00Z</dcterms:modified>
  <cp:category>http://www.sorubak.com</cp:category>
</cp:coreProperties>
</file>