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BA" w:rsidRPr="00CA5D7D" w:rsidRDefault="00CF1ABA" w:rsidP="00CA5D7D">
      <w:pPr>
        <w:tabs>
          <w:tab w:val="left" w:pos="7590"/>
        </w:tabs>
        <w:rPr>
          <w:color w:val="FF0000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6.35pt;margin-top:-15.7pt;width:141.05pt;height:25.8pt;z-index:251658240;visibility:visible" fillcolor="#edeee8" stroked="f">
            <v:fill opacity="39322f" rotate="t" focusposition=".5,.5" focussize="" focus="100%" type="gradientRadial"/>
            <v:textbox>
              <w:txbxContent>
                <w:p w:rsidR="00CF1ABA" w:rsidRDefault="00CF1ABA" w:rsidP="007F11D3">
                  <w:pPr>
                    <w:rPr>
                      <w:rFonts w:ascii="Bauhaus 93" w:hAnsi="Bauhaus 93" w:cs="Bauhaus 93"/>
                      <w:sz w:val="24"/>
                      <w:szCs w:val="24"/>
                    </w:rPr>
                  </w:pPr>
                  <w:r w:rsidRPr="0065642C">
                    <w:rPr>
                      <w:rFonts w:ascii="Bauhaus 93" w:hAnsi="Bauhaus 93" w:cs="Bauhaus 93"/>
                      <w:color w:val="4BACC6"/>
                      <w:sz w:val="24"/>
                      <w:szCs w:val="24"/>
                    </w:rPr>
                    <w:t>www.sorubak.com</w:t>
                  </w:r>
                  <w:r w:rsidRPr="0065642C">
                    <w:rPr>
                      <w:rFonts w:ascii="Bauhaus 93" w:hAnsi="Bauhaus 93" w:cs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</w:t>
      </w:r>
      <w: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96"/>
        <w:gridCol w:w="284"/>
        <w:gridCol w:w="7963"/>
      </w:tblGrid>
      <w:tr w:rsidR="00CF1ABA" w:rsidRPr="0098754D">
        <w:trPr>
          <w:trHeight w:val="10681"/>
        </w:trPr>
        <w:tc>
          <w:tcPr>
            <w:tcW w:w="7796" w:type="dxa"/>
          </w:tcPr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32"/>
                <w:szCs w:val="32"/>
              </w:rPr>
            </w:pPr>
            <w:r>
              <w:rPr>
                <w:rFonts w:ascii="Bookman Old Style" w:hAnsi="Bookman Old Style" w:cs="Bookman Old Style"/>
                <w:sz w:val="32"/>
                <w:szCs w:val="32"/>
              </w:rPr>
              <w:t xml:space="preserve">2017-2017 </w:t>
            </w:r>
            <w:r w:rsidRPr="0098754D">
              <w:rPr>
                <w:rFonts w:ascii="Bookman Old Style" w:hAnsi="Bookman Old Style" w:cs="Bookman Old Style"/>
                <w:sz w:val="32"/>
                <w:szCs w:val="32"/>
              </w:rPr>
              <w:t xml:space="preserve"> 3-B SINIFI İHTİYAÇ LİSTESİ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1-Türkçe Defteri (60 Yaprak küçük boy düz çizgili)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2-Matematik Defteri (60 Yaprak küçük boy kareli)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3-Fen Bilimleri Defteri (60 Yaprak küçük boy düz çizgili)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4- Hayat Bilgisi Defteri (60 Yaprak küçük boy düz çizgili)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5-Resim Defteri (küçük boy)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6-Sözlük(Resimli olmayacak)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7-Dosya(1 adet)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8-Yazı gereçleri(Kurşun kalem,kırmızı kalem,silgi ve açacak)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9-Kalemlik(Kuru boya ve yazı  gereçlerinin kapları ayrı olacak)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10-Kuru boya kalemleri  ve sulu boya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11-Makas,yapıştırıcı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12-Değişik renklerde el işi kağıtları(6 adet yeterli)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13-Satranç takımı(Veli toplantısından sonra alınacak)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 xml:space="preserve">14-Öğrencilerimizin ders kitap ve defterlerinde etiket bulundurulacak, </w:t>
            </w:r>
            <w:bookmarkStart w:id="0" w:name="_GoBack"/>
            <w:bookmarkEnd w:id="0"/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mümkünse diğer araçlarına da isim ve sınıfları yazılsın.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 xml:space="preserve">NOT: 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Ders kitaplarından 1.Kitap yazanlar okula getirilecek.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2.Kitap yazanlar ikinci dönem kitaplarıdır.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 xml:space="preserve">Lütfen iyi saklayınız. Tekrar kitap temin etme imkanınız olmayacak.                    </w:t>
            </w:r>
          </w:p>
        </w:tc>
        <w:tc>
          <w:tcPr>
            <w:tcW w:w="284" w:type="dxa"/>
          </w:tcPr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7963" w:type="dxa"/>
          </w:tcPr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32"/>
                <w:szCs w:val="32"/>
              </w:rPr>
            </w:pPr>
            <w:r>
              <w:rPr>
                <w:rFonts w:ascii="Bookman Old Style" w:hAnsi="Bookman Old Style" w:cs="Bookman Old Style"/>
                <w:sz w:val="32"/>
                <w:szCs w:val="32"/>
              </w:rPr>
              <w:t xml:space="preserve">2017-2018 </w:t>
            </w:r>
            <w:r w:rsidRPr="0098754D">
              <w:rPr>
                <w:rFonts w:ascii="Bookman Old Style" w:hAnsi="Bookman Old Style" w:cs="Bookman Old Style"/>
                <w:sz w:val="32"/>
                <w:szCs w:val="32"/>
              </w:rPr>
              <w:t xml:space="preserve"> 3-B SINIFI İHTİYAÇ LİSTESİ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1-Türkçe Defteri (60 Yaprak küçük boy düz çizgili)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2-Matematik Defteri (60 Yaprak küçük boy kareli)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3-Fen Bilimleri Defteri (60 Yaprak küçük boy düz çizgili)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4- Hayat Bilgisi Defteri (60 Yaprak küçük boy düz çizgili)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5-Resim Defteri (küçük boy)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6-Sözlük(Resimli olmayacak)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7-Dosya(1 adet)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8-Yazı gereçleri(Kurşun kalem,kırmızı kalem,silgi ve açacak)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9-Kalemlik(Kuru boya ve yazı  gereçlerinin kapları ayrı olacak)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10-Kuru boya kalemleri  ve sulu boya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11-Makas,yapıştırıcı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12-Değişik renklerde el işi kağıtları(6 adet yeterli)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13-Satranç takımı(Veli toplantısından sonra alınacak)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14-Öğrencilerimizin ders kitap ve defterlerinde etiket bulundurulacak,mümkünse diğer araçlarına da isim ve sınıfları yazılsın.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 xml:space="preserve">NOT: 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Ders kitaplarından 1.Kitap yazanlar okula getirilecek.</w:t>
            </w:r>
          </w:p>
          <w:p w:rsidR="00CF1ABA" w:rsidRPr="0098754D" w:rsidRDefault="00CF1ABA" w:rsidP="0098754D">
            <w:pPr>
              <w:spacing w:after="0" w:line="240" w:lineRule="auto"/>
              <w:rPr>
                <w:rFonts w:ascii="Bookman Old Style" w:hAnsi="Bookman Old Style" w:cs="Bookman Old Style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2.Kitap yazanlar ikinci dönem kitaplarıdır.</w:t>
            </w:r>
          </w:p>
          <w:p w:rsidR="00CF1ABA" w:rsidRDefault="00CF1ABA" w:rsidP="00BC1992">
            <w:pPr>
              <w:rPr>
                <w:rFonts w:ascii="Bauhaus 93" w:hAnsi="Bauhaus 93" w:cs="Bauhaus 93"/>
                <w:sz w:val="24"/>
                <w:szCs w:val="24"/>
              </w:rPr>
            </w:pPr>
            <w:r w:rsidRPr="0098754D">
              <w:rPr>
                <w:rFonts w:ascii="Bookman Old Style" w:hAnsi="Bookman Old Style" w:cs="Bookman Old Style"/>
                <w:sz w:val="24"/>
                <w:szCs w:val="24"/>
              </w:rPr>
              <w:t>Lütfen iyi saklayınız.Tekrar kitap temin etme imkanınız olmayacak.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hyperlink r:id="rId4" w:history="1">
              <w:r w:rsidRPr="008108AE">
                <w:rPr>
                  <w:rStyle w:val="Hyperlink"/>
                  <w:rFonts w:ascii="Bauhaus 93" w:hAnsi="Bauhaus 93" w:cs="Bauhaus 93"/>
                  <w:sz w:val="24"/>
                  <w:szCs w:val="24"/>
                </w:rPr>
                <w:t>www.sorubak.com</w:t>
              </w:r>
            </w:hyperlink>
            <w:r>
              <w:rPr>
                <w:rFonts w:ascii="Bauhaus 93" w:hAnsi="Bauhaus 93" w:cs="Bauhaus 93"/>
                <w:color w:val="4BACC6"/>
                <w:sz w:val="24"/>
                <w:szCs w:val="24"/>
              </w:rPr>
              <w:t xml:space="preserve"> </w:t>
            </w:r>
            <w:r w:rsidRPr="0065642C">
              <w:rPr>
                <w:rFonts w:ascii="Bauhaus 93" w:hAnsi="Bauhaus 93" w:cs="Bauhaus 93"/>
                <w:color w:val="76923C"/>
                <w:sz w:val="24"/>
                <w:szCs w:val="24"/>
              </w:rPr>
              <w:t xml:space="preserve"> </w:t>
            </w:r>
            <w:r>
              <w:rPr>
                <w:rFonts w:ascii="Bauhaus 93" w:hAnsi="Bauhaus 93" w:cs="Bauhaus 93"/>
                <w:color w:val="76923C"/>
                <w:sz w:val="24"/>
                <w:szCs w:val="24"/>
              </w:rPr>
              <w:t xml:space="preserve"> </w:t>
            </w:r>
          </w:p>
          <w:p w:rsidR="00CF1ABA" w:rsidRPr="0098754D" w:rsidRDefault="00CF1ABA" w:rsidP="0098754D">
            <w:pPr>
              <w:spacing w:after="0" w:line="240" w:lineRule="auto"/>
            </w:pPr>
          </w:p>
        </w:tc>
      </w:tr>
    </w:tbl>
    <w:p w:rsidR="00CF1ABA" w:rsidRPr="00CA5D7D" w:rsidRDefault="00CF1ABA">
      <w:pPr>
        <w:rPr>
          <w:rFonts w:ascii="Constantia" w:hAnsi="Constantia" w:cs="Constantia"/>
          <w:b/>
          <w:bCs/>
        </w:rPr>
      </w:pPr>
      <w:r w:rsidRPr="00CA5D7D">
        <w:rPr>
          <w:rFonts w:ascii="Constantia" w:hAnsi="Constantia" w:cs="Constantia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onstantia" w:hAnsi="Constantia" w:cs="Constantia"/>
          <w:b/>
          <w:bCs/>
        </w:rPr>
        <w:t xml:space="preserve">                                                                                    </w:t>
      </w:r>
    </w:p>
    <w:sectPr w:rsidR="00CF1ABA" w:rsidRPr="00CA5D7D" w:rsidSect="004D7323">
      <w:pgSz w:w="16838" w:h="11906" w:orient="landscape" w:code="9"/>
      <w:pgMar w:top="284" w:right="395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215"/>
    <w:rsid w:val="00000AC4"/>
    <w:rsid w:val="00004F41"/>
    <w:rsid w:val="00005C9D"/>
    <w:rsid w:val="0001086E"/>
    <w:rsid w:val="00011AD7"/>
    <w:rsid w:val="00013EC9"/>
    <w:rsid w:val="00015B78"/>
    <w:rsid w:val="0002547D"/>
    <w:rsid w:val="00032D90"/>
    <w:rsid w:val="0003413C"/>
    <w:rsid w:val="000367D7"/>
    <w:rsid w:val="00037C37"/>
    <w:rsid w:val="00040798"/>
    <w:rsid w:val="00040C87"/>
    <w:rsid w:val="00040D4F"/>
    <w:rsid w:val="000414C7"/>
    <w:rsid w:val="00043BF5"/>
    <w:rsid w:val="00045291"/>
    <w:rsid w:val="0005417A"/>
    <w:rsid w:val="00055C68"/>
    <w:rsid w:val="000569D6"/>
    <w:rsid w:val="00057BED"/>
    <w:rsid w:val="00061E08"/>
    <w:rsid w:val="000630E2"/>
    <w:rsid w:val="00065AFA"/>
    <w:rsid w:val="00067F79"/>
    <w:rsid w:val="0007076D"/>
    <w:rsid w:val="00074677"/>
    <w:rsid w:val="00080119"/>
    <w:rsid w:val="00082141"/>
    <w:rsid w:val="00082ADF"/>
    <w:rsid w:val="000850D0"/>
    <w:rsid w:val="00090D64"/>
    <w:rsid w:val="00091392"/>
    <w:rsid w:val="000914A5"/>
    <w:rsid w:val="000931F0"/>
    <w:rsid w:val="0009411D"/>
    <w:rsid w:val="000A43E8"/>
    <w:rsid w:val="000A4E3F"/>
    <w:rsid w:val="000A50B9"/>
    <w:rsid w:val="000B2E3A"/>
    <w:rsid w:val="000C0330"/>
    <w:rsid w:val="000C5DE5"/>
    <w:rsid w:val="000C5E8A"/>
    <w:rsid w:val="000C7DBD"/>
    <w:rsid w:val="000D12B7"/>
    <w:rsid w:val="000D63F7"/>
    <w:rsid w:val="000F0F84"/>
    <w:rsid w:val="000F3097"/>
    <w:rsid w:val="000F3C4D"/>
    <w:rsid w:val="000F4DAF"/>
    <w:rsid w:val="000F5647"/>
    <w:rsid w:val="00100BBB"/>
    <w:rsid w:val="0010186F"/>
    <w:rsid w:val="001021C2"/>
    <w:rsid w:val="00103195"/>
    <w:rsid w:val="0011167A"/>
    <w:rsid w:val="00120067"/>
    <w:rsid w:val="001258C9"/>
    <w:rsid w:val="0012746B"/>
    <w:rsid w:val="001406C0"/>
    <w:rsid w:val="00146882"/>
    <w:rsid w:val="00152233"/>
    <w:rsid w:val="00154D08"/>
    <w:rsid w:val="0015576C"/>
    <w:rsid w:val="001563EE"/>
    <w:rsid w:val="001566BB"/>
    <w:rsid w:val="00160BF0"/>
    <w:rsid w:val="0016312E"/>
    <w:rsid w:val="00164466"/>
    <w:rsid w:val="00173C40"/>
    <w:rsid w:val="00174346"/>
    <w:rsid w:val="00176A57"/>
    <w:rsid w:val="00187CB3"/>
    <w:rsid w:val="00190B48"/>
    <w:rsid w:val="0019141B"/>
    <w:rsid w:val="0019175F"/>
    <w:rsid w:val="001930E7"/>
    <w:rsid w:val="00194CEA"/>
    <w:rsid w:val="001B051C"/>
    <w:rsid w:val="001B072C"/>
    <w:rsid w:val="001B3D04"/>
    <w:rsid w:val="001B6AA6"/>
    <w:rsid w:val="001B6AD1"/>
    <w:rsid w:val="001C0DA4"/>
    <w:rsid w:val="001C4917"/>
    <w:rsid w:val="001C5055"/>
    <w:rsid w:val="001C66DB"/>
    <w:rsid w:val="001D1EDE"/>
    <w:rsid w:val="001D26A0"/>
    <w:rsid w:val="001D731A"/>
    <w:rsid w:val="001D7AAD"/>
    <w:rsid w:val="001E3364"/>
    <w:rsid w:val="001E733D"/>
    <w:rsid w:val="001F1F91"/>
    <w:rsid w:val="001F5067"/>
    <w:rsid w:val="001F7333"/>
    <w:rsid w:val="00202049"/>
    <w:rsid w:val="00211CE0"/>
    <w:rsid w:val="00214F96"/>
    <w:rsid w:val="0021500E"/>
    <w:rsid w:val="002164BB"/>
    <w:rsid w:val="00216550"/>
    <w:rsid w:val="00225AF9"/>
    <w:rsid w:val="002264E7"/>
    <w:rsid w:val="002266F8"/>
    <w:rsid w:val="00227A2F"/>
    <w:rsid w:val="00231C46"/>
    <w:rsid w:val="00240A1A"/>
    <w:rsid w:val="00243674"/>
    <w:rsid w:val="002440C0"/>
    <w:rsid w:val="00245F98"/>
    <w:rsid w:val="002468CA"/>
    <w:rsid w:val="00253846"/>
    <w:rsid w:val="00253D0E"/>
    <w:rsid w:val="00261494"/>
    <w:rsid w:val="00273066"/>
    <w:rsid w:val="00280011"/>
    <w:rsid w:val="00280525"/>
    <w:rsid w:val="0028060D"/>
    <w:rsid w:val="0028174E"/>
    <w:rsid w:val="00286E3F"/>
    <w:rsid w:val="00287730"/>
    <w:rsid w:val="0029359E"/>
    <w:rsid w:val="002A003F"/>
    <w:rsid w:val="002A1007"/>
    <w:rsid w:val="002B08BC"/>
    <w:rsid w:val="002B155B"/>
    <w:rsid w:val="002B1634"/>
    <w:rsid w:val="002B169D"/>
    <w:rsid w:val="002B2BCB"/>
    <w:rsid w:val="002B41AA"/>
    <w:rsid w:val="002B42B8"/>
    <w:rsid w:val="002B488D"/>
    <w:rsid w:val="002C13C6"/>
    <w:rsid w:val="002C7FDB"/>
    <w:rsid w:val="002D29FB"/>
    <w:rsid w:val="002E170F"/>
    <w:rsid w:val="002F0929"/>
    <w:rsid w:val="002F6CFF"/>
    <w:rsid w:val="002F7443"/>
    <w:rsid w:val="002F78E9"/>
    <w:rsid w:val="00300990"/>
    <w:rsid w:val="00301706"/>
    <w:rsid w:val="00301AD7"/>
    <w:rsid w:val="0030293D"/>
    <w:rsid w:val="00303060"/>
    <w:rsid w:val="00304234"/>
    <w:rsid w:val="00304818"/>
    <w:rsid w:val="00304F66"/>
    <w:rsid w:val="00305716"/>
    <w:rsid w:val="0031213D"/>
    <w:rsid w:val="00312FBF"/>
    <w:rsid w:val="003134BE"/>
    <w:rsid w:val="0031420E"/>
    <w:rsid w:val="003249D8"/>
    <w:rsid w:val="003256FF"/>
    <w:rsid w:val="00330BE7"/>
    <w:rsid w:val="00335988"/>
    <w:rsid w:val="003557FC"/>
    <w:rsid w:val="003605F7"/>
    <w:rsid w:val="0037161D"/>
    <w:rsid w:val="003731B9"/>
    <w:rsid w:val="00373934"/>
    <w:rsid w:val="00374D16"/>
    <w:rsid w:val="0038027B"/>
    <w:rsid w:val="0038220E"/>
    <w:rsid w:val="003828CB"/>
    <w:rsid w:val="003A0944"/>
    <w:rsid w:val="003A40BC"/>
    <w:rsid w:val="003A576E"/>
    <w:rsid w:val="003A58D9"/>
    <w:rsid w:val="003A6B95"/>
    <w:rsid w:val="003A7216"/>
    <w:rsid w:val="003A7F88"/>
    <w:rsid w:val="003B2CA5"/>
    <w:rsid w:val="003B33F0"/>
    <w:rsid w:val="003B34A5"/>
    <w:rsid w:val="003B5478"/>
    <w:rsid w:val="003B6002"/>
    <w:rsid w:val="003B7D73"/>
    <w:rsid w:val="003C04F1"/>
    <w:rsid w:val="003D2D6A"/>
    <w:rsid w:val="003D4919"/>
    <w:rsid w:val="003E132E"/>
    <w:rsid w:val="003E38EA"/>
    <w:rsid w:val="003E4DA7"/>
    <w:rsid w:val="003E71AE"/>
    <w:rsid w:val="003F2944"/>
    <w:rsid w:val="00404511"/>
    <w:rsid w:val="00413D5C"/>
    <w:rsid w:val="00424503"/>
    <w:rsid w:val="004330A2"/>
    <w:rsid w:val="00434CAA"/>
    <w:rsid w:val="004359F0"/>
    <w:rsid w:val="00447323"/>
    <w:rsid w:val="0045463E"/>
    <w:rsid w:val="004559B8"/>
    <w:rsid w:val="00455AFE"/>
    <w:rsid w:val="00460D62"/>
    <w:rsid w:val="004626B6"/>
    <w:rsid w:val="0047061F"/>
    <w:rsid w:val="00474B26"/>
    <w:rsid w:val="004815F1"/>
    <w:rsid w:val="00483F98"/>
    <w:rsid w:val="00484739"/>
    <w:rsid w:val="00485AFF"/>
    <w:rsid w:val="00486E0F"/>
    <w:rsid w:val="004A089C"/>
    <w:rsid w:val="004A0EA0"/>
    <w:rsid w:val="004A3457"/>
    <w:rsid w:val="004A36FE"/>
    <w:rsid w:val="004A39C8"/>
    <w:rsid w:val="004A7336"/>
    <w:rsid w:val="004B4B9B"/>
    <w:rsid w:val="004C0FDF"/>
    <w:rsid w:val="004C5D68"/>
    <w:rsid w:val="004C61D0"/>
    <w:rsid w:val="004D0AD0"/>
    <w:rsid w:val="004D508F"/>
    <w:rsid w:val="004D7323"/>
    <w:rsid w:val="004E0C6D"/>
    <w:rsid w:val="004E31B0"/>
    <w:rsid w:val="004E49BF"/>
    <w:rsid w:val="004E5F9D"/>
    <w:rsid w:val="004E6D26"/>
    <w:rsid w:val="004F1B53"/>
    <w:rsid w:val="004F3EF3"/>
    <w:rsid w:val="004F7529"/>
    <w:rsid w:val="005017C2"/>
    <w:rsid w:val="0050226F"/>
    <w:rsid w:val="005056CB"/>
    <w:rsid w:val="005071C8"/>
    <w:rsid w:val="00507407"/>
    <w:rsid w:val="00511657"/>
    <w:rsid w:val="00511908"/>
    <w:rsid w:val="005138EE"/>
    <w:rsid w:val="00514C25"/>
    <w:rsid w:val="00515A37"/>
    <w:rsid w:val="005166D0"/>
    <w:rsid w:val="00517F5D"/>
    <w:rsid w:val="005249BC"/>
    <w:rsid w:val="00527DAC"/>
    <w:rsid w:val="00537B71"/>
    <w:rsid w:val="00546BA4"/>
    <w:rsid w:val="00551E57"/>
    <w:rsid w:val="005557CE"/>
    <w:rsid w:val="00557141"/>
    <w:rsid w:val="005617A8"/>
    <w:rsid w:val="00565BE6"/>
    <w:rsid w:val="005717C1"/>
    <w:rsid w:val="00582650"/>
    <w:rsid w:val="00582D5D"/>
    <w:rsid w:val="00582DD7"/>
    <w:rsid w:val="00584007"/>
    <w:rsid w:val="005977E1"/>
    <w:rsid w:val="005A0DCF"/>
    <w:rsid w:val="005A2A50"/>
    <w:rsid w:val="005A3E78"/>
    <w:rsid w:val="005A67A4"/>
    <w:rsid w:val="005B2B97"/>
    <w:rsid w:val="005B53E5"/>
    <w:rsid w:val="005B5B73"/>
    <w:rsid w:val="005B5C62"/>
    <w:rsid w:val="005B7CA1"/>
    <w:rsid w:val="005C1DCC"/>
    <w:rsid w:val="005C20AE"/>
    <w:rsid w:val="005C2C0B"/>
    <w:rsid w:val="005E1904"/>
    <w:rsid w:val="005E213F"/>
    <w:rsid w:val="005E4B64"/>
    <w:rsid w:val="005E5F51"/>
    <w:rsid w:val="005E63F1"/>
    <w:rsid w:val="005E6691"/>
    <w:rsid w:val="005F0AEA"/>
    <w:rsid w:val="00600AEF"/>
    <w:rsid w:val="006033B6"/>
    <w:rsid w:val="006117C3"/>
    <w:rsid w:val="00625BDA"/>
    <w:rsid w:val="00632662"/>
    <w:rsid w:val="00637921"/>
    <w:rsid w:val="00640A06"/>
    <w:rsid w:val="006546B4"/>
    <w:rsid w:val="0065642C"/>
    <w:rsid w:val="006604A1"/>
    <w:rsid w:val="00661678"/>
    <w:rsid w:val="00661BB0"/>
    <w:rsid w:val="006637CD"/>
    <w:rsid w:val="006718FC"/>
    <w:rsid w:val="00673C28"/>
    <w:rsid w:val="006771BA"/>
    <w:rsid w:val="00682C13"/>
    <w:rsid w:val="00686BCB"/>
    <w:rsid w:val="00692775"/>
    <w:rsid w:val="006B3055"/>
    <w:rsid w:val="006B3464"/>
    <w:rsid w:val="006B3B53"/>
    <w:rsid w:val="006B4F22"/>
    <w:rsid w:val="006B61F6"/>
    <w:rsid w:val="006C04AA"/>
    <w:rsid w:val="006C3827"/>
    <w:rsid w:val="006D0D35"/>
    <w:rsid w:val="006D1592"/>
    <w:rsid w:val="006D4A73"/>
    <w:rsid w:val="006E0B0F"/>
    <w:rsid w:val="006E4C39"/>
    <w:rsid w:val="006E5822"/>
    <w:rsid w:val="006E6777"/>
    <w:rsid w:val="006F2A95"/>
    <w:rsid w:val="006F3350"/>
    <w:rsid w:val="006F45ED"/>
    <w:rsid w:val="00702F46"/>
    <w:rsid w:val="00703803"/>
    <w:rsid w:val="00710C0F"/>
    <w:rsid w:val="0071233F"/>
    <w:rsid w:val="00723951"/>
    <w:rsid w:val="00726153"/>
    <w:rsid w:val="00732BC0"/>
    <w:rsid w:val="007425E3"/>
    <w:rsid w:val="0074397B"/>
    <w:rsid w:val="007465E4"/>
    <w:rsid w:val="00746928"/>
    <w:rsid w:val="00751858"/>
    <w:rsid w:val="00754D78"/>
    <w:rsid w:val="00756A49"/>
    <w:rsid w:val="007606DE"/>
    <w:rsid w:val="00770E0D"/>
    <w:rsid w:val="00775A10"/>
    <w:rsid w:val="00775C6D"/>
    <w:rsid w:val="00782DDA"/>
    <w:rsid w:val="007834BF"/>
    <w:rsid w:val="00783C23"/>
    <w:rsid w:val="00786215"/>
    <w:rsid w:val="00787477"/>
    <w:rsid w:val="007A3171"/>
    <w:rsid w:val="007A43C9"/>
    <w:rsid w:val="007B1A28"/>
    <w:rsid w:val="007B1D87"/>
    <w:rsid w:val="007C3C1C"/>
    <w:rsid w:val="007C4E68"/>
    <w:rsid w:val="007C7B74"/>
    <w:rsid w:val="007D39E0"/>
    <w:rsid w:val="007D5786"/>
    <w:rsid w:val="007E574C"/>
    <w:rsid w:val="007E7DEE"/>
    <w:rsid w:val="007F11D3"/>
    <w:rsid w:val="007F2EE9"/>
    <w:rsid w:val="008108AE"/>
    <w:rsid w:val="00823BA0"/>
    <w:rsid w:val="00824FF6"/>
    <w:rsid w:val="008262AE"/>
    <w:rsid w:val="008320EA"/>
    <w:rsid w:val="00832801"/>
    <w:rsid w:val="0083385A"/>
    <w:rsid w:val="00833888"/>
    <w:rsid w:val="00841257"/>
    <w:rsid w:val="00843CD3"/>
    <w:rsid w:val="00845655"/>
    <w:rsid w:val="008468FF"/>
    <w:rsid w:val="0085190C"/>
    <w:rsid w:val="0085715C"/>
    <w:rsid w:val="008635A6"/>
    <w:rsid w:val="00867C6C"/>
    <w:rsid w:val="00871595"/>
    <w:rsid w:val="00872B2C"/>
    <w:rsid w:val="00873EC3"/>
    <w:rsid w:val="0088100F"/>
    <w:rsid w:val="00886D3D"/>
    <w:rsid w:val="00890C20"/>
    <w:rsid w:val="00897F00"/>
    <w:rsid w:val="008A4DEB"/>
    <w:rsid w:val="008B1346"/>
    <w:rsid w:val="008B4D7F"/>
    <w:rsid w:val="008C3390"/>
    <w:rsid w:val="008E040F"/>
    <w:rsid w:val="008E11AB"/>
    <w:rsid w:val="008F4AB2"/>
    <w:rsid w:val="00903AD7"/>
    <w:rsid w:val="0091246D"/>
    <w:rsid w:val="00912B4E"/>
    <w:rsid w:val="00926235"/>
    <w:rsid w:val="00926366"/>
    <w:rsid w:val="009306A2"/>
    <w:rsid w:val="0093132F"/>
    <w:rsid w:val="009339B0"/>
    <w:rsid w:val="00935B5E"/>
    <w:rsid w:val="009432B8"/>
    <w:rsid w:val="009442E8"/>
    <w:rsid w:val="00946821"/>
    <w:rsid w:val="00947698"/>
    <w:rsid w:val="00952AAD"/>
    <w:rsid w:val="00952EF6"/>
    <w:rsid w:val="009532FE"/>
    <w:rsid w:val="00954A91"/>
    <w:rsid w:val="00965281"/>
    <w:rsid w:val="0096567B"/>
    <w:rsid w:val="009702F2"/>
    <w:rsid w:val="00971EC2"/>
    <w:rsid w:val="00972089"/>
    <w:rsid w:val="0097325F"/>
    <w:rsid w:val="009767EA"/>
    <w:rsid w:val="009772C4"/>
    <w:rsid w:val="00980071"/>
    <w:rsid w:val="0098358E"/>
    <w:rsid w:val="009858E1"/>
    <w:rsid w:val="0098754D"/>
    <w:rsid w:val="00990DDE"/>
    <w:rsid w:val="009A2C0F"/>
    <w:rsid w:val="009B042D"/>
    <w:rsid w:val="009B25D7"/>
    <w:rsid w:val="009B482A"/>
    <w:rsid w:val="009C0CD7"/>
    <w:rsid w:val="009D0D97"/>
    <w:rsid w:val="009D5EED"/>
    <w:rsid w:val="009E23C4"/>
    <w:rsid w:val="009E32B6"/>
    <w:rsid w:val="009E3ABC"/>
    <w:rsid w:val="009E4C79"/>
    <w:rsid w:val="009E6D55"/>
    <w:rsid w:val="00A009D5"/>
    <w:rsid w:val="00A047E1"/>
    <w:rsid w:val="00A139F2"/>
    <w:rsid w:val="00A32DAC"/>
    <w:rsid w:val="00A36BFA"/>
    <w:rsid w:val="00A375E6"/>
    <w:rsid w:val="00A41AC6"/>
    <w:rsid w:val="00A539A9"/>
    <w:rsid w:val="00A601E6"/>
    <w:rsid w:val="00A602C3"/>
    <w:rsid w:val="00A64055"/>
    <w:rsid w:val="00A6650F"/>
    <w:rsid w:val="00A70950"/>
    <w:rsid w:val="00A72ECA"/>
    <w:rsid w:val="00A80BE5"/>
    <w:rsid w:val="00A80EDE"/>
    <w:rsid w:val="00A84CD3"/>
    <w:rsid w:val="00A85D2F"/>
    <w:rsid w:val="00A878D8"/>
    <w:rsid w:val="00A92410"/>
    <w:rsid w:val="00A972A7"/>
    <w:rsid w:val="00A97FE9"/>
    <w:rsid w:val="00AA2C03"/>
    <w:rsid w:val="00AA668B"/>
    <w:rsid w:val="00AB7D66"/>
    <w:rsid w:val="00AC0053"/>
    <w:rsid w:val="00AC3ADD"/>
    <w:rsid w:val="00AC7360"/>
    <w:rsid w:val="00AD0A0C"/>
    <w:rsid w:val="00AD7CFC"/>
    <w:rsid w:val="00AE264C"/>
    <w:rsid w:val="00AE76F1"/>
    <w:rsid w:val="00AF1E79"/>
    <w:rsid w:val="00AF3206"/>
    <w:rsid w:val="00AF3954"/>
    <w:rsid w:val="00AF5355"/>
    <w:rsid w:val="00B05A37"/>
    <w:rsid w:val="00B07B84"/>
    <w:rsid w:val="00B31A04"/>
    <w:rsid w:val="00B32E82"/>
    <w:rsid w:val="00B3465A"/>
    <w:rsid w:val="00B359C4"/>
    <w:rsid w:val="00B43D67"/>
    <w:rsid w:val="00B56851"/>
    <w:rsid w:val="00B57FA2"/>
    <w:rsid w:val="00B63BCB"/>
    <w:rsid w:val="00B64109"/>
    <w:rsid w:val="00B712EA"/>
    <w:rsid w:val="00B72A0E"/>
    <w:rsid w:val="00B74486"/>
    <w:rsid w:val="00B75D57"/>
    <w:rsid w:val="00B81056"/>
    <w:rsid w:val="00B81E19"/>
    <w:rsid w:val="00B8232B"/>
    <w:rsid w:val="00B83419"/>
    <w:rsid w:val="00B85085"/>
    <w:rsid w:val="00B86493"/>
    <w:rsid w:val="00B90243"/>
    <w:rsid w:val="00B9143D"/>
    <w:rsid w:val="00BA246F"/>
    <w:rsid w:val="00BA4FE3"/>
    <w:rsid w:val="00BB5FA3"/>
    <w:rsid w:val="00BB7499"/>
    <w:rsid w:val="00BC1992"/>
    <w:rsid w:val="00BC5530"/>
    <w:rsid w:val="00BC7586"/>
    <w:rsid w:val="00BD0B92"/>
    <w:rsid w:val="00BD2E84"/>
    <w:rsid w:val="00BD4F7F"/>
    <w:rsid w:val="00BD6161"/>
    <w:rsid w:val="00BE44F4"/>
    <w:rsid w:val="00BF29EF"/>
    <w:rsid w:val="00BF2FDD"/>
    <w:rsid w:val="00BF3C23"/>
    <w:rsid w:val="00BF3D4E"/>
    <w:rsid w:val="00BF3E00"/>
    <w:rsid w:val="00BF6CCF"/>
    <w:rsid w:val="00C0241C"/>
    <w:rsid w:val="00C12C0F"/>
    <w:rsid w:val="00C21328"/>
    <w:rsid w:val="00C22058"/>
    <w:rsid w:val="00C22F78"/>
    <w:rsid w:val="00C31A07"/>
    <w:rsid w:val="00C3282F"/>
    <w:rsid w:val="00C349F8"/>
    <w:rsid w:val="00C3668F"/>
    <w:rsid w:val="00C40089"/>
    <w:rsid w:val="00C42146"/>
    <w:rsid w:val="00C43756"/>
    <w:rsid w:val="00C438EF"/>
    <w:rsid w:val="00C65CE8"/>
    <w:rsid w:val="00C674D5"/>
    <w:rsid w:val="00C6758F"/>
    <w:rsid w:val="00C677C4"/>
    <w:rsid w:val="00C71281"/>
    <w:rsid w:val="00C819F6"/>
    <w:rsid w:val="00C96C90"/>
    <w:rsid w:val="00CA32EB"/>
    <w:rsid w:val="00CA4025"/>
    <w:rsid w:val="00CA5D7D"/>
    <w:rsid w:val="00CB0C24"/>
    <w:rsid w:val="00CB3BAC"/>
    <w:rsid w:val="00CB769C"/>
    <w:rsid w:val="00CC20E3"/>
    <w:rsid w:val="00CC2E6C"/>
    <w:rsid w:val="00CC6046"/>
    <w:rsid w:val="00CD5003"/>
    <w:rsid w:val="00CE051A"/>
    <w:rsid w:val="00CE1E44"/>
    <w:rsid w:val="00CE2C25"/>
    <w:rsid w:val="00CE7DD4"/>
    <w:rsid w:val="00CF0AF0"/>
    <w:rsid w:val="00CF1ABA"/>
    <w:rsid w:val="00CF4829"/>
    <w:rsid w:val="00CF66AB"/>
    <w:rsid w:val="00D016EA"/>
    <w:rsid w:val="00D071E6"/>
    <w:rsid w:val="00D074E2"/>
    <w:rsid w:val="00D10250"/>
    <w:rsid w:val="00D1695D"/>
    <w:rsid w:val="00D1783C"/>
    <w:rsid w:val="00D17D66"/>
    <w:rsid w:val="00D23882"/>
    <w:rsid w:val="00D2607F"/>
    <w:rsid w:val="00D27880"/>
    <w:rsid w:val="00D33024"/>
    <w:rsid w:val="00D419F2"/>
    <w:rsid w:val="00D50358"/>
    <w:rsid w:val="00D50C52"/>
    <w:rsid w:val="00D61A92"/>
    <w:rsid w:val="00D62738"/>
    <w:rsid w:val="00D64FFE"/>
    <w:rsid w:val="00D67F6C"/>
    <w:rsid w:val="00D830C7"/>
    <w:rsid w:val="00D83591"/>
    <w:rsid w:val="00D83A0C"/>
    <w:rsid w:val="00D87750"/>
    <w:rsid w:val="00D908BC"/>
    <w:rsid w:val="00D912EB"/>
    <w:rsid w:val="00DA522D"/>
    <w:rsid w:val="00DA7F53"/>
    <w:rsid w:val="00DB0F75"/>
    <w:rsid w:val="00DB6E91"/>
    <w:rsid w:val="00DC0D69"/>
    <w:rsid w:val="00DC39EF"/>
    <w:rsid w:val="00DC5964"/>
    <w:rsid w:val="00DC7DD8"/>
    <w:rsid w:val="00DD068F"/>
    <w:rsid w:val="00DD53D4"/>
    <w:rsid w:val="00DE106C"/>
    <w:rsid w:val="00DE3131"/>
    <w:rsid w:val="00DE46BB"/>
    <w:rsid w:val="00DF4091"/>
    <w:rsid w:val="00DF4534"/>
    <w:rsid w:val="00E40919"/>
    <w:rsid w:val="00E44188"/>
    <w:rsid w:val="00E463F3"/>
    <w:rsid w:val="00E51AA3"/>
    <w:rsid w:val="00E52568"/>
    <w:rsid w:val="00E61028"/>
    <w:rsid w:val="00E63787"/>
    <w:rsid w:val="00E84CA3"/>
    <w:rsid w:val="00E85DDC"/>
    <w:rsid w:val="00E90EE0"/>
    <w:rsid w:val="00E926C8"/>
    <w:rsid w:val="00E92F24"/>
    <w:rsid w:val="00E96009"/>
    <w:rsid w:val="00EA4BB9"/>
    <w:rsid w:val="00EA7BFD"/>
    <w:rsid w:val="00EB710C"/>
    <w:rsid w:val="00EC0558"/>
    <w:rsid w:val="00EC1495"/>
    <w:rsid w:val="00EC3CDD"/>
    <w:rsid w:val="00ED3194"/>
    <w:rsid w:val="00EE19C9"/>
    <w:rsid w:val="00EE53F8"/>
    <w:rsid w:val="00EE7BEA"/>
    <w:rsid w:val="00EF2430"/>
    <w:rsid w:val="00EF6A00"/>
    <w:rsid w:val="00F05629"/>
    <w:rsid w:val="00F0737B"/>
    <w:rsid w:val="00F13CEF"/>
    <w:rsid w:val="00F16A7B"/>
    <w:rsid w:val="00F2289F"/>
    <w:rsid w:val="00F24902"/>
    <w:rsid w:val="00F26566"/>
    <w:rsid w:val="00F275FF"/>
    <w:rsid w:val="00F30625"/>
    <w:rsid w:val="00F35CEE"/>
    <w:rsid w:val="00F45C8E"/>
    <w:rsid w:val="00F50982"/>
    <w:rsid w:val="00F54F02"/>
    <w:rsid w:val="00F55294"/>
    <w:rsid w:val="00F57E11"/>
    <w:rsid w:val="00F70D8F"/>
    <w:rsid w:val="00F72402"/>
    <w:rsid w:val="00F738AF"/>
    <w:rsid w:val="00F74793"/>
    <w:rsid w:val="00F74C77"/>
    <w:rsid w:val="00F761A7"/>
    <w:rsid w:val="00F805DF"/>
    <w:rsid w:val="00F857D7"/>
    <w:rsid w:val="00F91579"/>
    <w:rsid w:val="00F92380"/>
    <w:rsid w:val="00F95A48"/>
    <w:rsid w:val="00F9699A"/>
    <w:rsid w:val="00FA046A"/>
    <w:rsid w:val="00FA50DF"/>
    <w:rsid w:val="00FB1345"/>
    <w:rsid w:val="00FB352B"/>
    <w:rsid w:val="00FC4853"/>
    <w:rsid w:val="00FC6478"/>
    <w:rsid w:val="00FD2BFB"/>
    <w:rsid w:val="00FE11C1"/>
    <w:rsid w:val="00FE2966"/>
    <w:rsid w:val="00FE2D85"/>
    <w:rsid w:val="00FE3359"/>
    <w:rsid w:val="00FE495D"/>
    <w:rsid w:val="00FE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56A49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7CFC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7CFC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D7CFC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D7CFC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7CFC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7CFC"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D7CFC"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7CFC"/>
    <w:pPr>
      <w:keepNext/>
      <w:keepLines/>
      <w:spacing w:before="200" w:after="0"/>
      <w:outlineLvl w:val="7"/>
    </w:pPr>
    <w:rPr>
      <w:rFonts w:ascii="Cambria" w:hAnsi="Cambria" w:cs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D7CFC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7CF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7CF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D7CFC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7CFC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7CFC"/>
    <w:rPr>
      <w:rFonts w:ascii="Cambria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7CFC"/>
    <w:rPr>
      <w:rFonts w:ascii="Cambria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7CFC"/>
    <w:rPr>
      <w:rFonts w:ascii="Cambria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7CFC"/>
    <w:rPr>
      <w:rFonts w:ascii="Cambria" w:hAnsi="Cambria" w:cs="Cambria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7CFC"/>
    <w:rPr>
      <w:rFonts w:ascii="Cambria" w:hAnsi="Cambria" w:cs="Cambria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D7CFC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D7CFC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AD7CFC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D7CFC"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7CFC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AD7CFC"/>
    <w:rPr>
      <w:b/>
      <w:bCs/>
    </w:rPr>
  </w:style>
  <w:style w:type="character" w:styleId="Emphasis">
    <w:name w:val="Emphasis"/>
    <w:basedOn w:val="DefaultParagraphFont"/>
    <w:uiPriority w:val="99"/>
    <w:qFormat/>
    <w:rsid w:val="00AD7CFC"/>
    <w:rPr>
      <w:i/>
      <w:iCs/>
    </w:rPr>
  </w:style>
  <w:style w:type="paragraph" w:styleId="NoSpacing">
    <w:name w:val="No Spacing"/>
    <w:uiPriority w:val="99"/>
    <w:qFormat/>
    <w:rsid w:val="00AD7CFC"/>
    <w:rPr>
      <w:rFonts w:cs="Calibri"/>
    </w:rPr>
  </w:style>
  <w:style w:type="paragraph" w:styleId="ListParagraph">
    <w:name w:val="List Paragraph"/>
    <w:basedOn w:val="Normal"/>
    <w:uiPriority w:val="99"/>
    <w:qFormat/>
    <w:rsid w:val="00AD7CFC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AD7CF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AD7CFC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D7CF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D7CFC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AD7CFC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D7CFC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D7CFC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AD7CFC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D7CF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D7CFC"/>
    <w:pPr>
      <w:outlineLvl w:val="9"/>
    </w:pPr>
  </w:style>
  <w:style w:type="table" w:styleId="TableGrid">
    <w:name w:val="Table Grid"/>
    <w:basedOn w:val="TableNormal"/>
    <w:uiPriority w:val="99"/>
    <w:rsid w:val="007862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C7F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351</Words>
  <Characters>2002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2</cp:revision>
  <dcterms:created xsi:type="dcterms:W3CDTF">2017-06-22T11:52:00Z</dcterms:created>
  <dcterms:modified xsi:type="dcterms:W3CDTF">2017-06-22T11:52:00Z</dcterms:modified>
  <cp:category>www.sorubak.com</cp:category>
</cp:coreProperties>
</file>