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31" w:rsidRDefault="00E37931"/>
    <w:tbl>
      <w:tblPr>
        <w:tblpPr w:leftFromText="141" w:rightFromText="141" w:vertAnchor="page" w:horzAnchor="margin" w:tblpY="745"/>
        <w:tblW w:w="984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41"/>
      </w:tblGrid>
      <w:tr w:rsidR="00E37931" w:rsidRPr="00A750DB" w:rsidTr="00A750DB">
        <w:trPr>
          <w:trHeight w:val="221"/>
        </w:trPr>
        <w:tc>
          <w:tcPr>
            <w:tcW w:w="0" w:type="auto"/>
          </w:tcPr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E37931" w:rsidRPr="00A750DB" w:rsidRDefault="00E37931" w:rsidP="00A750DB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A750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3. SINIF</w:t>
            </w:r>
          </w:p>
          <w:p w:rsidR="00E37931" w:rsidRPr="00A750DB" w:rsidRDefault="00E37931" w:rsidP="00A750DB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A750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İHTİYAÇ LİSTESİ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A750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</w:t>
            </w:r>
          </w:p>
        </w:tc>
      </w:tr>
      <w:tr w:rsidR="00E37931" w:rsidRPr="00A750DB" w:rsidTr="00A750DB">
        <w:trPr>
          <w:trHeight w:val="221"/>
        </w:trPr>
        <w:tc>
          <w:tcPr>
            <w:tcW w:w="0" w:type="auto"/>
          </w:tcPr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color w:val="C0504D"/>
              </w:rPr>
            </w:pPr>
            <w:r w:rsidRPr="00A750DB">
              <w:rPr>
                <w:rFonts w:ascii="Comic Sans MS" w:hAnsi="Comic Sans MS"/>
                <w:b/>
                <w:color w:val="C0504D"/>
              </w:rPr>
              <w:t xml:space="preserve">DEFTERLER </w:t>
            </w:r>
          </w:p>
        </w:tc>
      </w:tr>
      <w:tr w:rsidR="00E37931" w:rsidRPr="00A750DB" w:rsidTr="00A750DB">
        <w:trPr>
          <w:trHeight w:val="1866"/>
        </w:trPr>
        <w:tc>
          <w:tcPr>
            <w:tcW w:w="0" w:type="auto"/>
          </w:tcPr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60 yapraklı çizgili ,büyük  boy ,kenarı kırmızı çizgili Hayat Bilgisi  defteri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 xml:space="preserve">80 yapraklı çizgili ,büyük  boy ,kenarı kırmızı çizgili Türkçe defteri  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 xml:space="preserve">80 yapraklı kareli, büyük  boy,kenarı kırmızı çizgili Matematik  defteri  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 xml:space="preserve">60 yapraklı kareli büyük  boy, kenarı kırmızı çizgili  Fen Bilimleri defteri  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Orta boy koparma yapraklı resim defteri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40 yaprak küçük boy müzik defteri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40 yaprak, çizgili ,küçük boy defter   (Atasözleri ve deyimler için)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(İngilizce defterini İngilizce öğretmeninin isteği doğrultusunda alınız.)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7931" w:rsidRPr="00A750DB" w:rsidTr="00A750DB">
        <w:trPr>
          <w:trHeight w:val="221"/>
        </w:trPr>
        <w:tc>
          <w:tcPr>
            <w:tcW w:w="0" w:type="auto"/>
          </w:tcPr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color w:val="365F91"/>
              </w:rPr>
            </w:pPr>
            <w:r w:rsidRPr="00A750DB">
              <w:rPr>
                <w:rFonts w:ascii="Comic Sans MS" w:hAnsi="Comic Sans MS"/>
                <w:b/>
                <w:color w:val="365F91"/>
              </w:rPr>
              <w:t>KALEM KUTUSUNDA VE ÇANTASINDA BULUNMASI GEREKENLER</w:t>
            </w:r>
          </w:p>
        </w:tc>
      </w:tr>
      <w:tr w:rsidR="00E37931" w:rsidRPr="00A750DB" w:rsidTr="00A750DB">
        <w:trPr>
          <w:trHeight w:val="1798"/>
        </w:trPr>
        <w:tc>
          <w:tcPr>
            <w:tcW w:w="0" w:type="auto"/>
          </w:tcPr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 xml:space="preserve">2 Adet kurşun kalem 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2 Adet kırmızı kalem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Silgi (Kokusuz olmasına dikkat edin)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Kalemtıraş (Çöpü içinde biriktiren türden olmalı)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12 ‘li kuru boya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12’li pastel boya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12’li sulu boya.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Cetvel takımı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Pritt(Yapıştırıcı)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Makas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Türkçe sözlüğü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Atasözleri ve Deyimler Sözlüğü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Ödev Defteri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 xml:space="preserve">Bant 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Çok amaçlı dosya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A750DB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NOT:  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Pr="00A750DB">
              <w:rPr>
                <w:rFonts w:ascii="Comic Sans MS" w:hAnsi="Comic Sans MS"/>
                <w:sz w:val="20"/>
                <w:szCs w:val="20"/>
              </w:rPr>
              <w:t xml:space="preserve"> Kitap ve defterleri kaplayıp etiketleyiniz .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2)</w:t>
            </w:r>
            <w:r w:rsidRPr="00A750DB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A750DB">
              <w:rPr>
                <w:rFonts w:ascii="Comic Sans MS" w:hAnsi="Comic Sans MS"/>
                <w:sz w:val="20"/>
                <w:szCs w:val="20"/>
              </w:rPr>
              <w:t xml:space="preserve">Yukarıda yazılı kırtasiye malzemelerinden evinizde var olanları </w:t>
            </w:r>
            <w:r w:rsidRPr="00A750DB">
              <w:rPr>
                <w:rFonts w:ascii="Comic Sans MS" w:hAnsi="Comic Sans MS"/>
                <w:b/>
                <w:sz w:val="20"/>
                <w:szCs w:val="20"/>
                <w:u w:val="single"/>
              </w:rPr>
              <w:t>almayınız.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3)Öğrencinizin çantasına ders programına uygun araç gereç koyulacak.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A750DB">
              <w:rPr>
                <w:rFonts w:ascii="Comic Sans MS" w:hAnsi="Comic Sans MS"/>
                <w:sz w:val="20"/>
                <w:szCs w:val="20"/>
              </w:rPr>
              <w:t>4)Listedeki malzemeler en kısa sürede temin edilsin.</w:t>
            </w:r>
          </w:p>
          <w:p w:rsidR="00E37931" w:rsidRPr="00A750DB" w:rsidRDefault="00E37931" w:rsidP="00A750D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37931" w:rsidRDefault="00E37931"/>
    <w:p w:rsidR="00E37931" w:rsidRDefault="00E37931"/>
    <w:p w:rsidR="00E37931" w:rsidRDefault="00E37931">
      <w:hyperlink r:id="rId5" w:history="1">
        <w:r>
          <w:rPr>
            <w:rStyle w:val="Hyperlink"/>
          </w:rPr>
          <w:t>http://www.sorubak.com/</w:t>
        </w:r>
      </w:hyperlink>
      <w:r>
        <w:t xml:space="preserve"> </w:t>
      </w:r>
      <w:bookmarkStart w:id="0" w:name="_GoBack"/>
      <w:bookmarkEnd w:id="0"/>
    </w:p>
    <w:sectPr w:rsidR="00E37931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650"/>
    <w:rsid w:val="00003CE4"/>
    <w:rsid w:val="00043483"/>
    <w:rsid w:val="000F1671"/>
    <w:rsid w:val="00130C19"/>
    <w:rsid w:val="00134B9C"/>
    <w:rsid w:val="0014608F"/>
    <w:rsid w:val="00215FB9"/>
    <w:rsid w:val="00217286"/>
    <w:rsid w:val="002B71A1"/>
    <w:rsid w:val="003F1EAA"/>
    <w:rsid w:val="003F721A"/>
    <w:rsid w:val="004A2504"/>
    <w:rsid w:val="004C3264"/>
    <w:rsid w:val="00512016"/>
    <w:rsid w:val="005373D2"/>
    <w:rsid w:val="00537A51"/>
    <w:rsid w:val="005D0ECB"/>
    <w:rsid w:val="00613650"/>
    <w:rsid w:val="00617F94"/>
    <w:rsid w:val="00672132"/>
    <w:rsid w:val="00680FC6"/>
    <w:rsid w:val="00785CDF"/>
    <w:rsid w:val="008323AB"/>
    <w:rsid w:val="008C199A"/>
    <w:rsid w:val="00903B3D"/>
    <w:rsid w:val="0091373C"/>
    <w:rsid w:val="009B19A1"/>
    <w:rsid w:val="009F0F86"/>
    <w:rsid w:val="00A479C9"/>
    <w:rsid w:val="00A56F54"/>
    <w:rsid w:val="00A57D75"/>
    <w:rsid w:val="00A750DB"/>
    <w:rsid w:val="00A955C8"/>
    <w:rsid w:val="00AB6418"/>
    <w:rsid w:val="00AF065D"/>
    <w:rsid w:val="00AF728E"/>
    <w:rsid w:val="00B939B8"/>
    <w:rsid w:val="00BB616A"/>
    <w:rsid w:val="00C22DB3"/>
    <w:rsid w:val="00D7238E"/>
    <w:rsid w:val="00E37931"/>
    <w:rsid w:val="00E44586"/>
    <w:rsid w:val="00E7405F"/>
    <w:rsid w:val="00E84DA2"/>
    <w:rsid w:val="00E95088"/>
    <w:rsid w:val="00F6054B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NoSpacing">
    <w:name w:val="No Spacing"/>
    <w:uiPriority w:val="99"/>
    <w:qFormat/>
    <w:rsid w:val="0014608F"/>
    <w:rPr>
      <w:lang w:eastAsia="en-US"/>
    </w:rPr>
  </w:style>
  <w:style w:type="character" w:styleId="Hyperlink">
    <w:name w:val="Hyperlink"/>
    <w:basedOn w:val="DefaultParagraphFont"/>
    <w:uiPriority w:val="99"/>
    <w:rsid w:val="008C19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186</Words>
  <Characters>1065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</dc:creator>
  <cp:keywords/>
  <dc:description/>
  <cp:lastModifiedBy>BİRSEN</cp:lastModifiedBy>
  <cp:revision>8</cp:revision>
  <dcterms:created xsi:type="dcterms:W3CDTF">2016-08-23T13:50:00Z</dcterms:created>
  <dcterms:modified xsi:type="dcterms:W3CDTF">2016-08-31T12:33:00Z</dcterms:modified>
</cp:coreProperties>
</file>