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1A2" w:rsidRPr="00DE0DB6" w:rsidRDefault="000C71A2" w:rsidP="00E94396">
      <w:pPr>
        <w:spacing w:line="360" w:lineRule="auto"/>
        <w:jc w:val="center"/>
        <w:rPr>
          <w:b/>
          <w:bCs/>
          <w:i/>
          <w:iCs/>
          <w:u w:val="single"/>
        </w:rPr>
      </w:pPr>
      <w:r w:rsidRPr="00DE0DB6">
        <w:rPr>
          <w:b/>
          <w:bCs/>
          <w:i/>
          <w:iCs/>
          <w:u w:val="single"/>
        </w:rPr>
        <w:t>ATATÜRK İLKOKULU</w:t>
      </w:r>
    </w:p>
    <w:p w:rsidR="000C71A2" w:rsidRPr="00DE0DB6" w:rsidRDefault="000C71A2" w:rsidP="00E94396">
      <w:pPr>
        <w:spacing w:line="360" w:lineRule="auto"/>
        <w:jc w:val="center"/>
        <w:rPr>
          <w:b/>
          <w:bCs/>
          <w:i/>
          <w:iCs/>
          <w:u w:val="single"/>
        </w:rPr>
      </w:pPr>
      <w:r>
        <w:rPr>
          <w:b/>
          <w:bCs/>
          <w:i/>
          <w:iCs/>
          <w:u w:val="single"/>
        </w:rPr>
        <w:t>2015-2016 EĞİTİM-</w:t>
      </w:r>
      <w:r w:rsidRPr="00DE0DB6">
        <w:rPr>
          <w:b/>
          <w:bCs/>
          <w:i/>
          <w:iCs/>
          <w:u w:val="single"/>
        </w:rPr>
        <w:t>ÖĞRETİM YILI</w:t>
      </w:r>
    </w:p>
    <w:p w:rsidR="000C71A2" w:rsidRDefault="000C71A2" w:rsidP="00CD0EAC">
      <w:pPr>
        <w:spacing w:line="360" w:lineRule="auto"/>
        <w:jc w:val="center"/>
        <w:rPr>
          <w:b/>
          <w:bCs/>
          <w:i/>
          <w:iCs/>
          <w:u w:val="single"/>
        </w:rPr>
      </w:pPr>
      <w:r w:rsidRPr="00DE0DB6">
        <w:rPr>
          <w:b/>
          <w:bCs/>
          <w:i/>
          <w:iCs/>
          <w:u w:val="single"/>
        </w:rPr>
        <w:t>3.SINIFLAR 2. DÖNEM ZÜMRE ÖĞRETMENLER KURULU TOPLANTI TUTANAĞI</w:t>
      </w:r>
    </w:p>
    <w:p w:rsidR="000C71A2" w:rsidRPr="00DE0DB6" w:rsidRDefault="000C71A2" w:rsidP="00CD0EAC">
      <w:pPr>
        <w:spacing w:line="360" w:lineRule="auto"/>
        <w:jc w:val="center"/>
        <w:rPr>
          <w:b/>
          <w:bCs/>
          <w:i/>
          <w:iCs/>
          <w:u w:val="single"/>
        </w:rPr>
      </w:pPr>
    </w:p>
    <w:p w:rsidR="000C71A2" w:rsidRPr="000134ED" w:rsidRDefault="000C71A2" w:rsidP="000F05B0">
      <w:pPr>
        <w:spacing w:line="360" w:lineRule="auto"/>
        <w:jc w:val="both"/>
        <w:rPr>
          <w:b/>
          <w:bCs/>
        </w:rPr>
      </w:pPr>
      <w:r w:rsidRPr="000134ED">
        <w:rPr>
          <w:b/>
          <w:bCs/>
        </w:rPr>
        <w:t>Toplantı yeri</w:t>
      </w:r>
      <w:r w:rsidRPr="000134ED">
        <w:rPr>
          <w:b/>
          <w:bCs/>
        </w:rPr>
        <w:tab/>
        <w:t xml:space="preserve">            : Öğretmenler Odası</w:t>
      </w:r>
    </w:p>
    <w:p w:rsidR="000C71A2" w:rsidRPr="000134ED" w:rsidRDefault="000C71A2" w:rsidP="000F05B0">
      <w:pPr>
        <w:spacing w:line="360" w:lineRule="auto"/>
        <w:jc w:val="both"/>
        <w:rPr>
          <w:b/>
          <w:bCs/>
        </w:rPr>
      </w:pPr>
      <w:r w:rsidRPr="000134ED">
        <w:rPr>
          <w:b/>
          <w:bCs/>
        </w:rPr>
        <w:t>Toplantı tarihi</w:t>
      </w:r>
      <w:r w:rsidRPr="000134ED">
        <w:rPr>
          <w:b/>
          <w:bCs/>
        </w:rPr>
        <w:tab/>
        <w:t>: 12/02/2016</w:t>
      </w:r>
    </w:p>
    <w:p w:rsidR="000C71A2" w:rsidRPr="000134ED" w:rsidRDefault="000C71A2" w:rsidP="000F05B0">
      <w:pPr>
        <w:spacing w:line="360" w:lineRule="auto"/>
        <w:jc w:val="both"/>
        <w:rPr>
          <w:b/>
          <w:bCs/>
        </w:rPr>
      </w:pPr>
      <w:r w:rsidRPr="000134ED">
        <w:rPr>
          <w:b/>
          <w:bCs/>
        </w:rPr>
        <w:t>Toplantı saati</w:t>
      </w:r>
      <w:r w:rsidRPr="000134ED">
        <w:rPr>
          <w:b/>
          <w:bCs/>
        </w:rPr>
        <w:tab/>
        <w:t>: 15:15</w:t>
      </w:r>
      <w:r w:rsidRPr="000134ED">
        <w:rPr>
          <w:b/>
          <w:bCs/>
        </w:rPr>
        <w:tab/>
      </w:r>
    </w:p>
    <w:p w:rsidR="000C71A2" w:rsidRPr="000134ED" w:rsidRDefault="000C71A2" w:rsidP="00B159B3">
      <w:pPr>
        <w:spacing w:line="360" w:lineRule="auto"/>
        <w:jc w:val="both"/>
        <w:rPr>
          <w:b/>
          <w:bCs/>
        </w:rPr>
      </w:pPr>
      <w:r w:rsidRPr="000134ED">
        <w:rPr>
          <w:b/>
          <w:bCs/>
        </w:rPr>
        <w:t xml:space="preserve">Toplantıya katılanlar:   </w:t>
      </w:r>
    </w:p>
    <w:tbl>
      <w:tblPr>
        <w:tblW w:w="747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2"/>
        <w:gridCol w:w="3402"/>
        <w:gridCol w:w="2835"/>
      </w:tblGrid>
      <w:tr w:rsidR="000C71A2" w:rsidRPr="000134ED">
        <w:tc>
          <w:tcPr>
            <w:tcW w:w="1242" w:type="dxa"/>
          </w:tcPr>
          <w:p w:rsidR="000C71A2" w:rsidRPr="000134ED" w:rsidRDefault="000C71A2" w:rsidP="00675E32">
            <w:pPr>
              <w:spacing w:line="360" w:lineRule="auto"/>
              <w:jc w:val="center"/>
              <w:rPr>
                <w:b/>
                <w:bCs/>
              </w:rPr>
            </w:pPr>
            <w:r w:rsidRPr="000134ED">
              <w:rPr>
                <w:b/>
                <w:bCs/>
              </w:rPr>
              <w:t>1</w:t>
            </w:r>
          </w:p>
        </w:tc>
        <w:tc>
          <w:tcPr>
            <w:tcW w:w="3402" w:type="dxa"/>
          </w:tcPr>
          <w:p w:rsidR="000C71A2" w:rsidRPr="000134ED" w:rsidRDefault="000C71A2" w:rsidP="00675E32">
            <w:pPr>
              <w:spacing w:line="360" w:lineRule="auto"/>
              <w:jc w:val="both"/>
              <w:rPr>
                <w:b/>
                <w:bCs/>
              </w:rPr>
            </w:pPr>
            <w:r w:rsidRPr="000134ED">
              <w:rPr>
                <w:b/>
                <w:bCs/>
              </w:rPr>
              <w:t>Okul Müdür Yardımcısı</w:t>
            </w:r>
          </w:p>
        </w:tc>
        <w:tc>
          <w:tcPr>
            <w:tcW w:w="2835" w:type="dxa"/>
          </w:tcPr>
          <w:p w:rsidR="000C71A2" w:rsidRPr="000134ED" w:rsidRDefault="000C71A2" w:rsidP="00675E32">
            <w:pPr>
              <w:spacing w:line="360" w:lineRule="auto"/>
              <w:jc w:val="both"/>
              <w:rPr>
                <w:b/>
                <w:bCs/>
              </w:rPr>
            </w:pPr>
            <w:r w:rsidRPr="000134ED">
              <w:rPr>
                <w:b/>
                <w:bCs/>
              </w:rPr>
              <w:t>Ayten BAYRAK</w:t>
            </w:r>
          </w:p>
        </w:tc>
      </w:tr>
      <w:tr w:rsidR="000C71A2" w:rsidRPr="000134ED">
        <w:tc>
          <w:tcPr>
            <w:tcW w:w="1242" w:type="dxa"/>
          </w:tcPr>
          <w:p w:rsidR="000C71A2" w:rsidRPr="000134ED" w:rsidRDefault="000C71A2" w:rsidP="00675E32">
            <w:pPr>
              <w:spacing w:line="360" w:lineRule="auto"/>
              <w:jc w:val="center"/>
              <w:rPr>
                <w:b/>
                <w:bCs/>
              </w:rPr>
            </w:pPr>
            <w:r w:rsidRPr="000134ED">
              <w:rPr>
                <w:b/>
                <w:bCs/>
              </w:rPr>
              <w:t>2</w:t>
            </w:r>
          </w:p>
        </w:tc>
        <w:tc>
          <w:tcPr>
            <w:tcW w:w="3402" w:type="dxa"/>
          </w:tcPr>
          <w:p w:rsidR="000C71A2" w:rsidRPr="000134ED" w:rsidRDefault="000C71A2" w:rsidP="00675E32">
            <w:pPr>
              <w:spacing w:line="360" w:lineRule="auto"/>
              <w:jc w:val="both"/>
              <w:rPr>
                <w:b/>
                <w:bCs/>
              </w:rPr>
            </w:pPr>
            <w:r w:rsidRPr="000134ED">
              <w:rPr>
                <w:b/>
                <w:bCs/>
              </w:rPr>
              <w:t>3/A Sınıf Öğretmeni</w:t>
            </w:r>
          </w:p>
        </w:tc>
        <w:tc>
          <w:tcPr>
            <w:tcW w:w="2835" w:type="dxa"/>
          </w:tcPr>
          <w:p w:rsidR="000C71A2" w:rsidRPr="000134ED" w:rsidRDefault="000C71A2" w:rsidP="00675E32">
            <w:pPr>
              <w:spacing w:line="360" w:lineRule="auto"/>
              <w:jc w:val="both"/>
              <w:rPr>
                <w:b/>
                <w:bCs/>
              </w:rPr>
            </w:pPr>
            <w:r w:rsidRPr="000134ED">
              <w:rPr>
                <w:b/>
                <w:bCs/>
              </w:rPr>
              <w:t>Zekeriyya AKKUŞ</w:t>
            </w:r>
          </w:p>
        </w:tc>
      </w:tr>
      <w:tr w:rsidR="000C71A2" w:rsidRPr="000134ED">
        <w:tc>
          <w:tcPr>
            <w:tcW w:w="1242" w:type="dxa"/>
          </w:tcPr>
          <w:p w:rsidR="000C71A2" w:rsidRPr="000134ED" w:rsidRDefault="000C71A2" w:rsidP="00675E32">
            <w:pPr>
              <w:spacing w:line="360" w:lineRule="auto"/>
              <w:jc w:val="center"/>
              <w:rPr>
                <w:b/>
                <w:bCs/>
              </w:rPr>
            </w:pPr>
            <w:r w:rsidRPr="000134ED">
              <w:rPr>
                <w:b/>
                <w:bCs/>
              </w:rPr>
              <w:t>3</w:t>
            </w:r>
          </w:p>
        </w:tc>
        <w:tc>
          <w:tcPr>
            <w:tcW w:w="3402" w:type="dxa"/>
          </w:tcPr>
          <w:p w:rsidR="000C71A2" w:rsidRPr="000134ED" w:rsidRDefault="000C71A2" w:rsidP="00675E32">
            <w:pPr>
              <w:spacing w:line="360" w:lineRule="auto"/>
              <w:jc w:val="both"/>
              <w:rPr>
                <w:b/>
                <w:bCs/>
              </w:rPr>
            </w:pPr>
            <w:r w:rsidRPr="000134ED">
              <w:rPr>
                <w:b/>
                <w:bCs/>
              </w:rPr>
              <w:t>3/B Sınıf Öğretmeni</w:t>
            </w:r>
          </w:p>
        </w:tc>
        <w:tc>
          <w:tcPr>
            <w:tcW w:w="2835" w:type="dxa"/>
          </w:tcPr>
          <w:p w:rsidR="000C71A2" w:rsidRPr="000134ED" w:rsidRDefault="000C71A2" w:rsidP="00675E32">
            <w:pPr>
              <w:spacing w:line="360" w:lineRule="auto"/>
              <w:jc w:val="both"/>
              <w:rPr>
                <w:b/>
                <w:bCs/>
              </w:rPr>
            </w:pPr>
            <w:r w:rsidRPr="000134ED">
              <w:rPr>
                <w:b/>
                <w:bCs/>
              </w:rPr>
              <w:t>Erkan AKDOĞAN</w:t>
            </w:r>
            <w:r>
              <w:rPr>
                <w:b/>
                <w:bCs/>
              </w:rPr>
              <w:t>(3.Sınıflar Okul Zümre Başkanı)</w:t>
            </w:r>
          </w:p>
        </w:tc>
      </w:tr>
      <w:tr w:rsidR="000C71A2" w:rsidRPr="000134ED">
        <w:tc>
          <w:tcPr>
            <w:tcW w:w="1242" w:type="dxa"/>
          </w:tcPr>
          <w:p w:rsidR="000C71A2" w:rsidRPr="000134ED" w:rsidRDefault="000C71A2" w:rsidP="00675E32">
            <w:pPr>
              <w:spacing w:line="360" w:lineRule="auto"/>
              <w:jc w:val="center"/>
              <w:rPr>
                <w:b/>
                <w:bCs/>
              </w:rPr>
            </w:pPr>
            <w:r>
              <w:rPr>
                <w:b/>
                <w:bCs/>
              </w:rPr>
              <w:t>4</w:t>
            </w:r>
          </w:p>
        </w:tc>
        <w:tc>
          <w:tcPr>
            <w:tcW w:w="3402" w:type="dxa"/>
          </w:tcPr>
          <w:p w:rsidR="000C71A2" w:rsidRPr="000134ED" w:rsidRDefault="000C71A2" w:rsidP="00675E32">
            <w:pPr>
              <w:spacing w:line="360" w:lineRule="auto"/>
              <w:jc w:val="both"/>
              <w:rPr>
                <w:b/>
                <w:bCs/>
              </w:rPr>
            </w:pPr>
            <w:r>
              <w:rPr>
                <w:b/>
                <w:bCs/>
              </w:rPr>
              <w:t>İngilizce Öğretmeni</w:t>
            </w:r>
          </w:p>
        </w:tc>
        <w:tc>
          <w:tcPr>
            <w:tcW w:w="2835" w:type="dxa"/>
          </w:tcPr>
          <w:p w:rsidR="000C71A2" w:rsidRPr="000134ED" w:rsidRDefault="000C71A2" w:rsidP="00675E32">
            <w:pPr>
              <w:spacing w:line="360" w:lineRule="auto"/>
              <w:jc w:val="both"/>
              <w:rPr>
                <w:b/>
                <w:bCs/>
              </w:rPr>
            </w:pPr>
            <w:r>
              <w:rPr>
                <w:b/>
                <w:bCs/>
              </w:rPr>
              <w:t>Özlem TESKİ</w:t>
            </w:r>
          </w:p>
        </w:tc>
      </w:tr>
    </w:tbl>
    <w:p w:rsidR="000C71A2" w:rsidRPr="000134ED" w:rsidRDefault="000C71A2" w:rsidP="00B159B3">
      <w:pPr>
        <w:spacing w:line="360" w:lineRule="auto"/>
        <w:jc w:val="both"/>
        <w:rPr>
          <w:b/>
          <w:bCs/>
        </w:rPr>
      </w:pPr>
    </w:p>
    <w:p w:rsidR="000C71A2" w:rsidRPr="000134ED" w:rsidRDefault="000C71A2" w:rsidP="00E94396">
      <w:pPr>
        <w:jc w:val="center"/>
        <w:rPr>
          <w:b/>
          <w:bCs/>
          <w:u w:val="single"/>
        </w:rPr>
      </w:pPr>
      <w:r w:rsidRPr="000134ED">
        <w:rPr>
          <w:b/>
          <w:bCs/>
          <w:u w:val="single"/>
        </w:rPr>
        <w:t>GÜNDEM MADDELERİ</w:t>
      </w:r>
    </w:p>
    <w:p w:rsidR="000C71A2" w:rsidRPr="000134ED" w:rsidRDefault="000C71A2" w:rsidP="000F05B0">
      <w:pPr>
        <w:pStyle w:val="ListParagraph"/>
        <w:numPr>
          <w:ilvl w:val="0"/>
          <w:numId w:val="2"/>
        </w:numPr>
        <w:spacing w:line="360" w:lineRule="auto"/>
        <w:jc w:val="both"/>
        <w:rPr>
          <w:b/>
          <w:bCs/>
        </w:rPr>
      </w:pPr>
      <w:r w:rsidRPr="000134ED">
        <w:rPr>
          <w:b/>
          <w:bCs/>
        </w:rPr>
        <w:t>Açılış ve yoklama</w:t>
      </w:r>
      <w:r>
        <w:rPr>
          <w:b/>
          <w:bCs/>
        </w:rPr>
        <w:t>.</w:t>
      </w:r>
    </w:p>
    <w:p w:rsidR="000C71A2" w:rsidRPr="000134ED" w:rsidRDefault="000C71A2" w:rsidP="000F05B0">
      <w:pPr>
        <w:pStyle w:val="ListParagraph"/>
        <w:numPr>
          <w:ilvl w:val="0"/>
          <w:numId w:val="2"/>
        </w:numPr>
        <w:spacing w:line="360" w:lineRule="auto"/>
        <w:jc w:val="both"/>
        <w:rPr>
          <w:b/>
          <w:bCs/>
        </w:rPr>
      </w:pPr>
      <w:r>
        <w:rPr>
          <w:b/>
          <w:bCs/>
        </w:rPr>
        <w:t>1. Dönem Zümre Ö</w:t>
      </w:r>
      <w:r w:rsidRPr="000134ED">
        <w:rPr>
          <w:b/>
          <w:bCs/>
        </w:rPr>
        <w:t xml:space="preserve">ğretmenler Kurulu </w:t>
      </w:r>
      <w:r>
        <w:rPr>
          <w:b/>
          <w:bCs/>
        </w:rPr>
        <w:t>Toplantı Tutanağı Kararlarının okunması.</w:t>
      </w:r>
    </w:p>
    <w:p w:rsidR="000C71A2" w:rsidRPr="000134ED" w:rsidRDefault="000C71A2" w:rsidP="000F05B0">
      <w:pPr>
        <w:pStyle w:val="ListParagraph"/>
        <w:numPr>
          <w:ilvl w:val="0"/>
          <w:numId w:val="2"/>
        </w:numPr>
        <w:spacing w:line="360" w:lineRule="auto"/>
        <w:jc w:val="both"/>
        <w:rPr>
          <w:b/>
          <w:bCs/>
        </w:rPr>
      </w:pPr>
      <w:r>
        <w:rPr>
          <w:b/>
          <w:bCs/>
        </w:rPr>
        <w:t>1. Dönemin öğrenci başarılarının genel d</w:t>
      </w:r>
      <w:r w:rsidRPr="000134ED">
        <w:rPr>
          <w:b/>
          <w:bCs/>
        </w:rPr>
        <w:t>eğerlendirmesi</w:t>
      </w:r>
      <w:r>
        <w:rPr>
          <w:b/>
          <w:bCs/>
        </w:rPr>
        <w:t>.</w:t>
      </w:r>
    </w:p>
    <w:p w:rsidR="000C71A2" w:rsidRPr="000134ED" w:rsidRDefault="000C71A2" w:rsidP="000F05B0">
      <w:pPr>
        <w:pStyle w:val="ListParagraph"/>
        <w:numPr>
          <w:ilvl w:val="0"/>
          <w:numId w:val="2"/>
        </w:numPr>
        <w:spacing w:line="360" w:lineRule="auto"/>
        <w:jc w:val="both"/>
        <w:rPr>
          <w:b/>
          <w:bCs/>
        </w:rPr>
      </w:pPr>
      <w:r>
        <w:rPr>
          <w:b/>
          <w:bCs/>
        </w:rPr>
        <w:t>Eğitim ve Öğretim programlarında karşılaşılan güçlükler ve güçlüklerin g</w:t>
      </w:r>
      <w:r w:rsidRPr="000134ED">
        <w:rPr>
          <w:b/>
          <w:bCs/>
        </w:rPr>
        <w:t>iderilmesi</w:t>
      </w:r>
      <w:r>
        <w:rPr>
          <w:b/>
          <w:bCs/>
        </w:rPr>
        <w:t>.</w:t>
      </w:r>
    </w:p>
    <w:p w:rsidR="000C71A2" w:rsidRPr="000134ED" w:rsidRDefault="000C71A2" w:rsidP="000F05B0">
      <w:pPr>
        <w:pStyle w:val="ListParagraph"/>
        <w:numPr>
          <w:ilvl w:val="0"/>
          <w:numId w:val="2"/>
        </w:numPr>
        <w:spacing w:line="360" w:lineRule="auto"/>
        <w:jc w:val="both"/>
        <w:rPr>
          <w:b/>
          <w:bCs/>
        </w:rPr>
      </w:pPr>
      <w:r w:rsidRPr="000134ED">
        <w:rPr>
          <w:b/>
          <w:bCs/>
        </w:rPr>
        <w:t>Öğrencilerin çalışma ve eğitim durumları ile çevrenin özellikleri incelenerek öğrencilerin başarılı olması konusunda alınacak önlemler</w:t>
      </w:r>
      <w:r>
        <w:rPr>
          <w:b/>
          <w:bCs/>
        </w:rPr>
        <w:t>.</w:t>
      </w:r>
    </w:p>
    <w:p w:rsidR="000C71A2" w:rsidRPr="000134ED" w:rsidRDefault="000C71A2" w:rsidP="000F05B0">
      <w:pPr>
        <w:pStyle w:val="ListParagraph"/>
        <w:numPr>
          <w:ilvl w:val="0"/>
          <w:numId w:val="2"/>
        </w:numPr>
        <w:spacing w:line="360" w:lineRule="auto"/>
        <w:jc w:val="both"/>
        <w:rPr>
          <w:b/>
          <w:bCs/>
        </w:rPr>
      </w:pPr>
      <w:r w:rsidRPr="000134ED">
        <w:rPr>
          <w:b/>
          <w:bCs/>
        </w:rPr>
        <w:t>Ders programlarının ve derslerin birbirine paralel olarak yürütülmesi ile ilgili tedbirler</w:t>
      </w:r>
      <w:r>
        <w:rPr>
          <w:b/>
          <w:bCs/>
        </w:rPr>
        <w:t>.</w:t>
      </w:r>
    </w:p>
    <w:p w:rsidR="000C71A2" w:rsidRPr="000134ED" w:rsidRDefault="000C71A2" w:rsidP="00E94396">
      <w:pPr>
        <w:pStyle w:val="ListParagraph"/>
        <w:numPr>
          <w:ilvl w:val="0"/>
          <w:numId w:val="2"/>
        </w:numPr>
        <w:spacing w:line="360" w:lineRule="auto"/>
        <w:ind w:hanging="371"/>
        <w:jc w:val="both"/>
        <w:rPr>
          <w:b/>
          <w:bCs/>
        </w:rPr>
      </w:pPr>
      <w:r w:rsidRPr="000134ED">
        <w:rPr>
          <w:b/>
          <w:bCs/>
        </w:rPr>
        <w:t>Derslerde kullanılan yöntem ve teknikler</w:t>
      </w:r>
      <w:r>
        <w:rPr>
          <w:b/>
          <w:bCs/>
        </w:rPr>
        <w:t>.</w:t>
      </w:r>
    </w:p>
    <w:p w:rsidR="000C71A2" w:rsidRPr="000134ED" w:rsidRDefault="000C71A2" w:rsidP="000F05B0">
      <w:pPr>
        <w:pStyle w:val="ListParagraph"/>
        <w:numPr>
          <w:ilvl w:val="0"/>
          <w:numId w:val="2"/>
        </w:numPr>
        <w:spacing w:line="360" w:lineRule="auto"/>
        <w:jc w:val="both"/>
        <w:rPr>
          <w:b/>
          <w:bCs/>
        </w:rPr>
      </w:pPr>
      <w:r>
        <w:rPr>
          <w:b/>
          <w:bCs/>
        </w:rPr>
        <w:t>Ölçme ve Değerlendirmede i</w:t>
      </w:r>
      <w:r w:rsidRPr="000134ED">
        <w:rPr>
          <w:b/>
          <w:bCs/>
        </w:rPr>
        <w:t>zlenil</w:t>
      </w:r>
      <w:r>
        <w:rPr>
          <w:b/>
          <w:bCs/>
        </w:rPr>
        <w:t>en y</w:t>
      </w:r>
      <w:r w:rsidRPr="000134ED">
        <w:rPr>
          <w:b/>
          <w:bCs/>
        </w:rPr>
        <w:t>öntemler birlik ve beraberlik</w:t>
      </w:r>
      <w:r>
        <w:rPr>
          <w:b/>
          <w:bCs/>
        </w:rPr>
        <w:t>.</w:t>
      </w:r>
    </w:p>
    <w:p w:rsidR="000C71A2" w:rsidRPr="000134ED" w:rsidRDefault="000C71A2" w:rsidP="000F05B0">
      <w:pPr>
        <w:pStyle w:val="ListParagraph"/>
        <w:numPr>
          <w:ilvl w:val="0"/>
          <w:numId w:val="2"/>
        </w:numPr>
        <w:spacing w:line="360" w:lineRule="auto"/>
        <w:jc w:val="both"/>
        <w:rPr>
          <w:b/>
          <w:bCs/>
        </w:rPr>
      </w:pPr>
      <w:r w:rsidRPr="000134ED">
        <w:rPr>
          <w:b/>
          <w:bCs/>
        </w:rPr>
        <w:t xml:space="preserve"> Mesleki eserler ve eğitim alanındaki yeni gelişmelerin paylaşılması</w:t>
      </w:r>
      <w:r>
        <w:rPr>
          <w:b/>
          <w:bCs/>
        </w:rPr>
        <w:t>.</w:t>
      </w:r>
    </w:p>
    <w:p w:rsidR="000C71A2" w:rsidRPr="000134ED" w:rsidRDefault="000C71A2" w:rsidP="000F05B0">
      <w:pPr>
        <w:pStyle w:val="ListParagraph"/>
        <w:numPr>
          <w:ilvl w:val="0"/>
          <w:numId w:val="2"/>
        </w:numPr>
        <w:spacing w:line="360" w:lineRule="auto"/>
        <w:jc w:val="both"/>
        <w:rPr>
          <w:b/>
          <w:bCs/>
        </w:rPr>
      </w:pPr>
      <w:r w:rsidRPr="000134ED">
        <w:rPr>
          <w:b/>
          <w:bCs/>
        </w:rPr>
        <w:t>Öğrenme güçlüğü çeken öğrencilerle,öğrenme güçlüğü çekilen konuların belirlenmesi</w:t>
      </w:r>
      <w:r>
        <w:rPr>
          <w:b/>
          <w:bCs/>
        </w:rPr>
        <w:t xml:space="preserve"> ve gerekli önlemlerin alınması.</w:t>
      </w:r>
    </w:p>
    <w:p w:rsidR="000C71A2" w:rsidRPr="000134ED" w:rsidRDefault="000C71A2" w:rsidP="000F05B0">
      <w:pPr>
        <w:pStyle w:val="ListParagraph"/>
        <w:numPr>
          <w:ilvl w:val="0"/>
          <w:numId w:val="2"/>
        </w:numPr>
        <w:spacing w:line="360" w:lineRule="auto"/>
        <w:ind w:hanging="371"/>
        <w:jc w:val="both"/>
        <w:rPr>
          <w:b/>
          <w:bCs/>
        </w:rPr>
      </w:pPr>
      <w:r w:rsidRPr="000134ED">
        <w:rPr>
          <w:b/>
          <w:bCs/>
        </w:rPr>
        <w:t>Diğer sınıf öğretmenleriyle işbirliği</w:t>
      </w:r>
      <w:r>
        <w:rPr>
          <w:b/>
          <w:bCs/>
        </w:rPr>
        <w:t>.</w:t>
      </w:r>
    </w:p>
    <w:p w:rsidR="000C71A2" w:rsidRPr="000134ED" w:rsidRDefault="000C71A2" w:rsidP="000F05B0">
      <w:pPr>
        <w:pStyle w:val="ListParagraph"/>
        <w:numPr>
          <w:ilvl w:val="0"/>
          <w:numId w:val="2"/>
        </w:numPr>
        <w:spacing w:line="360" w:lineRule="auto"/>
        <w:ind w:hanging="371"/>
        <w:jc w:val="both"/>
        <w:rPr>
          <w:b/>
          <w:bCs/>
        </w:rPr>
      </w:pPr>
      <w:r w:rsidRPr="000134ED">
        <w:rPr>
          <w:b/>
          <w:bCs/>
        </w:rPr>
        <w:t>Ders çalışma yöntemlerinin sevdirilmesi</w:t>
      </w:r>
      <w:r>
        <w:rPr>
          <w:b/>
          <w:bCs/>
        </w:rPr>
        <w:t>.</w:t>
      </w:r>
    </w:p>
    <w:p w:rsidR="000C71A2" w:rsidRPr="000134ED" w:rsidRDefault="000C71A2" w:rsidP="000F05B0">
      <w:pPr>
        <w:pStyle w:val="ListParagraph"/>
        <w:numPr>
          <w:ilvl w:val="0"/>
          <w:numId w:val="2"/>
        </w:numPr>
        <w:spacing w:line="360" w:lineRule="auto"/>
        <w:ind w:hanging="371"/>
        <w:jc w:val="both"/>
        <w:rPr>
          <w:b/>
          <w:bCs/>
        </w:rPr>
      </w:pPr>
      <w:r w:rsidRPr="000134ED">
        <w:rPr>
          <w:b/>
          <w:bCs/>
        </w:rPr>
        <w:t>Okul idaresi , öğrenci velisi ve diğer zümre öğretmenleriyle iş birliği</w:t>
      </w:r>
      <w:r>
        <w:rPr>
          <w:b/>
          <w:bCs/>
        </w:rPr>
        <w:t>.</w:t>
      </w:r>
    </w:p>
    <w:p w:rsidR="000C71A2" w:rsidRPr="00567C89" w:rsidRDefault="000C71A2" w:rsidP="00567C89">
      <w:pPr>
        <w:pStyle w:val="ListParagraph"/>
        <w:numPr>
          <w:ilvl w:val="0"/>
          <w:numId w:val="2"/>
        </w:numPr>
        <w:spacing w:line="360" w:lineRule="auto"/>
        <w:ind w:hanging="371"/>
        <w:jc w:val="both"/>
        <w:rPr>
          <w:b/>
          <w:bCs/>
        </w:rPr>
      </w:pPr>
      <w:r w:rsidRPr="000134ED">
        <w:rPr>
          <w:b/>
          <w:bCs/>
        </w:rPr>
        <w:t>Dilek ve temenn</w:t>
      </w:r>
      <w:r>
        <w:rPr>
          <w:b/>
          <w:bCs/>
        </w:rPr>
        <w:t>iler.</w:t>
      </w:r>
    </w:p>
    <w:p w:rsidR="000C71A2" w:rsidRPr="000134ED" w:rsidRDefault="000C71A2" w:rsidP="0089426E">
      <w:pPr>
        <w:jc w:val="center"/>
        <w:rPr>
          <w:b/>
          <w:bCs/>
        </w:rPr>
      </w:pPr>
      <w:r w:rsidRPr="0089426E">
        <w:rPr>
          <w:b/>
          <w:bCs/>
          <w:u w:val="single"/>
        </w:rPr>
        <w:t>GÜNDEM MADDELERİNİN GÖRÜŞÜLMESİ</w:t>
      </w:r>
    </w:p>
    <w:p w:rsidR="000C71A2" w:rsidRDefault="000C71A2" w:rsidP="0089426E">
      <w:pPr>
        <w:pStyle w:val="NoSpacing"/>
        <w:jc w:val="both"/>
      </w:pPr>
      <w:r>
        <w:rPr>
          <w:b/>
          <w:bCs/>
        </w:rPr>
        <w:t xml:space="preserve">      1-Açılış Ve Yoklama:</w:t>
      </w:r>
      <w:r w:rsidRPr="00DE0DB6">
        <w:rPr>
          <w:b/>
          <w:bCs/>
        </w:rPr>
        <w:t>Okul Müdür Yardımcısı Ayten BAYRAK</w:t>
      </w:r>
      <w:r>
        <w:t>;T</w:t>
      </w:r>
      <w:r w:rsidRPr="000134ED">
        <w:t>oplantının açılışını yaptı.</w:t>
      </w:r>
    </w:p>
    <w:p w:rsidR="000C71A2" w:rsidRPr="0089426E" w:rsidRDefault="000C71A2" w:rsidP="0089426E">
      <w:pPr>
        <w:pStyle w:val="NoSpacing"/>
        <w:jc w:val="both"/>
      </w:pPr>
      <w:r w:rsidRPr="000134ED">
        <w:t xml:space="preserve"> Yapılan yoklama sonucunda tüm 3. sınıf öğretmenlerinin toplantıya katıldıkları görüldü.</w:t>
      </w:r>
      <w:r>
        <w:t xml:space="preserve">2015/2016 eğitim - öğretim yılı 3. sınıflar zümre öğretmenler kurulu 2.Dönem başı toplantısı Okulumuz Öğretmenler Odasında, 12.02.2016 Cuma  günü saat 15.15’de  başlandı. </w:t>
      </w:r>
    </w:p>
    <w:p w:rsidR="000C71A2" w:rsidRDefault="000C71A2" w:rsidP="0089426E">
      <w:pPr>
        <w:jc w:val="both"/>
        <w:rPr>
          <w:b/>
          <w:bCs/>
        </w:rPr>
      </w:pPr>
      <w:r>
        <w:rPr>
          <w:color w:val="000000"/>
        </w:rPr>
        <w:t xml:space="preserve">        Zümre gündemi maddeleri, zümre başkanı </w:t>
      </w:r>
      <w:r w:rsidRPr="00DE0DB6">
        <w:rPr>
          <w:b/>
          <w:bCs/>
        </w:rPr>
        <w:t>3-B Sınıf Öğretmeni Erkan AKDOĞAN</w:t>
      </w:r>
      <w:r w:rsidRPr="00DE0DB6">
        <w:t>tarafından</w:t>
      </w:r>
      <w:r>
        <w:rPr>
          <w:color w:val="000000"/>
        </w:rPr>
        <w:t xml:space="preserve"> okundu. Eklenecek madde olup olmadığı soruldu, olmadığından gündem maddelerine geçildi.</w:t>
      </w:r>
    </w:p>
    <w:p w:rsidR="000C71A2" w:rsidRDefault="000C71A2" w:rsidP="0089426E">
      <w:pPr>
        <w:pStyle w:val="ListParagraph"/>
        <w:spacing w:line="360" w:lineRule="auto"/>
        <w:ind w:left="0"/>
        <w:jc w:val="both"/>
      </w:pPr>
    </w:p>
    <w:p w:rsidR="000C71A2" w:rsidRPr="003E354D" w:rsidRDefault="000C71A2" w:rsidP="0089426E">
      <w:pPr>
        <w:pStyle w:val="ListParagraph"/>
        <w:spacing w:line="360" w:lineRule="auto"/>
        <w:ind w:left="0"/>
        <w:jc w:val="both"/>
        <w:rPr>
          <w:u w:val="single"/>
        </w:rPr>
      </w:pPr>
      <w:r>
        <w:rPr>
          <w:b/>
          <w:bCs/>
          <w:u w:val="single"/>
        </w:rPr>
        <w:t>1- 1.</w:t>
      </w:r>
      <w:r w:rsidRPr="003E354D">
        <w:rPr>
          <w:b/>
          <w:bCs/>
          <w:u w:val="single"/>
        </w:rPr>
        <w:t xml:space="preserve">Dönem Zümre Öğretmenler Kurulu Toplantı Tutanağı Kararlarının Okunması: </w:t>
      </w:r>
    </w:p>
    <w:p w:rsidR="000C71A2" w:rsidRPr="000134ED" w:rsidRDefault="000C71A2" w:rsidP="00B957DB">
      <w:pPr>
        <w:pStyle w:val="ListParagraph"/>
        <w:spacing w:line="360" w:lineRule="auto"/>
        <w:ind w:left="0"/>
        <w:jc w:val="both"/>
      </w:pPr>
      <w:r w:rsidRPr="000134ED">
        <w:t xml:space="preserve">I. Dönem zümre öğretmenler kurulu toplantı tutanağı kararları, </w:t>
      </w:r>
      <w:r w:rsidRPr="00DE0DB6">
        <w:rPr>
          <w:b/>
          <w:bCs/>
        </w:rPr>
        <w:t>3-A Sınıf Öğretmeni Zekeriyya AKKUŞ</w:t>
      </w:r>
      <w:r>
        <w:t>tarafından okundu</w:t>
      </w:r>
      <w:r w:rsidRPr="000134ED">
        <w:t xml:space="preserve">. </w:t>
      </w:r>
    </w:p>
    <w:p w:rsidR="000C71A2" w:rsidRPr="003E354D" w:rsidRDefault="000C71A2" w:rsidP="0089426E">
      <w:pPr>
        <w:pStyle w:val="ListParagraph"/>
        <w:spacing w:line="360" w:lineRule="auto"/>
        <w:ind w:left="0"/>
        <w:jc w:val="both"/>
        <w:rPr>
          <w:b/>
          <w:bCs/>
          <w:u w:val="single"/>
        </w:rPr>
      </w:pPr>
      <w:r w:rsidRPr="003E354D">
        <w:rPr>
          <w:b/>
          <w:bCs/>
          <w:u w:val="single"/>
        </w:rPr>
        <w:t xml:space="preserve"> 2-1. Dönemin Genel Değerlendirmesi:</w:t>
      </w:r>
    </w:p>
    <w:p w:rsidR="000C71A2" w:rsidRDefault="000C71A2" w:rsidP="0089426E">
      <w:pPr>
        <w:jc w:val="both"/>
      </w:pPr>
      <w:r w:rsidRPr="000134ED">
        <w:t xml:space="preserve">   1. dönemin genel değerlendirmesi sonucunda; </w:t>
      </w:r>
      <w:r w:rsidRPr="000134ED">
        <w:rPr>
          <w:b/>
          <w:bCs/>
        </w:rPr>
        <w:t>3/A</w:t>
      </w:r>
      <w:r>
        <w:t xml:space="preserve"> sınıfında 15</w:t>
      </w:r>
      <w:r w:rsidRPr="000134ED">
        <w:t xml:space="preserve"> öğrenci bulunduğu ,bu öğrencilerden bazılarının sınıf seviyesinin altında  olduğu bu öğrencilerle özel çalışmalar yapıldığı   ve diğer öğrencilerin genel durumlarının iyi olduğusınıf başarı durumunun % 100 olduğu</w:t>
      </w:r>
      <w:r>
        <w:t xml:space="preserve">,İlk dönem boyu yapılan tüm çalışmalara rağmen bazı öğrencilerin istenilen başarıyı gösteremediğini, kazanımlara ulaşma düzeylerinin sınıf seviyesinin altında kaldığını belirtti. 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yapabilecekleri </w:t>
      </w:r>
      <w:r w:rsidRPr="00DE0DB6">
        <w:rPr>
          <w:b/>
          <w:bCs/>
        </w:rPr>
        <w:t>3-A Sınıf Öğretmeni Zekeriyya AKKUŞ</w:t>
      </w:r>
      <w:r w:rsidRPr="000134ED">
        <w:t xml:space="preserve"> tarafından dile getirildi. </w:t>
      </w:r>
      <w:r w:rsidRPr="000134ED">
        <w:rPr>
          <w:b/>
          <w:bCs/>
        </w:rPr>
        <w:t>3/B</w:t>
      </w:r>
      <w:r>
        <w:t xml:space="preserve"> sınıfında 19</w:t>
      </w:r>
      <w:r w:rsidRPr="000134ED">
        <w:t xml:space="preserve"> öğrenci bulunduğu, sınıf başar</w:t>
      </w:r>
      <w:r>
        <w:t xml:space="preserve">ı durumunun % 95 olduğu </w:t>
      </w:r>
      <w:r w:rsidRPr="000134ED">
        <w:t xml:space="preserve">sınıf öğretmeni </w:t>
      </w:r>
      <w:r w:rsidRPr="00DE0DB6">
        <w:rPr>
          <w:b/>
          <w:bCs/>
        </w:rPr>
        <w:t>3-B Sınıf Öğretmeni Erkan AKDOĞAN</w:t>
      </w:r>
      <w:r>
        <w:t>tarafından vurguladı.Pınar ÜN</w:t>
      </w:r>
      <w:r w:rsidRPr="000134ED">
        <w:t xml:space="preserve"> adlı öğrencinin sınıf se</w:t>
      </w:r>
      <w:r>
        <w:t>viyesinin altında olduğu</w:t>
      </w:r>
      <w:r w:rsidRPr="000134ED">
        <w:t>,</w:t>
      </w:r>
      <w:r>
        <w:t>okuma ve yazmaya geçemediği,Bilal ÇETİN’in önceki sınıfa göre bu yıl biraz daha toparlandığı,yazısının daha da güzelleştiği,derslere daha çok katılmaya başladığı</w:t>
      </w:r>
      <w:r w:rsidRPr="000134ED">
        <w:t xml:space="preserve"> ifade edildi. </w:t>
      </w:r>
      <w:r>
        <w:t>Birinci dönem boyunca ders işlenişlerinde öğrenci merkezli etkinliklere ağırlık verildiğini, yapılandırıcı yaklaşımın da dikkate alınarak etkinlikler hazırlandığını 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rsidR="000C71A2" w:rsidRDefault="000C71A2" w:rsidP="0089426E">
      <w:pPr>
        <w:jc w:val="both"/>
      </w:pPr>
      <w:r>
        <w:t>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w:t>
      </w:r>
    </w:p>
    <w:p w:rsidR="000C71A2" w:rsidRDefault="000C71A2" w:rsidP="0089426E">
      <w:pPr>
        <w:jc w:val="both"/>
      </w:pPr>
    </w:p>
    <w:p w:rsidR="000C71A2" w:rsidRDefault="000C71A2" w:rsidP="00DE0DB6">
      <w:pPr>
        <w:pStyle w:val="ListParagraph"/>
        <w:tabs>
          <w:tab w:val="left" w:pos="3360"/>
        </w:tabs>
        <w:spacing w:after="60"/>
        <w:ind w:left="0"/>
      </w:pPr>
      <w:r w:rsidRPr="00DE0DB6">
        <w:rPr>
          <w:b/>
          <w:bCs/>
        </w:rPr>
        <w:t>İngilizce Öğretmeni Özlem TESKİ</w:t>
      </w:r>
      <w:r>
        <w:t>, dersinde genel olarak başarının iyi olduğunu bazı öğrencilerde biraz seviyenin düşük olduğunu bunun nedeni olarak da;bazı velilerin öğrencilerin İngilizce dersini çalışmaları konusunda yeterli desteği veremedikleri, öğrencilerin ve öğretmenin gayretiyle derslerin işlendiğini söyledi.Ayrıca, bazı öğrencilerin dikkat problemi yaşadığını belirtti.Ders araç ve gereci eksik olan öğrencilerin dersten istifade etmesi de o oranda azalmakta; bu yüzden eksik ders araç ve gereçleri ile öğrencilerinizin sınıflara gelmemesi için azami özen gösterilmelidir, dedi.İngilizce dersinin şarkılar, görseller eşliğinde plana uygun olarak işlendiğini, birinci dönemde programda bir aksama olmadığını, ikinci dönemde de aynı şekilden çalışmaların devam ettirileceğini belirtti.</w:t>
      </w:r>
    </w:p>
    <w:p w:rsidR="000C71A2" w:rsidRPr="0060416A" w:rsidRDefault="000C71A2" w:rsidP="0060416A">
      <w:pPr>
        <w:rPr>
          <w:b/>
          <w:bCs/>
          <w:u w:val="single"/>
        </w:rPr>
      </w:pPr>
      <w:r w:rsidRPr="0060416A">
        <w:rPr>
          <w:b/>
          <w:bCs/>
          <w:u w:val="single"/>
        </w:rPr>
        <w:t xml:space="preserve"> 3- Eğitim Ve Öğretim  Programlarının Uygulanmasında Karşılaşılan Güçlükler Ve Bu Güçlüklerin Giderilmesi</w:t>
      </w:r>
    </w:p>
    <w:p w:rsidR="000C71A2" w:rsidRPr="0060416A" w:rsidRDefault="000C71A2" w:rsidP="0060416A">
      <w:pPr>
        <w:pStyle w:val="AralkYok1"/>
        <w:rPr>
          <w:rFonts w:ascii="Times New Roman" w:hAnsi="Times New Roman" w:cs="Times New Roman"/>
          <w:sz w:val="24"/>
          <w:szCs w:val="24"/>
        </w:rPr>
      </w:pPr>
      <w:r w:rsidRPr="0060416A">
        <w:rPr>
          <w:rFonts w:ascii="Times New Roman" w:hAnsi="Times New Roman" w:cs="Times New Roman"/>
          <w:b/>
          <w:bCs/>
          <w:sz w:val="24"/>
          <w:szCs w:val="24"/>
        </w:rPr>
        <w:t>3-B Sınıf Öğretmeni Erkan AKDOĞAN</w:t>
      </w:r>
      <w:r w:rsidRPr="0060416A">
        <w:rPr>
          <w:rFonts w:ascii="Times New Roman" w:hAnsi="Times New Roman" w:cs="Times New Roman"/>
          <w:sz w:val="24"/>
          <w:szCs w:val="24"/>
        </w:rPr>
        <w:t>: Derslikle</w:t>
      </w:r>
      <w:r>
        <w:rPr>
          <w:rFonts w:ascii="Times New Roman" w:hAnsi="Times New Roman" w:cs="Times New Roman"/>
          <w:sz w:val="24"/>
          <w:szCs w:val="24"/>
        </w:rPr>
        <w:t>rin sınıf mevcutlarına göre</w:t>
      </w:r>
      <w:r w:rsidRPr="0060416A">
        <w:rPr>
          <w:rFonts w:ascii="Times New Roman" w:hAnsi="Times New Roman" w:cs="Times New Roman"/>
          <w:sz w:val="24"/>
          <w:szCs w:val="24"/>
        </w:rPr>
        <w:t xml:space="preserve"> okull</w:t>
      </w:r>
      <w:r>
        <w:rPr>
          <w:rFonts w:ascii="Times New Roman" w:hAnsi="Times New Roman" w:cs="Times New Roman"/>
          <w:sz w:val="24"/>
          <w:szCs w:val="24"/>
        </w:rPr>
        <w:t>arda yeterli</w:t>
      </w:r>
      <w:r w:rsidRPr="0060416A">
        <w:rPr>
          <w:rFonts w:ascii="Times New Roman" w:hAnsi="Times New Roman" w:cs="Times New Roman"/>
          <w:sz w:val="24"/>
          <w:szCs w:val="24"/>
        </w:rPr>
        <w:t xml:space="preserve"> olduğunu ,</w:t>
      </w:r>
    </w:p>
    <w:p w:rsidR="000C71A2" w:rsidRPr="0060416A" w:rsidRDefault="000C71A2" w:rsidP="0060416A">
      <w:pPr>
        <w:pStyle w:val="AralkYok1"/>
        <w:rPr>
          <w:rFonts w:ascii="Times New Roman" w:hAnsi="Times New Roman" w:cs="Times New Roman"/>
          <w:sz w:val="24"/>
          <w:szCs w:val="24"/>
        </w:rPr>
      </w:pPr>
      <w:r>
        <w:rPr>
          <w:rFonts w:ascii="Times New Roman" w:hAnsi="Times New Roman" w:cs="Times New Roman"/>
          <w:sz w:val="24"/>
          <w:szCs w:val="24"/>
        </w:rPr>
        <w:t xml:space="preserve"> Ayrıca bazı sınıfl</w:t>
      </w:r>
      <w:r w:rsidRPr="0060416A">
        <w:rPr>
          <w:rFonts w:ascii="Times New Roman" w:hAnsi="Times New Roman" w:cs="Times New Roman"/>
          <w:sz w:val="24"/>
          <w:szCs w:val="24"/>
        </w:rPr>
        <w:t>arda internet bağlantısı sorunları yaşandığını belirtti</w:t>
      </w:r>
      <w:r>
        <w:rPr>
          <w:rFonts w:ascii="Times New Roman" w:hAnsi="Times New Roman" w:cs="Times New Roman"/>
          <w:sz w:val="24"/>
          <w:szCs w:val="24"/>
        </w:rPr>
        <w:t>.</w:t>
      </w:r>
    </w:p>
    <w:p w:rsidR="000C71A2" w:rsidRPr="0060416A" w:rsidRDefault="000C71A2" w:rsidP="0060416A">
      <w:pPr>
        <w:pStyle w:val="AralkYok1"/>
        <w:rPr>
          <w:rFonts w:ascii="Times New Roman" w:hAnsi="Times New Roman" w:cs="Times New Roman"/>
          <w:sz w:val="24"/>
          <w:szCs w:val="24"/>
        </w:rPr>
      </w:pPr>
      <w:r w:rsidRPr="0060416A">
        <w:rPr>
          <w:rFonts w:ascii="Times New Roman" w:hAnsi="Times New Roman" w:cs="Times New Roman"/>
          <w:b/>
          <w:bCs/>
        </w:rPr>
        <w:t>3-A Sınıf Öğretmeni Zekeriyya AKKUŞ</w:t>
      </w:r>
      <w:r>
        <w:rPr>
          <w:rFonts w:ascii="Times New Roman" w:hAnsi="Times New Roman" w:cs="Times New Roman"/>
          <w:sz w:val="24"/>
          <w:szCs w:val="24"/>
        </w:rPr>
        <w:t>, v</w:t>
      </w:r>
      <w:r w:rsidRPr="0060416A">
        <w:rPr>
          <w:rFonts w:ascii="Times New Roman" w:hAnsi="Times New Roman" w:cs="Times New Roman"/>
          <w:sz w:val="24"/>
          <w:szCs w:val="24"/>
        </w:rPr>
        <w:t>eli desteğinin yetersiz olduğu ve bu durumun başarıyı düşürdüğünü belirtti. Veli desteğinin eğitim öğretime katkı sağlayacağını belirtti.Bu yüzden okullarda yapılacak etkinliklerle veliler okula çekilmelidir.</w:t>
      </w:r>
    </w:p>
    <w:p w:rsidR="000C71A2" w:rsidRPr="0060416A" w:rsidRDefault="000C71A2" w:rsidP="0060416A">
      <w:pPr>
        <w:pStyle w:val="AralkYok1"/>
        <w:rPr>
          <w:rFonts w:ascii="Times New Roman" w:hAnsi="Times New Roman" w:cs="Times New Roman"/>
          <w:sz w:val="24"/>
          <w:szCs w:val="24"/>
        </w:rPr>
      </w:pPr>
    </w:p>
    <w:p w:rsidR="000C71A2" w:rsidRDefault="000C71A2" w:rsidP="0060416A">
      <w:pPr>
        <w:pStyle w:val="AralkYok1"/>
        <w:rPr>
          <w:rFonts w:ascii="Times New Roman" w:hAnsi="Times New Roman" w:cs="Times New Roman"/>
          <w:sz w:val="24"/>
          <w:szCs w:val="24"/>
        </w:rPr>
      </w:pPr>
      <w:r w:rsidRPr="0060416A">
        <w:rPr>
          <w:rFonts w:ascii="Times New Roman" w:hAnsi="Times New Roman" w:cs="Times New Roman"/>
          <w:b/>
          <w:bCs/>
        </w:rPr>
        <w:t>3-A Sınıf Öğretmeni Zekeriyya AKKUŞ</w:t>
      </w:r>
      <w:r>
        <w:rPr>
          <w:rFonts w:ascii="Times New Roman" w:hAnsi="Times New Roman" w:cs="Times New Roman"/>
          <w:sz w:val="24"/>
          <w:szCs w:val="24"/>
        </w:rPr>
        <w:t>, bazı o</w:t>
      </w:r>
      <w:r w:rsidRPr="0060416A">
        <w:rPr>
          <w:rFonts w:ascii="Times New Roman" w:hAnsi="Times New Roman" w:cs="Times New Roman"/>
          <w:sz w:val="24"/>
          <w:szCs w:val="24"/>
        </w:rPr>
        <w:t>kul idarelerinin sınıf oluşturulurken kız-erkek oranına dikkat etmemesi sınıf yönetimini zorlaştırdığını söyledi.</w:t>
      </w:r>
    </w:p>
    <w:p w:rsidR="000C71A2" w:rsidRPr="003E354D" w:rsidRDefault="000C71A2" w:rsidP="00CD7A63">
      <w:pPr>
        <w:jc w:val="both"/>
        <w:rPr>
          <w:u w:val="single"/>
        </w:rPr>
      </w:pPr>
      <w:r>
        <w:rPr>
          <w:b/>
          <w:bCs/>
        </w:rPr>
        <w:t xml:space="preserve">      4 </w:t>
      </w:r>
      <w:r w:rsidRPr="003E354D">
        <w:rPr>
          <w:b/>
          <w:bCs/>
          <w:u w:val="single"/>
        </w:rPr>
        <w:t>-</w:t>
      </w:r>
      <w:r>
        <w:rPr>
          <w:b/>
          <w:bCs/>
          <w:u w:val="single"/>
        </w:rPr>
        <w:t xml:space="preserve"> Öğrencilerin Çalışma Ve Eğitim Durumları,Derslerin işlenişi, okuma saati uygulamaları ve okumayı</w:t>
      </w:r>
      <w:r w:rsidRPr="003E354D">
        <w:rPr>
          <w:b/>
          <w:bCs/>
          <w:u w:val="single"/>
        </w:rPr>
        <w:t xml:space="preserve"> artırmak için yapılabilecekler:</w:t>
      </w:r>
    </w:p>
    <w:p w:rsidR="000C71A2" w:rsidRDefault="000C71A2" w:rsidP="00CD7A63">
      <w:pPr>
        <w:jc w:val="both"/>
      </w:pPr>
    </w:p>
    <w:p w:rsidR="000C71A2" w:rsidRDefault="000C71A2" w:rsidP="00CD7A63">
      <w:pPr>
        <w:jc w:val="both"/>
      </w:pPr>
      <w:r w:rsidRPr="00DE0DB6">
        <w:rPr>
          <w:b/>
          <w:bCs/>
        </w:rPr>
        <w:t>3-B Sınıf Öğretmeni Erkan AKDOĞAN</w:t>
      </w:r>
      <w:r>
        <w:t>,</w:t>
      </w:r>
      <w:r w:rsidRPr="000134ED">
        <w:t>teknolojik açıdan sınıflarımız</w:t>
      </w:r>
      <w:r>
        <w:t>ın donanımlı olduğu belirtildi.Bazen ö</w:t>
      </w:r>
      <w:r w:rsidRPr="000134ED">
        <w:t>ğrencilerin derse araç gereç bakımından eksik gelmesi ders</w:t>
      </w:r>
      <w:r>
        <w:t>in işleniş verimini azaltmıştır</w:t>
      </w:r>
      <w:r w:rsidRPr="000134ED">
        <w:t>.Buna rağmen konular müfredat</w:t>
      </w:r>
      <w:r>
        <w:t>a uygun olarak yetiştirilmiştir dedi.Dinleme metinlerinin öğrenci seviyesinin üzerinde olduğunu öğrencilerin bunları algılamakta zorlandığını dile getirdi. Dinleme metinlerinin ağır olduğu öğrenci seviyesinin gözetilmesi gerektiği konusunda görüş birliğine varıldı.Günlük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idareye imzalattırılmasını ve planlamalarda karşılaşılabilecek aksamalarında idareye bildirilmesi gerektiğini belirtti.Her ders için ayrı defterlerin tutulmasını sağlayalım; defterlerin kullanılması, yazı düzeni ve temizliği çok önemlidir, bunun da üzerinde duralım, dedi.Öğrencilerimize Türkçe sözlük kullanımını kavratabilmek için Türkçe sözlüğün derslerde sık sık kullanılmasına çalışalım, dedi.Sınıfta Atatürk Köşesi olmasının önemine değindi ve Atatürk Köşesi’nin sürekli incelenmesi, yorumlanması, konuların görsel olarak desteklenmesi gerektiğini belirtti.Derste kullanacağımız her araç ve gerecin çocukların dikkatini çektiğini söyleyerek, araç – gereç kullanımından sıklıkla yararlanmalıyız, dedi.</w:t>
      </w:r>
    </w:p>
    <w:p w:rsidR="000C71A2" w:rsidRPr="004E476E" w:rsidRDefault="000C71A2" w:rsidP="00CD7A63">
      <w:pPr>
        <w:spacing w:line="240" w:lineRule="atLeast"/>
        <w:ind w:firstLine="709"/>
        <w:jc w:val="both"/>
      </w:pPr>
      <w:r>
        <w:t>Tema ve ünite sonlarında değerlendirme ölçeklerine göre değerlendirmeler yapılmasına karar verildi.</w:t>
      </w:r>
    </w:p>
    <w:p w:rsidR="000C71A2" w:rsidRDefault="000C71A2" w:rsidP="00CD7A63">
      <w:pPr>
        <w:jc w:val="both"/>
      </w:pPr>
      <w:r>
        <w:t xml:space="preserve">            Okuma sevgisini geliştirmek amacıyla, seviyelerine uygun hikaye ve masal kitaplarının alınması için velilerle işbirliğine gidilmesi, bu konuda materyallerin çeşitlilik göstermesi için belli bir organizasyona gidilerek sınıf veli temsilcilerinden yardım istenmesinin yerinde olacağını belirtti. </w:t>
      </w:r>
    </w:p>
    <w:p w:rsidR="000C71A2" w:rsidRPr="00325B6D" w:rsidRDefault="000C71A2" w:rsidP="00CD7A63">
      <w:pPr>
        <w:jc w:val="both"/>
      </w:pPr>
    </w:p>
    <w:p w:rsidR="000C71A2" w:rsidRDefault="000C71A2" w:rsidP="00CD7A63">
      <w:pPr>
        <w:ind w:firstLine="708"/>
        <w:jc w:val="both"/>
      </w:pPr>
      <w:r>
        <w:t>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0C71A2" w:rsidRDefault="000C71A2" w:rsidP="00CD7A63">
      <w:pPr>
        <w:ind w:firstLine="708"/>
        <w:jc w:val="both"/>
      </w:pPr>
    </w:p>
    <w:p w:rsidR="000C71A2" w:rsidRDefault="000C71A2" w:rsidP="00CD7A63">
      <w:pPr>
        <w:jc w:val="both"/>
      </w:pPr>
      <w:r>
        <w:t xml:space="preserve">            Var olan kitapların çocuklar tarafından yıpratılmasının önüne geçilmesinin; kitap okurken sayfalarını katlama, kapağını bükme, sayfalardaki soruların cevabını üstüne yazma, kitabın başına adını yazma gibi davranışların yanlış olduğunu çocuklara anlatarak mümkün olduğunu söyledi.</w:t>
      </w:r>
    </w:p>
    <w:p w:rsidR="000C71A2" w:rsidRDefault="000C71A2" w:rsidP="00CD7A63">
      <w:pPr>
        <w:jc w:val="both"/>
      </w:pPr>
    </w:p>
    <w:p w:rsidR="000C71A2" w:rsidRDefault="000C71A2" w:rsidP="00CD7A63">
      <w:pPr>
        <w:jc w:val="both"/>
      </w:pPr>
      <w:r w:rsidRPr="00DE0DB6">
        <w:rPr>
          <w:b/>
          <w:bCs/>
        </w:rPr>
        <w:t>Okul Müdür Yardımcısı Ayten BAYRAK</w:t>
      </w:r>
      <w:r>
        <w:rPr>
          <w:b/>
          <w:bCs/>
        </w:rPr>
        <w:t>,</w:t>
      </w:r>
      <w:r>
        <w:t xml:space="preserve"> sınıf kitaplığı için bir tane kitaplık defteri tutuyoruz. Öğrencilerimizin okudukları kitapları e-okul sistemine zamanında girip işleyelim, dedi.</w:t>
      </w:r>
    </w:p>
    <w:p w:rsidR="000C71A2" w:rsidRDefault="000C71A2" w:rsidP="00CD7A63">
      <w:pPr>
        <w:rPr>
          <w:b/>
          <w:bCs/>
        </w:rPr>
      </w:pPr>
      <w:r>
        <w:t xml:space="preserve">             Zümre Öğretmenleri </w:t>
      </w:r>
      <w:r w:rsidRPr="007D78C3">
        <w:t>II. Dönem Atatürkçülük konularının tüm derslere yayılarak işlenmesi</w:t>
      </w:r>
      <w:r>
        <w:t>ne devam edilmesi kararlaştır</w:t>
      </w:r>
      <w:r w:rsidRPr="007D78C3">
        <w:t>dı.</w:t>
      </w:r>
    </w:p>
    <w:p w:rsidR="000C71A2" w:rsidRPr="00DE0DB6" w:rsidRDefault="000C71A2" w:rsidP="00CD7A63">
      <w:pPr>
        <w:pStyle w:val="ListParagraph"/>
        <w:tabs>
          <w:tab w:val="left" w:pos="3360"/>
        </w:tabs>
        <w:spacing w:after="60"/>
        <w:ind w:left="0"/>
        <w:rPr>
          <w:b/>
          <w:bCs/>
        </w:rPr>
      </w:pPr>
    </w:p>
    <w:p w:rsidR="000C71A2" w:rsidRDefault="000C71A2" w:rsidP="0060416A">
      <w:pPr>
        <w:pStyle w:val="AralkYok1"/>
        <w:rPr>
          <w:rFonts w:ascii="Times New Roman" w:hAnsi="Times New Roman" w:cs="Times New Roman"/>
          <w:sz w:val="24"/>
          <w:szCs w:val="24"/>
        </w:rPr>
      </w:pPr>
    </w:p>
    <w:p w:rsidR="000C71A2" w:rsidRDefault="000C71A2" w:rsidP="0060416A">
      <w:pPr>
        <w:pStyle w:val="AralkYok1"/>
        <w:rPr>
          <w:rFonts w:ascii="Times New Roman" w:hAnsi="Times New Roman" w:cs="Times New Roman"/>
          <w:sz w:val="24"/>
          <w:szCs w:val="24"/>
        </w:rPr>
      </w:pPr>
    </w:p>
    <w:p w:rsidR="000C71A2" w:rsidRDefault="000C71A2" w:rsidP="0060416A">
      <w:pPr>
        <w:pStyle w:val="AralkYok1"/>
        <w:rPr>
          <w:rFonts w:ascii="Times New Roman" w:hAnsi="Times New Roman" w:cs="Times New Roman"/>
          <w:b/>
          <w:bCs/>
          <w:sz w:val="24"/>
          <w:szCs w:val="24"/>
          <w:u w:val="single"/>
        </w:rPr>
      </w:pPr>
      <w:r>
        <w:rPr>
          <w:rFonts w:ascii="Times New Roman" w:hAnsi="Times New Roman" w:cs="Times New Roman"/>
          <w:b/>
          <w:bCs/>
          <w:sz w:val="24"/>
          <w:szCs w:val="24"/>
          <w:u w:val="single"/>
        </w:rPr>
        <w:t xml:space="preserve"> 5</w:t>
      </w:r>
      <w:r w:rsidRPr="0060416A">
        <w:rPr>
          <w:rFonts w:ascii="Times New Roman" w:hAnsi="Times New Roman" w:cs="Times New Roman"/>
          <w:b/>
          <w:bCs/>
          <w:sz w:val="24"/>
          <w:szCs w:val="24"/>
          <w:u w:val="single"/>
        </w:rPr>
        <w:t>- Ders Programlarının ve Derslerin Birbirine Paralel Olarak Yürütülmesi  İle İlgili Tedbirler</w:t>
      </w:r>
    </w:p>
    <w:p w:rsidR="000C71A2" w:rsidRPr="0060416A" w:rsidRDefault="000C71A2" w:rsidP="0060416A">
      <w:pPr>
        <w:pStyle w:val="AralkYok1"/>
        <w:rPr>
          <w:rFonts w:ascii="Times New Roman" w:hAnsi="Times New Roman" w:cs="Times New Roman"/>
          <w:b/>
          <w:bCs/>
          <w:sz w:val="24"/>
          <w:szCs w:val="24"/>
          <w:u w:val="single"/>
        </w:rPr>
      </w:pPr>
    </w:p>
    <w:p w:rsidR="000C71A2" w:rsidRPr="002E1776" w:rsidRDefault="000C71A2" w:rsidP="0060416A">
      <w:pPr>
        <w:pStyle w:val="AralkYok1"/>
        <w:rPr>
          <w:rFonts w:ascii="Times New Roman" w:hAnsi="Times New Roman" w:cs="Times New Roman"/>
          <w:color w:val="000000"/>
          <w:sz w:val="24"/>
          <w:szCs w:val="24"/>
        </w:rPr>
      </w:pPr>
      <w:r w:rsidRPr="00424599">
        <w:rPr>
          <w:rFonts w:ascii="Times New Roman" w:hAnsi="Times New Roman" w:cs="Times New Roman"/>
          <w:b/>
          <w:bCs/>
          <w:sz w:val="24"/>
          <w:szCs w:val="24"/>
        </w:rPr>
        <w:t>3-B Sınıf Öğretmeni Erkan AKDOĞAN</w:t>
      </w:r>
      <w:r>
        <w:t>,</w:t>
      </w:r>
      <w:r w:rsidRPr="002E1776">
        <w:rPr>
          <w:rFonts w:ascii="Times New Roman" w:hAnsi="Times New Roman" w:cs="Times New Roman"/>
          <w:color w:val="000000"/>
          <w:sz w:val="24"/>
          <w:szCs w:val="24"/>
        </w:rPr>
        <w:t>Ders programlarına uygun  şekilde  ders işlenmesi gerekir.Bu yüzden Görsel sanatlar,Oyun ve fiziki etkinlikler gibi dersleri aksatılmadan işlenmelidir.Dersler birbirlerine paralel olarak yürütülmeli, ders araçlarından ve lâboratuvar, spor salonu, kütüphane, işlik vb. imkânlardan bir program çerçevesinde plânlı bir şekilde yararlanılması gerektiğini belirtti.</w:t>
      </w:r>
    </w:p>
    <w:p w:rsidR="000C71A2" w:rsidRPr="0060416A" w:rsidRDefault="000C71A2" w:rsidP="00DE0DB6">
      <w:pPr>
        <w:pStyle w:val="ListParagraph"/>
        <w:tabs>
          <w:tab w:val="left" w:pos="3360"/>
        </w:tabs>
        <w:spacing w:after="60"/>
        <w:ind w:left="0"/>
      </w:pPr>
    </w:p>
    <w:p w:rsidR="000C71A2" w:rsidRPr="003E354D" w:rsidRDefault="000C71A2" w:rsidP="0089426E">
      <w:pPr>
        <w:pStyle w:val="ListParagraph"/>
        <w:spacing w:line="360" w:lineRule="auto"/>
        <w:ind w:left="0"/>
        <w:jc w:val="both"/>
        <w:rPr>
          <w:b/>
          <w:bCs/>
          <w:u w:val="single"/>
        </w:rPr>
      </w:pPr>
      <w:r>
        <w:rPr>
          <w:b/>
          <w:bCs/>
          <w:u w:val="single"/>
        </w:rPr>
        <w:t xml:space="preserve"> 6</w:t>
      </w:r>
      <w:r w:rsidRPr="003E354D">
        <w:rPr>
          <w:b/>
          <w:bCs/>
          <w:u w:val="single"/>
        </w:rPr>
        <w:t xml:space="preserve">-Öğrenci Davranışlarını Değerlendirme: </w:t>
      </w:r>
    </w:p>
    <w:p w:rsidR="000C71A2" w:rsidRDefault="000C71A2" w:rsidP="0089426E">
      <w:pPr>
        <w:jc w:val="both"/>
      </w:pPr>
      <w:r w:rsidRPr="00DE0DB6">
        <w:rPr>
          <w:b/>
          <w:bCs/>
        </w:rPr>
        <w:t>3-B Sınıf Öğretmeni Erkan AKDOĞAN</w:t>
      </w:r>
      <w:r w:rsidRPr="000134ED">
        <w:t xml:space="preserve">,öğrencilerin yaş itibariyle,davranış bakımından gayet olumlu davranışlar sergilediklerini söyledi. Buna katıldığını belirten </w:t>
      </w:r>
      <w:r w:rsidRPr="00DE0DB6">
        <w:rPr>
          <w:b/>
          <w:bCs/>
        </w:rPr>
        <w:t>3-A Sınıf Öğretmeni Zekeriyya AKKUŞ</w:t>
      </w:r>
      <w:r>
        <w:t xml:space="preserve">  da, </w:t>
      </w:r>
      <w:r w:rsidRPr="000134ED">
        <w:t>öğrencilerde gözlenen olumsuz davranışların anında düzeltilmeye çalışıldığını belirtti.</w:t>
      </w:r>
      <w:r>
        <w:t>Öğrencilerin okul kuralları çerçevesinde okula gelmelerine önem verilmesi gerektiğini, bunun hem okul hem de sınıf disiplini açısından önem arz ettiğini ifade etmiştir. Ayıca okula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rsidR="000C71A2" w:rsidRDefault="000C71A2" w:rsidP="0089426E">
      <w:pPr>
        <w:jc w:val="both"/>
      </w:pPr>
    </w:p>
    <w:p w:rsidR="000C71A2" w:rsidRDefault="000C71A2" w:rsidP="0089426E">
      <w:pPr>
        <w:jc w:val="both"/>
      </w:pPr>
      <w:r w:rsidRPr="00DE0DB6">
        <w:rPr>
          <w:b/>
          <w:bCs/>
        </w:rPr>
        <w:t>3-B Sınıf Öğretmeni Erkan AKDOĞAN</w:t>
      </w:r>
      <w:r>
        <w:t>,yapılan bütün veli toplantılarında bu konu üzerinde durduğunu söyledi. Ayrıca öğrencilerinin genel olarak okul kıyafet düzenine uygun olarak giyindiğini ve birinci dönem birkaç öğrencinin bu konuda uyarıldığını ve aileleri ile görüşüldüğünü bu şekilde de bu sorunun da halledildiğini söyledi.İkinci dönemde havalar ısınacaktır. Öğrencilerimiz teneffüslerde bahçede daha çok oynayacaktır. Onların düşüp bir tarafına zarar vermemesi için zaman zaman teneffüslerde nasıl davranmaları gerektiğinin hatırlatılması gerektiğini söyledi.</w:t>
      </w:r>
    </w:p>
    <w:p w:rsidR="000C71A2" w:rsidRPr="00947741" w:rsidRDefault="000C71A2" w:rsidP="0089426E">
      <w:pPr>
        <w:jc w:val="both"/>
      </w:pPr>
    </w:p>
    <w:p w:rsidR="000C71A2" w:rsidRPr="003E354D" w:rsidRDefault="000C71A2" w:rsidP="00151C1F">
      <w:pPr>
        <w:jc w:val="both"/>
        <w:rPr>
          <w:b/>
          <w:bCs/>
          <w:u w:val="single"/>
        </w:rPr>
      </w:pPr>
      <w:r w:rsidRPr="003E354D">
        <w:rPr>
          <w:b/>
          <w:bCs/>
          <w:u w:val="single"/>
        </w:rPr>
        <w:t xml:space="preserve">Temizlik ve Sınıf Düzeni </w:t>
      </w:r>
    </w:p>
    <w:p w:rsidR="000C71A2" w:rsidRDefault="000C71A2" w:rsidP="00DE0DB6">
      <w:pPr>
        <w:jc w:val="both"/>
      </w:pPr>
      <w:r w:rsidRPr="00DE0DB6">
        <w:rPr>
          <w:b/>
          <w:bCs/>
        </w:rPr>
        <w:t>3-A Sınıf Öğretmeni Zekeriyya AKKUŞ</w:t>
      </w:r>
      <w:r>
        <w:t>,</w:t>
      </w:r>
      <w:r w:rsidRPr="007869C0">
        <w:t xml:space="preserve"> sınıf düzeni ve temizliği için öğrencilerin sorumluluk geliştirmelerinin sağlanması gerektiğini söyledi.</w:t>
      </w:r>
    </w:p>
    <w:p w:rsidR="000C71A2" w:rsidRDefault="000C71A2" w:rsidP="00DE0DB6">
      <w:pPr>
        <w:jc w:val="both"/>
      </w:pPr>
    </w:p>
    <w:p w:rsidR="000C71A2" w:rsidRPr="003E354D" w:rsidRDefault="000C71A2" w:rsidP="00FE5BEB">
      <w:pPr>
        <w:jc w:val="both"/>
        <w:rPr>
          <w:u w:val="single"/>
        </w:rPr>
      </w:pPr>
      <w:r>
        <w:rPr>
          <w:b/>
          <w:bCs/>
          <w:u w:val="single"/>
        </w:rPr>
        <w:t>7</w:t>
      </w:r>
      <w:r w:rsidRPr="003E354D">
        <w:rPr>
          <w:b/>
          <w:bCs/>
          <w:u w:val="single"/>
        </w:rPr>
        <w:t>-Derslerde Kullanılan Yöntem ve Teknikler</w:t>
      </w:r>
      <w:r w:rsidRPr="003E354D">
        <w:rPr>
          <w:color w:val="000000"/>
          <w:u w:val="single"/>
        </w:rPr>
        <w:t>:</w:t>
      </w:r>
    </w:p>
    <w:p w:rsidR="000C71A2" w:rsidRDefault="000C71A2" w:rsidP="00FE5BEB">
      <w:pPr>
        <w:jc w:val="both"/>
      </w:pPr>
    </w:p>
    <w:p w:rsidR="000C71A2" w:rsidRDefault="000C71A2" w:rsidP="00FE5BEB">
      <w:pPr>
        <w:jc w:val="both"/>
      </w:pPr>
      <w:r w:rsidRPr="00DE0DB6">
        <w:rPr>
          <w:b/>
          <w:bCs/>
        </w:rPr>
        <w:t>3-A Sınıf Öğretmeni Zekeriyya AKKUŞ</w:t>
      </w:r>
      <w:r>
        <w:t>,</w:t>
      </w:r>
      <w:r w:rsidRPr="000134ED">
        <w:t xml:space="preserve">derslerde iyi bir öğrenme ortamının sağlanmasında farklı öğretim yöntem ve tekniklerinin kullanılmasının yararlı olduğunu ve bunun olumlu sonuçlarını öğrencilerde gözlemlediklerini vurguladı. Sadece anlatım yönteminin değil, öğrencilerin yaratıcılıklarını ortaya çıkarabilecek her türlü etkinliğin yapıldığını söyledi. </w:t>
      </w:r>
    </w:p>
    <w:p w:rsidR="000C71A2" w:rsidRDefault="000C71A2" w:rsidP="00FE5BEB">
      <w:pPr>
        <w:jc w:val="both"/>
      </w:pPr>
      <w:r w:rsidRPr="00DE0DB6">
        <w:rPr>
          <w:b/>
          <w:bCs/>
        </w:rPr>
        <w:t>3-B Sınıf Öğretmeni Erkan AKDOĞAN</w:t>
      </w:r>
      <w:r w:rsidRPr="000134ED">
        <w:t xml:space="preserve"> da, öğrencilerin üst düzeyde katılımlarının olduğu ve aktif rol aldıkları bir ders ortamının sağlandığını söyledi.</w:t>
      </w:r>
      <w:r>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 kullanılmasının iyi olacağını söyledi.</w:t>
      </w:r>
    </w:p>
    <w:p w:rsidR="000C71A2" w:rsidRDefault="000C71A2" w:rsidP="00FE5BEB">
      <w:pPr>
        <w:jc w:val="both"/>
      </w:pPr>
      <w:r w:rsidRPr="00DE0DB6">
        <w:rPr>
          <w:b/>
          <w:bCs/>
        </w:rPr>
        <w:t>İngilizce Öğretmeni Özlem TESKİ</w:t>
      </w:r>
      <w:r>
        <w: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yararlı olması için daha fazla araç – gereç ve materyallerin okullarımıza kazandırılması gerektiğini söyledi.</w:t>
      </w:r>
    </w:p>
    <w:p w:rsidR="000C71A2" w:rsidRDefault="000C71A2" w:rsidP="00FE5BEB">
      <w:pPr>
        <w:jc w:val="both"/>
      </w:pPr>
      <w:r w:rsidRPr="00DE0DB6">
        <w:rPr>
          <w:b/>
          <w:bCs/>
        </w:rPr>
        <w:t>3-B Sınıf Öğretmeni Erkan AKDOĞAN</w:t>
      </w:r>
      <w:r>
        <w:rPr>
          <w:b/>
          <w:bCs/>
        </w:rPr>
        <w:t>,</w:t>
      </w:r>
      <w:r>
        <w:t>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söyledi.Eğitime katkıda bulunacak okul ve toplum bütünleşmesini sağlaması için veli-okul ve veli-öğretmen ilişkilerine gereken önemin verilmesi gerektiğini ve toplantı sayılarını artırılarak velileri daha aktif hâle getirmeliyiz, dedi.</w:t>
      </w:r>
    </w:p>
    <w:p w:rsidR="000C71A2" w:rsidRDefault="000C71A2" w:rsidP="00FE5BEB">
      <w:pPr>
        <w:jc w:val="both"/>
      </w:pPr>
    </w:p>
    <w:p w:rsidR="000C71A2" w:rsidRPr="00366C79" w:rsidRDefault="000C71A2" w:rsidP="00FE5BEB">
      <w:pPr>
        <w:jc w:val="both"/>
      </w:pPr>
      <w:r w:rsidRPr="00DE0DB6">
        <w:rPr>
          <w:b/>
          <w:bCs/>
        </w:rPr>
        <w:t>Okul Müdür Yardımcısı Ayten BAYRAK</w:t>
      </w:r>
      <w:r>
        <w:t>,y</w:t>
      </w:r>
      <w:r w:rsidRPr="00366C79">
        <w:t>eni programa uygun olarak derslerin işlenişinde ezberden uzak, öğrencinin yaparak yaşayarak öğrenmeye yönlendirilmesi üzerinde konuşuldu.</w:t>
      </w:r>
      <w:r>
        <w:t>Eğitim</w:t>
      </w:r>
      <w:r w:rsidRPr="00366C79">
        <w:t xml:space="preserve">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0C71A2" w:rsidRPr="00366C79" w:rsidRDefault="000C71A2" w:rsidP="00FE5BEB">
      <w:r w:rsidRPr="00366C79">
        <w:tab/>
      </w:r>
      <w:r w:rsidRPr="00366C79">
        <w:tab/>
        <w:t xml:space="preserve">   Soru – cevap                                                    Sonuç çıkarma                                                                                                                             </w:t>
      </w:r>
    </w:p>
    <w:p w:rsidR="000C71A2" w:rsidRPr="00366C79" w:rsidRDefault="000C71A2" w:rsidP="00FE5BEB">
      <w:r w:rsidRPr="00366C79">
        <w:tab/>
      </w:r>
      <w:r w:rsidRPr="00366C79">
        <w:tab/>
        <w:t xml:space="preserve">   Araştırma – inceleme                                       Sonuç cümlesi yazma                                                                                                            </w:t>
      </w:r>
    </w:p>
    <w:p w:rsidR="000C71A2" w:rsidRPr="00366C79" w:rsidRDefault="000C71A2" w:rsidP="00FE5BEB">
      <w:r w:rsidRPr="00366C79">
        <w:tab/>
      </w:r>
      <w:r w:rsidRPr="00366C79">
        <w:tab/>
        <w:t xml:space="preserve">   Buluş yolu                                                        Tahmin etme                                                                                                  </w:t>
      </w:r>
    </w:p>
    <w:p w:rsidR="000C71A2" w:rsidRPr="00366C79" w:rsidRDefault="000C71A2" w:rsidP="00FE5BEB">
      <w:r w:rsidRPr="00366C79">
        <w:tab/>
      </w:r>
      <w:r w:rsidRPr="00366C79">
        <w:tab/>
        <w:t xml:space="preserve">   Yaparak yaşayarak öğrenme                           Grup çalışması                                                                                                  </w:t>
      </w:r>
    </w:p>
    <w:p w:rsidR="000C71A2" w:rsidRPr="00366C79" w:rsidRDefault="000C71A2" w:rsidP="00FE5BEB">
      <w:r w:rsidRPr="00366C79">
        <w:tab/>
      </w:r>
      <w:r w:rsidRPr="00366C79">
        <w:tab/>
        <w:t xml:space="preserve">   Gösterip yaptırma                                             Drama                                                                                               </w:t>
      </w:r>
    </w:p>
    <w:p w:rsidR="000C71A2" w:rsidRPr="00366C79" w:rsidRDefault="000C71A2" w:rsidP="00FE5BEB">
      <w:r w:rsidRPr="00366C79">
        <w:tab/>
      </w:r>
      <w:r w:rsidRPr="00366C79">
        <w:tab/>
        <w:t xml:space="preserve">   Resimleme                                                        Kavram haritası                                                                                                      </w:t>
      </w:r>
    </w:p>
    <w:p w:rsidR="000C71A2" w:rsidRPr="00366C79" w:rsidRDefault="000C71A2" w:rsidP="00FE5BEB">
      <w:r w:rsidRPr="00366C79">
        <w:tab/>
      </w:r>
      <w:r w:rsidRPr="00366C79">
        <w:tab/>
        <w:t xml:space="preserve">   Beyin fırtınası                                                   Tartışma                                                                                                                            </w:t>
      </w:r>
    </w:p>
    <w:p w:rsidR="000C71A2" w:rsidRPr="00366C79" w:rsidRDefault="000C71A2" w:rsidP="00FE5BEB">
      <w:r w:rsidRPr="00366C79">
        <w:tab/>
      </w:r>
      <w:r w:rsidRPr="00366C79">
        <w:tab/>
        <w:t xml:space="preserve">   Örnek olay       </w:t>
      </w:r>
      <w:r>
        <w:t xml:space="preserve">                                                 Pandomima (Sessiz Oyun)</w:t>
      </w:r>
    </w:p>
    <w:p w:rsidR="000C71A2" w:rsidRDefault="000C71A2" w:rsidP="00FE5BEB">
      <w:r>
        <w:t xml:space="preserve">                           Kartopu Tekniği                                               Vızıltı Yöntemi</w:t>
      </w:r>
    </w:p>
    <w:p w:rsidR="000C71A2" w:rsidRPr="00366C79" w:rsidRDefault="000C71A2" w:rsidP="00FE5BEB">
      <w:r>
        <w:t xml:space="preserve">                           Görsel Okuma                                                  Problem Çözme</w:t>
      </w:r>
    </w:p>
    <w:p w:rsidR="000C71A2" w:rsidRPr="00366C79" w:rsidRDefault="000C71A2" w:rsidP="00FE5BEB"/>
    <w:p w:rsidR="000C71A2" w:rsidRDefault="000C71A2" w:rsidP="00FE5BEB">
      <w:pPr>
        <w:jc w:val="both"/>
      </w:pPr>
    </w:p>
    <w:p w:rsidR="000C71A2" w:rsidRDefault="000C71A2" w:rsidP="00FE5BEB">
      <w:pPr>
        <w:jc w:val="both"/>
      </w:pPr>
      <w:r w:rsidRPr="00DE0DB6">
        <w:rPr>
          <w:b/>
          <w:bCs/>
        </w:rPr>
        <w:t>3-B Sınıf Öğretmeni Erkan AKDOĞAN</w:t>
      </w:r>
      <w:r>
        <w:t>,Belirli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vurguladı.Sınıfça ve okulca kutlanacak belirli gün ve haftalarla ilgili çalışmaları zamanı geldiğinde sınıfımızda dersler içerisinde uygulamaya devam edelim, dedi.Belirli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0C71A2" w:rsidRDefault="000C71A2" w:rsidP="00FE5BEB">
      <w:pPr>
        <w:jc w:val="both"/>
      </w:pPr>
      <w:r w:rsidRPr="00DE0DB6">
        <w:rPr>
          <w:b/>
          <w:bCs/>
        </w:rPr>
        <w:t>3-B Sınıf Öğretmeni Erkan AKDOĞAN</w:t>
      </w:r>
      <w: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0C71A2" w:rsidRDefault="000C71A2" w:rsidP="00FE5BEB">
      <w:pPr>
        <w:jc w:val="both"/>
      </w:pPr>
      <w:r w:rsidRPr="00DE0DB6">
        <w:rPr>
          <w:b/>
          <w:bCs/>
        </w:rPr>
        <w:t>3-A Sınıf Öğretmeni Zekeriyya AKKUŞ</w:t>
      </w:r>
      <w:r>
        <w:t>, Ulusal bayramlarda sınıflarımızı günün anlam ve önemine yakışır şekilde süsleyelim; öğrencilerimizin bu heyecanı yaşamalarına katkıda bulunalım, dedi.Ulusal bayramlarda sınıflarımızdan belirli sayıda öğrencimizin tören alanındaki gösterilere katılması için gerekli tedbirleri alalım, dedi.</w:t>
      </w:r>
    </w:p>
    <w:p w:rsidR="000C71A2" w:rsidRDefault="000C71A2" w:rsidP="00FE5BEB">
      <w:pPr>
        <w:jc w:val="both"/>
      </w:pPr>
      <w:r w:rsidRPr="00DE0DB6">
        <w:rPr>
          <w:b/>
          <w:bCs/>
        </w:rPr>
        <w:t>Okul Müdür Yardımcısı Ayten BAYRAK</w:t>
      </w:r>
      <w:r>
        <w:t>, sınıf panolarımızda kutlanan belirli gün ve haftalarla ilgili yazı, şiir, resim türünden materyalleri öğrencilerimizin hazırlayıp sergilemeleri için gerekli tedbirleri alalım, dedi.</w:t>
      </w:r>
    </w:p>
    <w:p w:rsidR="000C71A2" w:rsidRDefault="000C71A2" w:rsidP="00FE5BEB">
      <w:pPr>
        <w:jc w:val="both"/>
      </w:pPr>
      <w:r>
        <w:tab/>
        <w:t>İkinci dönem kutlanması, anılması istenen belirli gün ve haftaların içinden aşağıda yazılı olanları okulda ve sınıfta kutlanılması gerektiğini belirtti.</w:t>
      </w:r>
    </w:p>
    <w:p w:rsidR="000C71A2" w:rsidRDefault="000C71A2" w:rsidP="00FE5BEB">
      <w:pPr>
        <w:jc w:val="both"/>
      </w:pPr>
      <w:r>
        <w:t>Mart:   1) Yeşilay Haftası (1 – 7 Mart),</w:t>
      </w:r>
    </w:p>
    <w:p w:rsidR="000C71A2" w:rsidRDefault="000C71A2" w:rsidP="00FE5BEB">
      <w:pPr>
        <w:jc w:val="both"/>
      </w:pPr>
      <w:r>
        <w:tab/>
        <w:t>2) İstiklâl Marşı’nın Kabulü,</w:t>
      </w:r>
    </w:p>
    <w:p w:rsidR="000C71A2" w:rsidRDefault="000C71A2" w:rsidP="00FE5BEB">
      <w:pPr>
        <w:jc w:val="both"/>
      </w:pPr>
      <w:r>
        <w:tab/>
        <w:t>3) Çanakkale Zaferi (18 Mart)</w:t>
      </w:r>
    </w:p>
    <w:p w:rsidR="000C71A2" w:rsidRDefault="000C71A2" w:rsidP="00FE5BEB">
      <w:pPr>
        <w:jc w:val="both"/>
      </w:pPr>
      <w:r>
        <w:tab/>
        <w:t>4) Orman Haftası (21 – 26 Mart)</w:t>
      </w:r>
    </w:p>
    <w:p w:rsidR="000C71A2" w:rsidRDefault="000C71A2" w:rsidP="00FE5BEB">
      <w:pPr>
        <w:jc w:val="both"/>
      </w:pPr>
      <w:r>
        <w:t>Nisan:  1)Ulusal Egemenlik ve Çocuk Bayramı (23 Nisan)</w:t>
      </w:r>
    </w:p>
    <w:p w:rsidR="000C71A2" w:rsidRDefault="000C71A2" w:rsidP="00FE5BEB">
      <w:pPr>
        <w:jc w:val="both"/>
      </w:pPr>
      <w:r>
        <w:t>Mayıs: 1) Trafik Haftası (Mayıs ilk cumartesi başlayan hafta)</w:t>
      </w:r>
    </w:p>
    <w:p w:rsidR="000C71A2" w:rsidRDefault="000C71A2" w:rsidP="00FE5BEB">
      <w:pPr>
        <w:jc w:val="both"/>
      </w:pPr>
      <w:r>
        <w:tab/>
        <w:t>2) Anneler Günü (Mayıs ikinci Pazar günü)</w:t>
      </w:r>
    </w:p>
    <w:p w:rsidR="000C71A2" w:rsidRDefault="000C71A2" w:rsidP="00FE5BEB">
      <w:pPr>
        <w:jc w:val="both"/>
      </w:pPr>
      <w:r>
        <w:tab/>
        <w:t>3) Atatürk’ü Anma ve Gençlik Spor Bayramı (19 Mayıs)</w:t>
      </w:r>
    </w:p>
    <w:p w:rsidR="000C71A2" w:rsidRDefault="000C71A2" w:rsidP="00FE5BEB">
      <w:pPr>
        <w:jc w:val="both"/>
      </w:pPr>
      <w:r>
        <w:t>Haziran: 1) Çevre Koruma Haftası (Haziran ayının ikinci Pazar günü başlayan hafta)</w:t>
      </w:r>
    </w:p>
    <w:p w:rsidR="000C71A2" w:rsidRDefault="000C71A2" w:rsidP="00FE5BEB">
      <w:pPr>
        <w:jc w:val="both"/>
      </w:pPr>
    </w:p>
    <w:p w:rsidR="000C71A2" w:rsidRPr="000134ED" w:rsidRDefault="000C71A2" w:rsidP="0089426E">
      <w:pPr>
        <w:jc w:val="both"/>
      </w:pPr>
    </w:p>
    <w:p w:rsidR="000C71A2" w:rsidRPr="003E354D" w:rsidRDefault="000C71A2" w:rsidP="00FE5BEB">
      <w:pPr>
        <w:pStyle w:val="ListParagraph"/>
        <w:spacing w:line="360" w:lineRule="auto"/>
        <w:ind w:left="0"/>
        <w:jc w:val="both"/>
        <w:rPr>
          <w:b/>
          <w:bCs/>
          <w:u w:val="single"/>
        </w:rPr>
      </w:pPr>
      <w:r>
        <w:rPr>
          <w:b/>
          <w:bCs/>
          <w:u w:val="single"/>
        </w:rPr>
        <w:t>8</w:t>
      </w:r>
      <w:r w:rsidRPr="003E354D">
        <w:rPr>
          <w:b/>
          <w:bCs/>
          <w:u w:val="single"/>
        </w:rPr>
        <w:t xml:space="preserve">-Ölçme ve Değerlendirmede İzlenilen Yöntemler: </w:t>
      </w:r>
    </w:p>
    <w:p w:rsidR="000C71A2" w:rsidRPr="00151C1F" w:rsidRDefault="000C71A2" w:rsidP="00FE5BEB">
      <w:pPr>
        <w:jc w:val="both"/>
        <w:rPr>
          <w:b/>
          <w:bCs/>
          <w:u w:val="single"/>
        </w:rPr>
      </w:pPr>
      <w:r w:rsidRPr="00DE0DB6">
        <w:rPr>
          <w:b/>
          <w:bCs/>
        </w:rPr>
        <w:t>Okul Müdür Yardımcısı Ayten BAYRAK</w:t>
      </w:r>
      <w:r>
        <w:t>,</w:t>
      </w:r>
      <w:r w:rsidRPr="007869C0">
        <w:t xml:space="preserve"> performans ve proje görevlerinin 1.2.3 ve 4.sınıflarda kaldırıldığı(26Temmuz </w:t>
      </w:r>
      <w:r>
        <w:t>2014 tarih ve 29072 sayılı ilköğretim kurumu yönetmenliği) gereği kaldırılmıştır. Bunun yerine ders içi etkinlikler ve yazılı değerlendirmeler esas alınacaktır.</w:t>
      </w:r>
    </w:p>
    <w:p w:rsidR="000C71A2" w:rsidRPr="003E354D" w:rsidRDefault="000C71A2" w:rsidP="00FE5BEB">
      <w:pPr>
        <w:shd w:val="clear" w:color="auto" w:fill="FFFFFF"/>
        <w:ind w:firstLine="567"/>
        <w:jc w:val="both"/>
        <w:rPr>
          <w:color w:val="1C283D"/>
          <w:u w:val="single"/>
        </w:rPr>
      </w:pPr>
      <w:r w:rsidRPr="003E354D">
        <w:rPr>
          <w:b/>
          <w:bCs/>
          <w:color w:val="1C283D"/>
          <w:u w:val="single"/>
        </w:rPr>
        <w:t>Ölçme ve değerlendirmenin genel esasları</w:t>
      </w:r>
    </w:p>
    <w:p w:rsidR="000C71A2" w:rsidRPr="007C5212" w:rsidRDefault="000C71A2" w:rsidP="00FE5BEB">
      <w:pPr>
        <w:shd w:val="clear" w:color="auto" w:fill="FFFFFF"/>
        <w:ind w:firstLine="567"/>
        <w:jc w:val="both"/>
        <w:rPr>
          <w:color w:val="1C283D"/>
        </w:rPr>
      </w:pPr>
      <w:r w:rsidRPr="007C5212">
        <w:rPr>
          <w:b/>
          <w:bCs/>
          <w:color w:val="1C283D"/>
        </w:rPr>
        <w:t>MADDE 20 –</w:t>
      </w:r>
      <w:r w:rsidRPr="007C5212">
        <w:rPr>
          <w:color w:val="1C283D"/>
        </w:rPr>
        <w:t> (1) İlköğretim kurumlarında öğrenci başarısının ölçme ve değerlendirilmesinde aşağıdaki esaslar gözetilir;</w:t>
      </w:r>
    </w:p>
    <w:p w:rsidR="000C71A2" w:rsidRPr="007C5212" w:rsidRDefault="000C71A2" w:rsidP="00FE5BEB">
      <w:pPr>
        <w:shd w:val="clear" w:color="auto" w:fill="FFFFFF"/>
        <w:ind w:firstLine="567"/>
        <w:jc w:val="both"/>
        <w:rPr>
          <w:color w:val="1C283D"/>
        </w:rPr>
      </w:pPr>
      <w:r w:rsidRPr="007C5212">
        <w:rPr>
          <w:color w:val="1C283D"/>
        </w:rPr>
        <w:t>a) Ders yılı, ölçme ve değerlendirme bakımından birbirini tamamlayan iki dönemden oluşur.</w:t>
      </w:r>
    </w:p>
    <w:p w:rsidR="000C71A2" w:rsidRPr="007C5212" w:rsidRDefault="000C71A2" w:rsidP="00FE5BEB">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0C71A2" w:rsidRPr="007C5212" w:rsidRDefault="000C71A2" w:rsidP="00FE5BEB">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0C71A2" w:rsidRPr="007C5212" w:rsidRDefault="000C71A2" w:rsidP="00FE5BEB">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0C71A2" w:rsidRDefault="000C71A2" w:rsidP="00FE5BEB">
      <w:pPr>
        <w:shd w:val="clear" w:color="auto" w:fill="FFFFFF"/>
        <w:ind w:firstLine="567"/>
        <w:jc w:val="both"/>
        <w:rPr>
          <w:color w:val="1C283D"/>
        </w:rPr>
      </w:pPr>
    </w:p>
    <w:p w:rsidR="000C71A2" w:rsidRDefault="000C71A2" w:rsidP="00FE5BEB">
      <w:pPr>
        <w:jc w:val="both"/>
      </w:pPr>
      <w:r>
        <w:t xml:space="preserve">           Yönetmeliğin ilgili maddesi gereği önceki yıllarda “Kasım” ve “Nisan” aylarında verilen </w:t>
      </w:r>
      <w:r w:rsidRPr="0009523E">
        <w:rPr>
          <w:i/>
          <w:iCs/>
          <w:u w:val="single"/>
        </w:rPr>
        <w:t>“Ara Karne”</w:t>
      </w:r>
      <w:r>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w:t>
      </w:r>
    </w:p>
    <w:p w:rsidR="000C71A2" w:rsidRDefault="000C71A2" w:rsidP="00FE5BEB">
      <w:pPr>
        <w:jc w:val="both"/>
      </w:pPr>
      <w:r>
        <w:tab/>
      </w:r>
      <w:r w:rsidRPr="00DE0DB6">
        <w:rPr>
          <w:b/>
          <w:bCs/>
        </w:rPr>
        <w:t>3-B Sınıf Öğretmeni Erkan AKDOĞAN</w:t>
      </w:r>
      <w:r>
        <w:t xml:space="preserve">,ders içindeki performans görevi ve proje görevlerinin </w:t>
      </w:r>
      <w:r w:rsidRPr="00151C1F">
        <w:rPr>
          <w:b/>
          <w:bCs/>
        </w:rPr>
        <w:t>kaldırıldığı</w:t>
      </w:r>
      <w:r>
        <w:t xml:space="preserve"> bunun yerine kısa ve öz araştırmalar yaptırılarak çocukların kendini ifade etmelerinin sağlanabileceğini söyledi. Ayrıca ders içi değerlendirme çalışmalarında her ders için aşağıdaki konulardan birini kısa araştırma görevi verilebileceğini belirtti.</w:t>
      </w:r>
    </w:p>
    <w:p w:rsidR="000C71A2" w:rsidRDefault="000C71A2" w:rsidP="00FE5BEB">
      <w:pPr>
        <w:jc w:val="both"/>
      </w:pPr>
    </w:p>
    <w:p w:rsidR="000C71A2" w:rsidRPr="0073663A" w:rsidRDefault="000C71A2" w:rsidP="00FE5BEB">
      <w:pPr>
        <w:pStyle w:val="ListParagraph"/>
        <w:ind w:hanging="720"/>
        <w:jc w:val="both"/>
        <w:rPr>
          <w:u w:val="single"/>
        </w:rPr>
      </w:pPr>
      <w:r>
        <w:tab/>
      </w:r>
      <w:r w:rsidRPr="0073663A">
        <w:rPr>
          <w:u w:val="single"/>
        </w:rPr>
        <w:t>TÜRKÇE (Ders içi etkinlikleri)</w:t>
      </w:r>
    </w:p>
    <w:p w:rsidR="000C71A2" w:rsidRPr="0073663A" w:rsidRDefault="000C71A2" w:rsidP="00FE5BEB">
      <w:pPr>
        <w:pStyle w:val="ListParagraph"/>
        <w:ind w:hanging="720"/>
        <w:jc w:val="both"/>
      </w:pPr>
      <w:r w:rsidRPr="0073663A">
        <w:t>1-Ürün do</w:t>
      </w:r>
      <w:r>
        <w:t>s</w:t>
      </w:r>
      <w:r w:rsidRPr="0073663A">
        <w:t>yasının değerlendirilmesi.</w:t>
      </w:r>
    </w:p>
    <w:p w:rsidR="000C71A2" w:rsidRPr="0073663A" w:rsidRDefault="000C71A2" w:rsidP="00FE5BEB">
      <w:pPr>
        <w:pStyle w:val="ListParagraph"/>
        <w:ind w:hanging="720"/>
        <w:jc w:val="both"/>
      </w:pPr>
      <w:r w:rsidRPr="0073663A">
        <w:t>2-Metinlerin işleniş basamakları ve sözlü sunumların değerlendirilmesi</w:t>
      </w:r>
    </w:p>
    <w:p w:rsidR="000C71A2" w:rsidRPr="0073663A" w:rsidRDefault="000C71A2" w:rsidP="00FE5BEB">
      <w:pPr>
        <w:pStyle w:val="ListParagraph"/>
        <w:ind w:hanging="720"/>
        <w:jc w:val="both"/>
      </w:pPr>
      <w:r w:rsidRPr="0073663A">
        <w:t>3-Yazma etkinliklerinin(şiir,</w:t>
      </w:r>
      <w:r>
        <w:t xml:space="preserve"> m</w:t>
      </w:r>
      <w:r w:rsidRPr="0073663A">
        <w:t>asal tamamlama v</w:t>
      </w:r>
      <w:r>
        <w:t>e kompozisyon buna benzer tamam</w:t>
      </w:r>
      <w:r w:rsidRPr="0073663A">
        <w:t>lama vs.)değerlendirilmesi.</w:t>
      </w:r>
    </w:p>
    <w:p w:rsidR="000C71A2" w:rsidRPr="0073663A" w:rsidRDefault="000C71A2" w:rsidP="00FE5BEB">
      <w:pPr>
        <w:pStyle w:val="ListParagraph"/>
        <w:ind w:hanging="720"/>
        <w:jc w:val="both"/>
      </w:pPr>
      <w:r w:rsidRPr="0073663A">
        <w:t>4-Öğrencinin dinlediği metnin analizinin yapmasının değerlendirilmesi.</w:t>
      </w:r>
    </w:p>
    <w:p w:rsidR="000C71A2" w:rsidRPr="0073663A" w:rsidRDefault="000C71A2" w:rsidP="00FE5BEB">
      <w:pPr>
        <w:pStyle w:val="ListParagraph"/>
        <w:ind w:hanging="720"/>
        <w:jc w:val="both"/>
      </w:pPr>
      <w:r w:rsidRPr="0073663A">
        <w:t>5-Okuma etkinliklerinde göstermiş oldukları etkinliklerin değerlendirilmesi.</w:t>
      </w:r>
    </w:p>
    <w:p w:rsidR="000C71A2" w:rsidRPr="0073663A" w:rsidRDefault="000C71A2" w:rsidP="00FE5BEB">
      <w:pPr>
        <w:pStyle w:val="ListParagraph"/>
        <w:ind w:hanging="720"/>
        <w:jc w:val="both"/>
      </w:pPr>
      <w:r w:rsidRPr="0073663A">
        <w:t>6-Sözlük ve yazım k</w:t>
      </w:r>
      <w:r>
        <w:t>ı</w:t>
      </w:r>
      <w:r w:rsidRPr="0073663A">
        <w:t>lavuzunun kullanılmasının gözlemlenerek değerlendirilmesi.</w:t>
      </w:r>
    </w:p>
    <w:p w:rsidR="000C71A2" w:rsidRPr="0073663A" w:rsidRDefault="000C71A2" w:rsidP="00FE5BEB">
      <w:pPr>
        <w:pStyle w:val="ListParagraph"/>
        <w:ind w:hanging="720"/>
        <w:jc w:val="both"/>
        <w:rPr>
          <w:u w:val="single"/>
        </w:rPr>
      </w:pPr>
      <w:r>
        <w:tab/>
      </w:r>
      <w:r w:rsidRPr="0073663A">
        <w:rPr>
          <w:u w:val="single"/>
        </w:rPr>
        <w:t>HAYAT BİLGİSİ(Ders içi etkinlikleri)</w:t>
      </w:r>
    </w:p>
    <w:p w:rsidR="000C71A2" w:rsidRPr="0073663A" w:rsidRDefault="000C71A2" w:rsidP="00FE5BEB">
      <w:pPr>
        <w:pStyle w:val="ListParagraph"/>
        <w:ind w:hanging="720"/>
        <w:jc w:val="both"/>
      </w:pPr>
      <w:r w:rsidRPr="0073663A">
        <w:t>1-Ürün dosyalarının değerlendirilmesi.</w:t>
      </w:r>
    </w:p>
    <w:p w:rsidR="000C71A2" w:rsidRPr="0073663A" w:rsidRDefault="000C71A2" w:rsidP="00FE5BEB">
      <w:pPr>
        <w:pStyle w:val="ListParagraph"/>
        <w:ind w:hanging="720"/>
        <w:jc w:val="both"/>
      </w:pPr>
      <w:r w:rsidRPr="0073663A">
        <w:t>2-Araştırma,inceleme,sunu ve grafik hazırlamanın değerlendirilmesi.</w:t>
      </w:r>
    </w:p>
    <w:p w:rsidR="000C71A2" w:rsidRPr="0073663A" w:rsidRDefault="000C71A2" w:rsidP="00FE5BEB">
      <w:pPr>
        <w:pStyle w:val="ListParagraph"/>
        <w:ind w:hanging="720"/>
        <w:jc w:val="both"/>
      </w:pPr>
      <w:r w:rsidRPr="0073663A">
        <w:t>3-Bireysel ve grup çalışmalarının gösteri ve canlandırmalarının değerlendirilmesi.</w:t>
      </w:r>
    </w:p>
    <w:p w:rsidR="000C71A2" w:rsidRDefault="000C71A2" w:rsidP="00FE5BEB">
      <w:pPr>
        <w:pStyle w:val="ListParagraph"/>
        <w:ind w:hanging="720"/>
        <w:jc w:val="both"/>
      </w:pPr>
      <w:r w:rsidRPr="0073663A">
        <w:t>4-Kaz</w:t>
      </w:r>
      <w:r>
        <w:t>a</w:t>
      </w:r>
      <w:r w:rsidRPr="0073663A">
        <w:t>nımlarla ilgili(boşluk tamamlama,doğru</w:t>
      </w:r>
      <w:r>
        <w:t>-</w:t>
      </w:r>
      <w:r w:rsidRPr="0073663A">
        <w:t>yanlış,çoktan seçmeli)çalışmaların değerlendirilmesi.</w:t>
      </w:r>
    </w:p>
    <w:p w:rsidR="000C71A2" w:rsidRPr="0073663A" w:rsidRDefault="000C71A2" w:rsidP="00FE5BEB">
      <w:pPr>
        <w:pStyle w:val="ListParagraph"/>
        <w:ind w:hanging="720"/>
        <w:jc w:val="both"/>
        <w:rPr>
          <w:u w:val="single"/>
        </w:rPr>
      </w:pPr>
      <w:r>
        <w:tab/>
      </w:r>
      <w:r w:rsidRPr="0073663A">
        <w:rPr>
          <w:color w:val="333333"/>
          <w:u w:val="single"/>
        </w:rPr>
        <w:t>FEN BİLGİSİ</w:t>
      </w:r>
      <w:r w:rsidRPr="0073663A">
        <w:rPr>
          <w:u w:val="single"/>
        </w:rPr>
        <w:t>(Ders içi etkinlikleri)</w:t>
      </w:r>
    </w:p>
    <w:p w:rsidR="000C71A2" w:rsidRPr="0073663A" w:rsidRDefault="000C71A2" w:rsidP="00FE5BEB">
      <w:pPr>
        <w:jc w:val="both"/>
        <w:rPr>
          <w:color w:val="000000"/>
        </w:rPr>
      </w:pPr>
      <w:r w:rsidRPr="0073663A">
        <w:rPr>
          <w:color w:val="000000"/>
        </w:rPr>
        <w:t>1.Ürün dosyasının değerlendirilmesi</w:t>
      </w:r>
    </w:p>
    <w:p w:rsidR="000C71A2" w:rsidRPr="0073663A" w:rsidRDefault="000C71A2" w:rsidP="00FE5BEB">
      <w:pPr>
        <w:jc w:val="both"/>
        <w:rPr>
          <w:color w:val="000000"/>
        </w:rPr>
      </w:pPr>
      <w:r>
        <w:rPr>
          <w:color w:val="000000"/>
        </w:rPr>
        <w:t>2.</w:t>
      </w:r>
      <w:r w:rsidRPr="0073663A">
        <w:rPr>
          <w:color w:val="000000"/>
        </w:rPr>
        <w:t>Kişisel bakımımız için yapmamız gerekenlerin resimlerle ve yazılarla açıklanması</w:t>
      </w:r>
    </w:p>
    <w:p w:rsidR="000C71A2" w:rsidRPr="0073663A" w:rsidRDefault="000C71A2" w:rsidP="00FE5BEB">
      <w:pPr>
        <w:jc w:val="both"/>
        <w:rPr>
          <w:color w:val="000000"/>
        </w:rPr>
      </w:pPr>
      <w:r w:rsidRPr="0073663A">
        <w:rPr>
          <w:color w:val="000000"/>
        </w:rPr>
        <w:t>3. Gözlemleme yaparak yaşayarak öğrenmenin değerlendirilmesi.</w:t>
      </w:r>
    </w:p>
    <w:p w:rsidR="000C71A2" w:rsidRPr="0073663A" w:rsidRDefault="000C71A2" w:rsidP="00FE5BEB">
      <w:pPr>
        <w:jc w:val="both"/>
        <w:rPr>
          <w:color w:val="000000"/>
        </w:rPr>
      </w:pPr>
      <w:r w:rsidRPr="0073663A">
        <w:rPr>
          <w:color w:val="000000"/>
        </w:rPr>
        <w:t>4. Bir çocuğa dengeli ve düzenli beslenmesini sağlayacak bir öğün listesi hazırlanması.</w:t>
      </w:r>
    </w:p>
    <w:p w:rsidR="000C71A2" w:rsidRPr="0073663A" w:rsidRDefault="000C71A2" w:rsidP="00FE5BEB">
      <w:pPr>
        <w:jc w:val="both"/>
        <w:rPr>
          <w:color w:val="000000"/>
        </w:rPr>
      </w:pPr>
      <w:r w:rsidRPr="0073663A">
        <w:rPr>
          <w:color w:val="000000"/>
        </w:rPr>
        <w:t>5. Trafik işaretleriyle ile ilgili bir tablo oluşturulması</w:t>
      </w:r>
    </w:p>
    <w:p w:rsidR="000C71A2" w:rsidRPr="0073663A" w:rsidRDefault="000C71A2" w:rsidP="00FE5BEB">
      <w:pPr>
        <w:jc w:val="both"/>
        <w:rPr>
          <w:color w:val="000000"/>
        </w:rPr>
      </w:pPr>
      <w:r w:rsidRPr="0073663A">
        <w:rPr>
          <w:color w:val="000000"/>
        </w:rPr>
        <w:t>6. Çevre kirliliğinin nedenlerini araştırılması. değerlendirilmesi</w:t>
      </w:r>
    </w:p>
    <w:p w:rsidR="000C71A2" w:rsidRPr="0073663A" w:rsidRDefault="000C71A2" w:rsidP="00FE5BEB">
      <w:pPr>
        <w:jc w:val="both"/>
        <w:rPr>
          <w:color w:val="000000"/>
        </w:rPr>
      </w:pPr>
      <w:r w:rsidRPr="0073663A">
        <w:rPr>
          <w:color w:val="000000"/>
        </w:rPr>
        <w:t>7. İnsanlık için büyük hizmetlerde bulunmuş bir bilim insanının yaşamını, yaptığı çalışmaların araştırılması</w:t>
      </w:r>
    </w:p>
    <w:p w:rsidR="000C71A2" w:rsidRPr="0073663A" w:rsidRDefault="000C71A2" w:rsidP="00FE5BEB">
      <w:pPr>
        <w:jc w:val="both"/>
        <w:rPr>
          <w:color w:val="000000"/>
        </w:rPr>
      </w:pPr>
      <w:r w:rsidRPr="0073663A">
        <w:t>8. Kişisel bakım ve temizlik araçlarını ve kullanımlarını anlatan çalışma (karton üzerine) yapılması</w:t>
      </w:r>
    </w:p>
    <w:p w:rsidR="000C71A2" w:rsidRPr="0073663A" w:rsidRDefault="000C71A2" w:rsidP="00FE5BEB">
      <w:pPr>
        <w:jc w:val="both"/>
        <w:rPr>
          <w:color w:val="000000"/>
        </w:rPr>
      </w:pPr>
      <w:r w:rsidRPr="0073663A">
        <w:rPr>
          <w:color w:val="000000"/>
        </w:rPr>
        <w:t>9. “Su olmasaydı neler olurdu?” başlıklı bir yazı yazılması</w:t>
      </w:r>
    </w:p>
    <w:p w:rsidR="000C71A2" w:rsidRDefault="000C71A2" w:rsidP="00FE5BEB">
      <w:pPr>
        <w:jc w:val="both"/>
      </w:pPr>
      <w:r w:rsidRPr="0073663A">
        <w:t>10. Sınıf eşyalarının ağzından şikâyetlerini anlatan bir mektup yazılması.</w:t>
      </w:r>
      <w:r>
        <w:tab/>
      </w:r>
    </w:p>
    <w:p w:rsidR="000C71A2" w:rsidRPr="0073663A" w:rsidRDefault="000C71A2" w:rsidP="00FE5BEB">
      <w:pPr>
        <w:pStyle w:val="ListParagraph"/>
        <w:jc w:val="both"/>
        <w:rPr>
          <w:u w:val="single"/>
        </w:rPr>
      </w:pPr>
      <w:r>
        <w:rPr>
          <w:u w:val="single"/>
        </w:rPr>
        <w:t xml:space="preserve">MATEMATİK </w:t>
      </w:r>
      <w:r w:rsidRPr="0073663A">
        <w:rPr>
          <w:u w:val="single"/>
        </w:rPr>
        <w:t>(Ders içi etkinlikleri)</w:t>
      </w:r>
    </w:p>
    <w:p w:rsidR="000C71A2" w:rsidRPr="0073663A" w:rsidRDefault="000C71A2" w:rsidP="00FE5BEB">
      <w:pPr>
        <w:jc w:val="both"/>
        <w:rPr>
          <w:color w:val="000000"/>
        </w:rPr>
      </w:pPr>
      <w:r w:rsidRPr="0073663A">
        <w:rPr>
          <w:color w:val="000000"/>
        </w:rPr>
        <w:t>1.Ürün dosyasının değerlendirilmesi</w:t>
      </w:r>
    </w:p>
    <w:p w:rsidR="000C71A2" w:rsidRPr="0073663A" w:rsidRDefault="000C71A2" w:rsidP="00FE5BEB">
      <w:pPr>
        <w:jc w:val="both"/>
        <w:rPr>
          <w:color w:val="000000"/>
        </w:rPr>
      </w:pPr>
      <w:r w:rsidRPr="0073663A">
        <w:rPr>
          <w:color w:val="000000"/>
        </w:rPr>
        <w:t>2. Kesir tablosunun oluşturulmasının değerlendirilmesi.</w:t>
      </w:r>
    </w:p>
    <w:p w:rsidR="000C71A2" w:rsidRPr="0073663A" w:rsidRDefault="000C71A2" w:rsidP="00FE5BEB">
      <w:pPr>
        <w:jc w:val="both"/>
        <w:rPr>
          <w:color w:val="000000"/>
        </w:rPr>
      </w:pPr>
      <w:r w:rsidRPr="0073663A">
        <w:rPr>
          <w:color w:val="000000"/>
        </w:rPr>
        <w:t>3. Ağırlık, uzunluk, zaman, sıvı ölçme araçlarının tanıtılması.</w:t>
      </w:r>
    </w:p>
    <w:p w:rsidR="000C71A2" w:rsidRPr="0073663A" w:rsidRDefault="000C71A2" w:rsidP="00FE5BEB">
      <w:pPr>
        <w:jc w:val="both"/>
        <w:rPr>
          <w:color w:val="000000"/>
        </w:rPr>
      </w:pPr>
      <w:r w:rsidRPr="0073663A">
        <w:rPr>
          <w:color w:val="000000"/>
        </w:rPr>
        <w:t>4. Dört işlem içeren problemlerinin kurulup ve çözülmesi.</w:t>
      </w:r>
    </w:p>
    <w:p w:rsidR="000C71A2" w:rsidRPr="0073663A" w:rsidRDefault="000C71A2" w:rsidP="00FE5BEB">
      <w:pPr>
        <w:jc w:val="both"/>
        <w:rPr>
          <w:color w:val="000000"/>
        </w:rPr>
      </w:pPr>
      <w:r w:rsidRPr="0073663A">
        <w:rPr>
          <w:color w:val="000000"/>
        </w:rPr>
        <w:t>5. Koni, silindir, üçgen piramit, küp, dikdörtgen prizma kartondan modellerinin yapılması.</w:t>
      </w:r>
    </w:p>
    <w:p w:rsidR="000C71A2" w:rsidRPr="0073663A" w:rsidRDefault="000C71A2" w:rsidP="00FE5BEB">
      <w:pPr>
        <w:jc w:val="both"/>
        <w:rPr>
          <w:color w:val="000000"/>
        </w:rPr>
      </w:pPr>
      <w:r w:rsidRPr="0073663A">
        <w:t>6. “Tek ve çift ne demektir?” karton üzerinde gösterme</w:t>
      </w:r>
      <w:r>
        <w:t>.</w:t>
      </w:r>
    </w:p>
    <w:p w:rsidR="000C71A2" w:rsidRPr="0073663A" w:rsidRDefault="000C71A2" w:rsidP="00FE5BEB">
      <w:pPr>
        <w:jc w:val="both"/>
        <w:rPr>
          <w:color w:val="000000"/>
        </w:rPr>
      </w:pPr>
      <w:r w:rsidRPr="0073663A">
        <w:t>7. İleri,geri ritmik saymaların değerlendirilmesi</w:t>
      </w:r>
      <w:r>
        <w:t>.</w:t>
      </w:r>
    </w:p>
    <w:p w:rsidR="000C71A2" w:rsidRPr="0073663A" w:rsidRDefault="000C71A2" w:rsidP="00FE5BEB">
      <w:pPr>
        <w:jc w:val="both"/>
        <w:rPr>
          <w:color w:val="000000"/>
        </w:rPr>
      </w:pPr>
      <w:r w:rsidRPr="0073663A">
        <w:t>9. Romen rakamları tablosu hazırlanması.</w:t>
      </w:r>
    </w:p>
    <w:p w:rsidR="000C71A2" w:rsidRPr="0073663A" w:rsidRDefault="000C71A2" w:rsidP="00FE5BEB">
      <w:pPr>
        <w:jc w:val="both"/>
        <w:rPr>
          <w:color w:val="000000"/>
        </w:rPr>
      </w:pPr>
      <w:r w:rsidRPr="0073663A">
        <w:t>10.Geometrik şekiller ve özellikleri tablosu hazırlanması</w:t>
      </w:r>
    </w:p>
    <w:p w:rsidR="000C71A2" w:rsidRPr="0073663A" w:rsidRDefault="000C71A2" w:rsidP="00FE5BEB">
      <w:pPr>
        <w:jc w:val="both"/>
        <w:rPr>
          <w:color w:val="000000"/>
        </w:rPr>
      </w:pPr>
      <w:r w:rsidRPr="0073663A">
        <w:t>11.Örüntü tablosu oluşturulması.</w:t>
      </w:r>
    </w:p>
    <w:p w:rsidR="000C71A2" w:rsidRPr="0073663A" w:rsidRDefault="000C71A2" w:rsidP="00FE5BEB">
      <w:pPr>
        <w:jc w:val="both"/>
        <w:rPr>
          <w:color w:val="000000"/>
        </w:rPr>
      </w:pPr>
      <w:r w:rsidRPr="0073663A">
        <w:t>12. Sınıf mevcut grafiğinin hazırlanması.</w:t>
      </w:r>
    </w:p>
    <w:p w:rsidR="000C71A2" w:rsidRDefault="000C71A2" w:rsidP="00FE5BEB">
      <w:pPr>
        <w:jc w:val="both"/>
        <w:rPr>
          <w:color w:val="000000"/>
        </w:rPr>
      </w:pPr>
      <w:r w:rsidRPr="0073663A">
        <w:t>13. Noktalı kâğıt üzerinde simetri oluşturulması.</w:t>
      </w:r>
    </w:p>
    <w:p w:rsidR="000C71A2" w:rsidRPr="00064A61" w:rsidRDefault="000C71A2" w:rsidP="00FE5BEB">
      <w:pPr>
        <w:pStyle w:val="ListParagraph"/>
        <w:jc w:val="both"/>
        <w:rPr>
          <w:u w:val="single"/>
        </w:rPr>
      </w:pPr>
      <w:r w:rsidRPr="0073663A">
        <w:rPr>
          <w:u w:val="single"/>
        </w:rPr>
        <w:t>MÜZİK(Ders içi etkinlikleri)</w:t>
      </w:r>
    </w:p>
    <w:p w:rsidR="000C71A2" w:rsidRPr="0073663A" w:rsidRDefault="000C71A2" w:rsidP="00FE5BEB">
      <w:pPr>
        <w:tabs>
          <w:tab w:val="left" w:pos="5580"/>
        </w:tabs>
        <w:jc w:val="both"/>
      </w:pPr>
      <w:r w:rsidRPr="0073663A">
        <w:t>1.İstiklal Marşı’mızı kuralına uygun olarak okur ve yazar</w:t>
      </w:r>
      <w:r>
        <w:t>.</w:t>
      </w:r>
    </w:p>
    <w:p w:rsidR="000C71A2" w:rsidRPr="0073663A" w:rsidRDefault="000C71A2" w:rsidP="00FE5BEB">
      <w:pPr>
        <w:tabs>
          <w:tab w:val="left" w:pos="300"/>
        </w:tabs>
        <w:jc w:val="both"/>
      </w:pPr>
      <w:r w:rsidRPr="0073663A">
        <w:t>2.Şarkılı Oyunlar Yapıyorum</w:t>
      </w:r>
      <w:r>
        <w:t>.</w:t>
      </w:r>
    </w:p>
    <w:p w:rsidR="000C71A2" w:rsidRDefault="000C71A2" w:rsidP="00FE5BEB">
      <w:pPr>
        <w:tabs>
          <w:tab w:val="left" w:pos="3750"/>
        </w:tabs>
        <w:jc w:val="both"/>
      </w:pPr>
      <w:r w:rsidRPr="0073663A">
        <w:t>3. Çevremizde bulunan (en az 5 tane) çalgıyı belirler</w:t>
      </w:r>
      <w:r>
        <w:t>.</w:t>
      </w:r>
      <w:r>
        <w:tab/>
      </w:r>
    </w:p>
    <w:p w:rsidR="000C71A2" w:rsidRPr="0073663A" w:rsidRDefault="000C71A2" w:rsidP="00FE5BEB">
      <w:pPr>
        <w:pStyle w:val="ListParagraph"/>
        <w:jc w:val="both"/>
        <w:rPr>
          <w:u w:val="single"/>
        </w:rPr>
      </w:pPr>
      <w:r w:rsidRPr="0073663A">
        <w:rPr>
          <w:u w:val="single"/>
        </w:rPr>
        <w:t>GÖRSEL SANATLAR(Ders içi etkinlikleri)</w:t>
      </w:r>
    </w:p>
    <w:p w:rsidR="000C71A2" w:rsidRPr="0073663A" w:rsidRDefault="000C71A2" w:rsidP="00FE5BEB">
      <w:pPr>
        <w:jc w:val="both"/>
      </w:pPr>
      <w:r w:rsidRPr="0073663A">
        <w:t>1.Elişi kâğıdıyla kes</w:t>
      </w:r>
      <w:r>
        <w:t>-</w:t>
      </w:r>
      <w:r w:rsidRPr="0073663A">
        <w:t>y</w:t>
      </w:r>
      <w:r>
        <w:t>ap ( yırt-</w:t>
      </w:r>
      <w:r w:rsidRPr="0073663A">
        <w:t>yapıştır) çalışması yapılması.</w:t>
      </w:r>
    </w:p>
    <w:p w:rsidR="000C71A2" w:rsidRDefault="000C71A2" w:rsidP="00FE5BEB">
      <w:pPr>
        <w:jc w:val="both"/>
      </w:pPr>
      <w:r>
        <w:t>2.</w:t>
      </w:r>
      <w:r w:rsidRPr="0073663A">
        <w:t>Oyun hamuruyla prizmalar oluşturulması.</w:t>
      </w:r>
    </w:p>
    <w:p w:rsidR="000C71A2" w:rsidRPr="0073663A" w:rsidRDefault="000C71A2" w:rsidP="00FE5BEB">
      <w:pPr>
        <w:pStyle w:val="ListParagraph"/>
        <w:jc w:val="both"/>
        <w:rPr>
          <w:u w:val="single"/>
        </w:rPr>
      </w:pPr>
      <w:r w:rsidRPr="0073663A">
        <w:rPr>
          <w:u w:val="single"/>
        </w:rPr>
        <w:t xml:space="preserve"> OYUN VE FİZİKİ ETKİNLİKLER(Ders içi etkinlikleri)</w:t>
      </w:r>
    </w:p>
    <w:p w:rsidR="000C71A2" w:rsidRPr="0073663A" w:rsidRDefault="000C71A2" w:rsidP="00FE5BEB">
      <w:pPr>
        <w:tabs>
          <w:tab w:val="left" w:pos="5580"/>
        </w:tabs>
        <w:jc w:val="both"/>
        <w:rPr>
          <w:u w:val="single"/>
        </w:rPr>
      </w:pPr>
      <w:r w:rsidRPr="0073663A">
        <w:t>1.Spor yapmanın faydaları</w:t>
      </w:r>
      <w:r>
        <w:t>.</w:t>
      </w:r>
    </w:p>
    <w:p w:rsidR="000C71A2" w:rsidRPr="0073663A" w:rsidRDefault="000C71A2" w:rsidP="00FE5BEB">
      <w:pPr>
        <w:tabs>
          <w:tab w:val="left" w:pos="5580"/>
        </w:tabs>
        <w:jc w:val="both"/>
        <w:rPr>
          <w:u w:val="single"/>
        </w:rPr>
      </w:pPr>
      <w:r w:rsidRPr="0073663A">
        <w:t>2.Atatürk’ün spora verdiği önem</w:t>
      </w:r>
      <w:r>
        <w:t>.</w:t>
      </w:r>
    </w:p>
    <w:p w:rsidR="000C71A2" w:rsidRPr="0073663A" w:rsidRDefault="000C71A2" w:rsidP="00FE5BEB">
      <w:pPr>
        <w:tabs>
          <w:tab w:val="left" w:pos="5580"/>
        </w:tabs>
        <w:jc w:val="both"/>
      </w:pPr>
      <w:r w:rsidRPr="0073663A">
        <w:t>3.Bahçe Oyunlarının anlatılması</w:t>
      </w:r>
      <w:r>
        <w:t>.</w:t>
      </w:r>
    </w:p>
    <w:p w:rsidR="000C71A2" w:rsidRPr="0073663A" w:rsidRDefault="000C71A2" w:rsidP="00FE5BEB">
      <w:pPr>
        <w:tabs>
          <w:tab w:val="left" w:pos="5580"/>
        </w:tabs>
        <w:jc w:val="both"/>
        <w:rPr>
          <w:u w:val="single"/>
        </w:rPr>
      </w:pPr>
      <w:r w:rsidRPr="0073663A">
        <w:t>4-Büyüklerinizin küçüklüğünde oynadıkları oyunlar</w:t>
      </w:r>
      <w:r>
        <w:t>.</w:t>
      </w:r>
    </w:p>
    <w:p w:rsidR="000C71A2" w:rsidRPr="0073663A" w:rsidRDefault="000C71A2" w:rsidP="00FE5BEB">
      <w:pPr>
        <w:jc w:val="both"/>
      </w:pPr>
      <w:r w:rsidRPr="0073663A">
        <w:t>5.Yeni bir oyun öğrenilerek, bu oyunun arkadaşlarına anlatılması ve oynatılması.</w:t>
      </w:r>
    </w:p>
    <w:p w:rsidR="000C71A2" w:rsidRPr="0073663A" w:rsidRDefault="000C71A2" w:rsidP="00FE5BEB">
      <w:pPr>
        <w:jc w:val="both"/>
      </w:pPr>
      <w:r w:rsidRPr="0073663A">
        <w:t xml:space="preserve"> 6.Halkoyunları kurslarına özendirilmesi.</w:t>
      </w:r>
    </w:p>
    <w:p w:rsidR="000C71A2" w:rsidRDefault="000C71A2" w:rsidP="00FE5BEB">
      <w:pPr>
        <w:jc w:val="both"/>
      </w:pPr>
      <w:r w:rsidRPr="0073663A">
        <w:t>7. Dünya ve olimpiyat şampiyonu olmuş bir sporcumuzun yaşamının araştırılması</w:t>
      </w:r>
    </w:p>
    <w:p w:rsidR="000C71A2" w:rsidRDefault="000C71A2" w:rsidP="00FE5BEB">
      <w:pPr>
        <w:jc w:val="both"/>
      </w:pPr>
    </w:p>
    <w:p w:rsidR="000C71A2" w:rsidRDefault="000C71A2" w:rsidP="00FE5BEB">
      <w:pPr>
        <w:jc w:val="both"/>
      </w:pPr>
      <w:r>
        <w:t xml:space="preserve">           Birinci dönem Serbest Etkinlikler dersinde çeşitli etkinliklerin yapıldığını ve bu etkinlikler sayesinde öğrencilerin güzel yazı becerilerinin, okuma – yazma hızlarının geliştiğini söyledi.İkinci dönem serbest etkinlikler dersinde birinci dönem olduğu gibi ikinci dönemde de güzel konuşma ve yazma ile </w:t>
      </w:r>
      <w:r w:rsidRPr="00DE0DB6">
        <w:rPr>
          <w:b/>
          <w:bCs/>
        </w:rPr>
        <w:t>okuma</w:t>
      </w:r>
      <w:r>
        <w:t xml:space="preserve"> etkinliklerinin yapılacağını söyledi.</w:t>
      </w:r>
    </w:p>
    <w:p w:rsidR="000C71A2" w:rsidRDefault="000C71A2" w:rsidP="00FE5BEB">
      <w:pPr>
        <w:jc w:val="both"/>
      </w:pPr>
    </w:p>
    <w:p w:rsidR="000C71A2" w:rsidRDefault="000C71A2" w:rsidP="00FE5BEB">
      <w:pPr>
        <w:jc w:val="both"/>
      </w:pPr>
      <w:r>
        <w:tab/>
        <w:t>Serbest etkinlikler dersinin ders saatlerinin ilk dönemdeki gibi uygulanmasına karar verildi.</w:t>
      </w:r>
    </w:p>
    <w:p w:rsidR="000C71A2" w:rsidRDefault="000C71A2" w:rsidP="00FE5BEB">
      <w:pPr>
        <w:jc w:val="both"/>
      </w:pPr>
      <w:r>
        <w:t>Okuma saatlerine önem verildiği için öğretmenler arkadaşlarını kutladı ve sınıf kitaplıklarının daha da zenginleştirilse okuma sevgisinin artarak devam edeceğini söyledi. Ayrıca okuma çalışmalarının sadece okulla sınırlı kaldığını, evde okuma çalışmalarının aksadığını ya da hiç yapılmadığından bazı öğrencilerde okuduğunu anlamada sıkıntı yaşadıklarını gözlemlediğini söyledi.</w:t>
      </w:r>
    </w:p>
    <w:p w:rsidR="000C71A2" w:rsidRPr="007C5212" w:rsidRDefault="000C71A2" w:rsidP="00FE5BEB">
      <w:pPr>
        <w:shd w:val="clear" w:color="auto" w:fill="FFFFFF"/>
        <w:jc w:val="both"/>
        <w:rPr>
          <w:color w:val="1C283D"/>
        </w:rPr>
      </w:pPr>
    </w:p>
    <w:p w:rsidR="000C71A2" w:rsidRPr="003E354D" w:rsidRDefault="000C71A2" w:rsidP="00FE5BEB">
      <w:pPr>
        <w:jc w:val="both"/>
        <w:rPr>
          <w:b/>
          <w:bCs/>
          <w:u w:val="single"/>
        </w:rPr>
      </w:pPr>
      <w:r>
        <w:rPr>
          <w:b/>
          <w:bCs/>
          <w:u w:val="single"/>
        </w:rPr>
        <w:t>9</w:t>
      </w:r>
      <w:r w:rsidRPr="003E354D">
        <w:rPr>
          <w:b/>
          <w:bCs/>
          <w:u w:val="single"/>
        </w:rPr>
        <w:t>-Mesleki eserler ve eğitim alanındaki yeni gelişmelerin paylaşılması:</w:t>
      </w:r>
    </w:p>
    <w:p w:rsidR="000C71A2" w:rsidRDefault="000C71A2" w:rsidP="00FE5BEB">
      <w:pPr>
        <w:jc w:val="both"/>
      </w:pPr>
    </w:p>
    <w:p w:rsidR="000C71A2" w:rsidRDefault="000C71A2"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 xml:space="preserve">,meslekî eserlerin incelenmesinin ve yeni gelişmelerin takip edilmesinin, öğretmenin kendini yenilemesine, daha bilinçli olmasına ve bunun yansıtmasına faydalı olduğu düşünülerek bu eserlerin ve yeni gelişmelerin takip edilmesine karar verildi. Tebliğler dergisinin ve teknolojik gelişmelerin takip edilmesi, derslere yönelik etkinliklerin programdan yararlanılarak, kazanımlar doğrultusunda yapılarak kullanılmasının gerekliliğini dile getirdi. </w:t>
      </w:r>
    </w:p>
    <w:p w:rsidR="000C71A2" w:rsidRPr="00424599" w:rsidRDefault="000C71A2"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xml:space="preserve">:İlköğretim yönetmeliğinin 31.maddesine göre </w:t>
      </w:r>
      <w:r w:rsidRPr="00424599">
        <w:rPr>
          <w:rFonts w:ascii="Times New Roman" w:hAnsi="Times New Roman" w:cs="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0C71A2" w:rsidRPr="00424599" w:rsidRDefault="000C71A2"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3-B Sınıf Öğretmeni Erkan AKDOĞAN</w:t>
      </w:r>
      <w:r w:rsidRPr="00424599">
        <w:rPr>
          <w:rFonts w:ascii="Times New Roman" w:hAnsi="Times New Roman" w:cs="Times New Roman"/>
          <w:sz w:val="24"/>
          <w:szCs w:val="24"/>
        </w:rPr>
        <w:t>: “İlkokul 1, 2 ve 3 üncü sınıflarda gelişim raporu kaldırılmıştır.İlkokul 1, 2 ve 3 üncü sınıflarda öğrencilerin başarısı karnede “çok iyi”, “iyi” ve “geliştirilmeli” şeklinde gösterilmektedir.</w:t>
      </w:r>
      <w:r w:rsidRPr="00424599">
        <w:rPr>
          <w:rFonts w:ascii="Times New Roman" w:hAnsi="Times New Roman" w:cs="Times New Roman"/>
          <w:color w:val="000000"/>
          <w:sz w:val="24"/>
          <w:szCs w:val="24"/>
        </w:rPr>
        <w:t xml:space="preserve"> Ancak bu puanlama sisteminde iyi ve geliştirmeli notları arasında farklı bir notta olması gerekir.</w:t>
      </w:r>
      <w:r w:rsidRPr="00424599">
        <w:rPr>
          <w:rFonts w:ascii="Times New Roman" w:hAnsi="Times New Roman" w:cs="Times New Roman"/>
          <w:color w:val="000000"/>
          <w:sz w:val="24"/>
          <w:szCs w:val="24"/>
          <w:lang w:eastAsia="tr-TR"/>
        </w:rPr>
        <w:t>Öğrencilere dağıtılan karneler geri alınma</w:t>
      </w:r>
      <w:r w:rsidRPr="00424599">
        <w:rPr>
          <w:rFonts w:ascii="Times New Roman" w:hAnsi="Times New Roman" w:cs="Times New Roman"/>
          <w:color w:val="000000"/>
          <w:sz w:val="24"/>
          <w:szCs w:val="24"/>
        </w:rPr>
        <w:t>maktadır.”dedi.</w:t>
      </w:r>
    </w:p>
    <w:p w:rsidR="000C71A2" w:rsidRDefault="000C71A2" w:rsidP="000F05B0">
      <w:pPr>
        <w:spacing w:line="360" w:lineRule="auto"/>
        <w:jc w:val="both"/>
      </w:pPr>
    </w:p>
    <w:p w:rsidR="000C71A2" w:rsidRPr="000134ED" w:rsidRDefault="000C71A2" w:rsidP="000F05B0">
      <w:pPr>
        <w:spacing w:line="360" w:lineRule="auto"/>
        <w:jc w:val="both"/>
      </w:pPr>
    </w:p>
    <w:p w:rsidR="000C71A2" w:rsidRPr="00E510CB" w:rsidRDefault="000C71A2" w:rsidP="00424599">
      <w:pPr>
        <w:pStyle w:val="AralkYok1"/>
        <w:rPr>
          <w:rFonts w:ascii="Times New Roman" w:hAnsi="Times New Roman" w:cs="Times New Roman"/>
          <w:b/>
          <w:bCs/>
          <w:color w:val="000000"/>
          <w:sz w:val="24"/>
          <w:szCs w:val="24"/>
          <w:u w:val="single"/>
        </w:rPr>
      </w:pPr>
      <w:r>
        <w:rPr>
          <w:rFonts w:ascii="Times New Roman" w:hAnsi="Times New Roman" w:cs="Times New Roman"/>
          <w:b/>
          <w:bCs/>
          <w:sz w:val="24"/>
          <w:szCs w:val="24"/>
          <w:u w:val="single"/>
        </w:rPr>
        <w:t xml:space="preserve"> 10</w:t>
      </w:r>
      <w:r w:rsidRPr="00E510CB">
        <w:rPr>
          <w:rFonts w:ascii="Times New Roman" w:hAnsi="Times New Roman" w:cs="Times New Roman"/>
          <w:b/>
          <w:bCs/>
          <w:sz w:val="24"/>
          <w:szCs w:val="24"/>
          <w:u w:val="single"/>
        </w:rPr>
        <w:t>-</w:t>
      </w:r>
      <w:r w:rsidRPr="00E510CB">
        <w:rPr>
          <w:rFonts w:ascii="Times New Roman" w:hAnsi="Times New Roman" w:cs="Times New Roman"/>
          <w:b/>
          <w:bCs/>
          <w:color w:val="000000"/>
          <w:sz w:val="24"/>
          <w:szCs w:val="24"/>
          <w:u w:val="single"/>
        </w:rPr>
        <w:t xml:space="preserve"> Öğrenme  Güçlüğü Çeken  Öğrencilerle Öğrenme Güçlüğü Çekilen Konuların İlgili Sınıf-Zümre Öğretmenleri İle İşbirliği Yapılarak Belirlenmesi Ve Gerekli Önlemlerin Alınması </w:t>
      </w:r>
    </w:p>
    <w:p w:rsidR="000C71A2" w:rsidRPr="00424599" w:rsidRDefault="000C71A2" w:rsidP="00424599">
      <w:pPr>
        <w:pStyle w:val="AralkYok1"/>
        <w:rPr>
          <w:rFonts w:ascii="Times New Roman" w:hAnsi="Times New Roman" w:cs="Times New Roman"/>
          <w:b/>
          <w:bCs/>
          <w:color w:val="000000"/>
          <w:sz w:val="24"/>
          <w:szCs w:val="24"/>
          <w:u w:val="single"/>
        </w:rPr>
      </w:pPr>
    </w:p>
    <w:p w:rsidR="000C71A2" w:rsidRPr="002E1776" w:rsidRDefault="000C71A2" w:rsidP="00424599">
      <w:pPr>
        <w:pStyle w:val="AralkYok1"/>
        <w:rPr>
          <w:rFonts w:ascii="Times New Roman" w:hAnsi="Times New Roman" w:cs="Times New Roman"/>
          <w:b/>
          <w:bCs/>
          <w:sz w:val="24"/>
          <w:szCs w:val="24"/>
        </w:rPr>
      </w:pPr>
      <w:r w:rsidRPr="00424599">
        <w:rPr>
          <w:rFonts w:ascii="Times New Roman" w:hAnsi="Times New Roman" w:cs="Times New Roman"/>
          <w:b/>
          <w:bCs/>
          <w:sz w:val="24"/>
          <w:szCs w:val="24"/>
        </w:rPr>
        <w:t>3-B Sınıf Öğretmeni Erkan AKDOĞAN</w:t>
      </w:r>
      <w:r w:rsidRPr="002E1776">
        <w:rPr>
          <w:rFonts w:ascii="Times New Roman" w:hAnsi="Times New Roman" w:cs="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0C71A2" w:rsidRPr="003E354D" w:rsidRDefault="000C71A2" w:rsidP="00FE5BEB">
      <w:pPr>
        <w:jc w:val="both"/>
        <w:rPr>
          <w:b/>
          <w:bCs/>
          <w:u w:val="single"/>
        </w:rPr>
      </w:pPr>
      <w:r w:rsidRPr="003E354D">
        <w:rPr>
          <w:b/>
          <w:bCs/>
          <w:u w:val="single"/>
        </w:rPr>
        <w:t>Derslerle İlgili Uygulamalarda Yaşanan Problemler ve Karşılaşılan Güçlükleri Aşmada Öneriler :</w:t>
      </w:r>
    </w:p>
    <w:p w:rsidR="000C71A2" w:rsidRPr="007869C0" w:rsidRDefault="000C71A2" w:rsidP="00FE5BEB">
      <w:pPr>
        <w:jc w:val="both"/>
        <w:rPr>
          <w:b/>
          <w:bCs/>
        </w:rPr>
      </w:pPr>
    </w:p>
    <w:p w:rsidR="000C71A2" w:rsidRPr="00366C79" w:rsidRDefault="000C71A2" w:rsidP="00FE5BEB">
      <w:pPr>
        <w:jc w:val="both"/>
      </w:pPr>
      <w:r w:rsidRPr="00DE0DB6">
        <w:rPr>
          <w:b/>
          <w:bCs/>
        </w:rPr>
        <w:t>3-A Sınıf Öğretmeni Zekeriyya AKKUŞ</w:t>
      </w:r>
      <w:r>
        <w:t>,</w:t>
      </w:r>
      <w:r w:rsidRPr="007869C0">
        <w:t xml:space="preserve"> Türkçe dersi ile ilgili olarak </w:t>
      </w:r>
      <w:r>
        <w:t>i</w:t>
      </w:r>
      <w:r w:rsidRPr="007869C0">
        <w:t>lerleyen zamanlard</w:t>
      </w:r>
      <w:r w:rsidRPr="00366C79">
        <w:t xml:space="preserve">a özellikle </w:t>
      </w:r>
      <w:r>
        <w:t>yazım</w:t>
      </w:r>
      <w:r w:rsidRPr="00366C79">
        <w:t xml:space="preserve"> kuralları üzerinde dikkatle durulacağı, bu şekilde yazma çalışmalarının da düzene gi</w:t>
      </w:r>
      <w:r>
        <w:t xml:space="preserve">receği belirtildi. </w:t>
      </w:r>
    </w:p>
    <w:p w:rsidR="000C71A2" w:rsidRPr="007869C0" w:rsidRDefault="000C71A2" w:rsidP="00FE5BEB">
      <w:pPr>
        <w:jc w:val="both"/>
        <w:rPr>
          <w:b/>
          <w:bCs/>
        </w:rPr>
      </w:pPr>
      <w:r w:rsidRPr="00DE0DB6">
        <w:rPr>
          <w:b/>
          <w:bCs/>
        </w:rPr>
        <w:t>3-B Sınıf Öğretmeni Erkan AKDOĞAN</w:t>
      </w:r>
      <w:r>
        <w:t>,H</w:t>
      </w:r>
      <w:r w:rsidRPr="00366C79">
        <w:t>ikâye oluşturma çalışmalarına da yer verilerek hayal güçlerinin geliştirilmesi ve pe</w:t>
      </w:r>
      <w:r>
        <w:t>kiştirilmesinin, ayrıca</w:t>
      </w:r>
      <w:r w:rsidRPr="00366C79">
        <w:t xml:space="preserve"> dikte çalışmalarının artırılmasına, boş zamanlarında günlük, anı, hikâye çalışmalarına özendirici ve teşv</w:t>
      </w:r>
      <w:r>
        <w:t>ik edici etkinlikler yapılmasınınyararlı olacağını belirtti.S</w:t>
      </w:r>
      <w:r w:rsidRPr="007869C0">
        <w:t>ınıf etkinliklerinde geride kalan öğrencilerin bu başarısızlıklarının nedenlerinin araştırılmasına, nedenlerinin ortaya çıkarılması ve giderilmesi için gerekli önlemlerin alınmasını belirtti.</w:t>
      </w:r>
    </w:p>
    <w:p w:rsidR="000C71A2" w:rsidRPr="005637B6" w:rsidRDefault="000C71A2" w:rsidP="00FE5BEB">
      <w:pPr>
        <w:jc w:val="both"/>
        <w:rPr>
          <w:b/>
          <w:bCs/>
          <w:u w:val="single"/>
        </w:rPr>
      </w:pPr>
      <w:r>
        <w:rPr>
          <w:b/>
          <w:bCs/>
        </w:rPr>
        <w:t>Ayrıca,</w:t>
      </w:r>
      <w:r w:rsidRPr="00366C79">
        <w:t xml:space="preserve"> İlköğretim Kurumları Yönetmeliği’ne göre 1,2 ve 3. sınıflarda sınav yapılmadığını, bu sebeple öğrencilerin başarılarını ölçmek amacıyla hazırlanan çeşitli tema/ünite sonu “değerlendirme formlarının</w:t>
      </w:r>
      <w:r>
        <w:t>”</w:t>
      </w:r>
      <w:r w:rsidRPr="00366C79">
        <w:t xml:space="preserve"> mutlaka kullanılması gerektiğini açıkladı</w:t>
      </w:r>
    </w:p>
    <w:p w:rsidR="000C71A2" w:rsidRPr="00366C79" w:rsidRDefault="000C71A2" w:rsidP="00FE5BEB">
      <w:pPr>
        <w:jc w:val="both"/>
      </w:pPr>
      <w:r w:rsidRPr="00DE0DB6">
        <w:rPr>
          <w:b/>
          <w:bCs/>
        </w:rPr>
        <w:t>İngilizce Öğretmeni Özlem TESKİ</w:t>
      </w:r>
      <w:r>
        <w:t>, a</w:t>
      </w:r>
      <w:r w:rsidRPr="00366C79">
        <w:t>nlayarak öğrenmenin sağlanması için dramatiza</w:t>
      </w:r>
      <w:r>
        <w:t>syon çalışmasına</w:t>
      </w:r>
      <w:r w:rsidRPr="00366C79">
        <w:t xml:space="preserve"> daha çok yer verilmesinin </w:t>
      </w:r>
      <w:r>
        <w:t>yararlı olacağını dile getirdi</w:t>
      </w:r>
      <w:r w:rsidRPr="00366C79">
        <w:t xml:space="preserve">. Sadece kitaba bağlı kalarak değil kendi yorumlama güçlerinin de gelişmesini sağlayacak </w:t>
      </w:r>
      <w:r>
        <w:t>program dahilindeki etkinliklere</w:t>
      </w:r>
      <w:r w:rsidRPr="00366C79">
        <w:t xml:space="preserve"> ağırlık verilmesinin yararlı olacağı</w:t>
      </w:r>
      <w:r>
        <w:t>nı belirtti</w:t>
      </w:r>
      <w:r w:rsidRPr="00366C79">
        <w:t xml:space="preserve">. </w:t>
      </w:r>
    </w:p>
    <w:p w:rsidR="000C71A2" w:rsidRDefault="000C71A2" w:rsidP="00FE5BEB">
      <w:pPr>
        <w:jc w:val="both"/>
      </w:pPr>
      <w:r w:rsidRPr="00DE0DB6">
        <w:rPr>
          <w:b/>
          <w:bCs/>
        </w:rPr>
        <w:t>3-A Sınıf Öğretmeni Zekeriyya AKKUŞ</w:t>
      </w:r>
      <w:r>
        <w:t>,</w:t>
      </w:r>
      <w:r w:rsidRPr="00366C79">
        <w:t>Ma</w:t>
      </w:r>
      <w:r>
        <w:t>tematik dersinde g</w:t>
      </w:r>
      <w:r w:rsidRPr="00366C79">
        <w:t xml:space="preserve">eometrik şekillerin modellerle ve somut örneklerle </w:t>
      </w:r>
      <w:r>
        <w:t xml:space="preserve">kavratılmasının </w:t>
      </w:r>
      <w:r w:rsidRPr="00366C79">
        <w:t>daha etkili olacağını belirtti.  Resim derslerinden de faydalanılarak bu konunun pekiştirilmesinin uygun olacağını söyledi.</w:t>
      </w:r>
      <w:r>
        <w:t xml:space="preserve">Ders başarısı ve motivasyonun  artırılması açısından öğrencilere yönelik kristalleştirme çalışmasının yapılmasını, yani öğrencilerin üstün özelliklerinin keşfedilerek bu alanda kendilerini ispat etmelerinin sağlanması gerektiğini belirtti. </w:t>
      </w:r>
    </w:p>
    <w:p w:rsidR="000C71A2" w:rsidRDefault="000C71A2" w:rsidP="00FE5BEB">
      <w:pPr>
        <w:jc w:val="both"/>
      </w:pPr>
    </w:p>
    <w:p w:rsidR="000C71A2" w:rsidRPr="00424599" w:rsidRDefault="000C71A2" w:rsidP="00424599">
      <w:pPr>
        <w:pStyle w:val="AralkYok1"/>
        <w:rPr>
          <w:rFonts w:ascii="Times New Roman" w:hAnsi="Times New Roman" w:cs="Times New Roman"/>
          <w:b/>
          <w:bCs/>
          <w:sz w:val="24"/>
          <w:szCs w:val="24"/>
          <w:u w:val="single"/>
        </w:rPr>
      </w:pPr>
      <w:r>
        <w:rPr>
          <w:rFonts w:ascii="Times New Roman" w:hAnsi="Times New Roman" w:cs="Times New Roman"/>
          <w:b/>
          <w:bCs/>
          <w:sz w:val="24"/>
          <w:szCs w:val="24"/>
        </w:rPr>
        <w:t>11</w:t>
      </w:r>
      <w:r w:rsidRPr="00424599">
        <w:rPr>
          <w:rFonts w:ascii="Times New Roman" w:hAnsi="Times New Roman" w:cs="Times New Roman"/>
          <w:b/>
          <w:bCs/>
          <w:sz w:val="24"/>
          <w:szCs w:val="24"/>
          <w:u w:val="single"/>
        </w:rPr>
        <w:t xml:space="preserve">- </w:t>
      </w:r>
      <w:r>
        <w:rPr>
          <w:rFonts w:ascii="Times New Roman" w:hAnsi="Times New Roman" w:cs="Times New Roman"/>
          <w:b/>
          <w:bCs/>
          <w:color w:val="000000"/>
          <w:sz w:val="24"/>
          <w:szCs w:val="24"/>
          <w:u w:val="single"/>
        </w:rPr>
        <w:t>Bölgedeki Eğitim Ve Öğretimin  Planlanmasına, Zümre Ve</w:t>
      </w:r>
      <w:r w:rsidRPr="00424599">
        <w:rPr>
          <w:rFonts w:ascii="Times New Roman" w:hAnsi="Times New Roman" w:cs="Times New Roman"/>
          <w:b/>
          <w:bCs/>
          <w:color w:val="000000"/>
          <w:sz w:val="24"/>
          <w:szCs w:val="24"/>
          <w:u w:val="single"/>
        </w:rPr>
        <w:t xml:space="preserve"> B</w:t>
      </w:r>
      <w:r>
        <w:rPr>
          <w:rFonts w:ascii="Times New Roman" w:hAnsi="Times New Roman" w:cs="Times New Roman"/>
          <w:b/>
          <w:bCs/>
          <w:color w:val="000000"/>
          <w:sz w:val="24"/>
          <w:szCs w:val="24"/>
          <w:u w:val="single"/>
        </w:rPr>
        <w:t>ranşlar  Arası Bilgi Akışı Ve Paylaşımı  İle  Öğrenci Başarısının</w:t>
      </w:r>
      <w:r w:rsidRPr="00424599">
        <w:rPr>
          <w:rFonts w:ascii="Times New Roman" w:hAnsi="Times New Roman" w:cs="Times New Roman"/>
          <w:b/>
          <w:bCs/>
          <w:color w:val="000000"/>
          <w:sz w:val="24"/>
          <w:szCs w:val="24"/>
          <w:u w:val="single"/>
        </w:rPr>
        <w:t xml:space="preserve"> A</w:t>
      </w:r>
      <w:r>
        <w:rPr>
          <w:rFonts w:ascii="Times New Roman" w:hAnsi="Times New Roman" w:cs="Times New Roman"/>
          <w:b/>
          <w:bCs/>
          <w:color w:val="000000"/>
          <w:sz w:val="24"/>
          <w:szCs w:val="24"/>
          <w:u w:val="single"/>
        </w:rPr>
        <w:t>rtırılması</w:t>
      </w:r>
    </w:p>
    <w:p w:rsidR="000C71A2" w:rsidRPr="00424599" w:rsidRDefault="000C71A2" w:rsidP="00424599">
      <w:pPr>
        <w:pStyle w:val="AralkYok1"/>
        <w:rPr>
          <w:rFonts w:ascii="Times New Roman" w:hAnsi="Times New Roman" w:cs="Times New Roman"/>
          <w:sz w:val="24"/>
          <w:szCs w:val="24"/>
        </w:rPr>
      </w:pPr>
    </w:p>
    <w:p w:rsidR="000C71A2" w:rsidRPr="00424599" w:rsidRDefault="000C71A2"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3-B Sınıf Öğretmeni Erkan AKDOĞAN</w:t>
      </w:r>
      <w:r>
        <w:t>,</w:t>
      </w:r>
      <w:r w:rsidRPr="00424599">
        <w:rPr>
          <w:rFonts w:ascii="Times New Roman" w:hAnsi="Times New Roman" w:cs="Times New Roman"/>
          <w:sz w:val="24"/>
          <w:szCs w:val="24"/>
        </w:rPr>
        <w:t>:Öğrenci başarısının artması için öğrencilerin devamsızlıklarının sıkı şekilde kontrol edilmesi gerektiğini belirtti.</w:t>
      </w:r>
    </w:p>
    <w:p w:rsidR="000C71A2" w:rsidRPr="00424599" w:rsidRDefault="000C71A2" w:rsidP="00424599">
      <w:pPr>
        <w:pStyle w:val="AralkYok1"/>
        <w:rPr>
          <w:rFonts w:ascii="Times New Roman" w:hAnsi="Times New Roman" w:cs="Times New Roman"/>
          <w:sz w:val="24"/>
          <w:szCs w:val="24"/>
        </w:rPr>
      </w:pP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başarısının artması için veli ziyaretleri yapılması gerekir dedi.</w:t>
      </w:r>
    </w:p>
    <w:p w:rsidR="000C71A2" w:rsidRPr="00424599" w:rsidRDefault="000C71A2"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Okul Müdür Yardımcısı Ayten BAYRAK</w:t>
      </w:r>
      <w:r w:rsidRPr="00424599">
        <w:rPr>
          <w:rFonts w:ascii="Times New Roman" w:hAnsi="Times New Roman" w:cs="Times New Roman"/>
          <w:sz w:val="24"/>
          <w:szCs w:val="24"/>
        </w:rPr>
        <w:t>:</w:t>
      </w:r>
      <w:r w:rsidRPr="00424599">
        <w:rPr>
          <w:rFonts w:ascii="Times New Roman" w:hAnsi="Times New Roman" w:cs="Times New Roman"/>
          <w:color w:val="000000"/>
          <w:sz w:val="24"/>
          <w:szCs w:val="24"/>
          <w:lang w:eastAsia="tr-TR"/>
        </w:rPr>
        <w:t>İ.K.Yönetmeliğinde Öğrenci baş</w:t>
      </w:r>
      <w:r>
        <w:rPr>
          <w:rFonts w:ascii="Times New Roman" w:hAnsi="Times New Roman" w:cs="Times New Roman"/>
          <w:color w:val="000000"/>
          <w:sz w:val="24"/>
          <w:szCs w:val="24"/>
          <w:lang w:eastAsia="tr-TR"/>
        </w:rPr>
        <w:t>arısının değerlendirilmesi için</w:t>
      </w:r>
      <w:r w:rsidRPr="00424599">
        <w:rPr>
          <w:rFonts w:ascii="Times New Roman" w:hAnsi="Times New Roman" w:cs="Times New Roman"/>
          <w:color w:val="000000"/>
          <w:sz w:val="24"/>
          <w:szCs w:val="24"/>
          <w:lang w:eastAsia="tr-TR"/>
        </w:rPr>
        <w:br/>
        <w:t xml:space="preserve">“MADDE 31 – (1) İlkokullarda öğrencilere sınıf </w:t>
      </w:r>
      <w:r>
        <w:rPr>
          <w:rFonts w:ascii="Times New Roman" w:hAnsi="Times New Roman" w:cs="Times New Roman"/>
          <w:color w:val="000000"/>
          <w:sz w:val="24"/>
          <w:szCs w:val="24"/>
          <w:lang w:eastAsia="tr-TR"/>
        </w:rPr>
        <w:t>tekrarı yaptırılmaması esastır.</w:t>
      </w:r>
      <w:r w:rsidRPr="00424599">
        <w:rPr>
          <w:rFonts w:ascii="Times New Roman" w:hAnsi="Times New Roman" w:cs="Times New Roman"/>
          <w:color w:val="000000"/>
          <w:sz w:val="24"/>
          <w:szCs w:val="24"/>
          <w:lang w:eastAsia="tr-TR"/>
        </w:rPr>
        <w:b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yaptırılır.”denilmektedir.Öğrencilerin başarılarının artması için okuma saati yapılması gerekir dedi.</w:t>
      </w:r>
    </w:p>
    <w:p w:rsidR="000C71A2" w:rsidRDefault="000C71A2" w:rsidP="00424599">
      <w:pPr>
        <w:pStyle w:val="AralkYok1"/>
        <w:rPr>
          <w:rFonts w:ascii="Times New Roman" w:hAnsi="Times New Roman" w:cs="Times New Roman"/>
          <w:color w:val="000000"/>
          <w:sz w:val="24"/>
          <w:szCs w:val="24"/>
          <w:lang w:eastAsia="tr-TR"/>
        </w:rPr>
      </w:pPr>
      <w:r w:rsidRPr="00424599">
        <w:rPr>
          <w:rFonts w:ascii="Times New Roman" w:hAnsi="Times New Roman" w:cs="Times New Roman"/>
          <w:b/>
          <w:bCs/>
          <w:sz w:val="24"/>
          <w:szCs w:val="24"/>
        </w:rPr>
        <w:t>3-A Sınıf Öğretmeni Zekeriyya AKKUŞ</w:t>
      </w:r>
      <w:r w:rsidRPr="00424599">
        <w:rPr>
          <w:rFonts w:ascii="Times New Roman" w:hAnsi="Times New Roman" w:cs="Times New Roman"/>
          <w:sz w:val="24"/>
          <w:szCs w:val="24"/>
        </w:rPr>
        <w:t>: Öğrenci başarı seviyesini yükseltmek için oyunlardan yararlanılması gerektiğini söyledi.</w:t>
      </w:r>
      <w:r w:rsidRPr="00424599">
        <w:rPr>
          <w:rFonts w:ascii="Times New Roman" w:hAnsi="Times New Roman" w:cs="Times New Roman"/>
          <w:color w:val="000000"/>
          <w:sz w:val="24"/>
          <w:szCs w:val="24"/>
          <w:lang w:eastAsia="tr-TR"/>
        </w:rPr>
        <w:br/>
      </w:r>
    </w:p>
    <w:p w:rsidR="000C71A2" w:rsidRDefault="000C71A2" w:rsidP="00424599">
      <w:pPr>
        <w:pStyle w:val="AralkYok1"/>
        <w:rPr>
          <w:rFonts w:ascii="Times New Roman" w:hAnsi="Times New Roman" w:cs="Times New Roman"/>
          <w:color w:val="000000"/>
          <w:sz w:val="24"/>
          <w:szCs w:val="24"/>
          <w:lang w:eastAsia="tr-TR"/>
        </w:rPr>
      </w:pPr>
    </w:p>
    <w:p w:rsidR="000C71A2" w:rsidRPr="00424599" w:rsidRDefault="000C71A2" w:rsidP="00424599">
      <w:pPr>
        <w:pStyle w:val="AralkYok1"/>
        <w:rPr>
          <w:rFonts w:ascii="Times New Roman" w:hAnsi="Times New Roman" w:cs="Times New Roman"/>
          <w:sz w:val="24"/>
          <w:szCs w:val="24"/>
        </w:rPr>
      </w:pPr>
    </w:p>
    <w:p w:rsidR="000C71A2" w:rsidRDefault="000C71A2" w:rsidP="00E71868">
      <w:pPr>
        <w:pStyle w:val="ListParagraph"/>
        <w:spacing w:line="360" w:lineRule="auto"/>
        <w:ind w:left="0"/>
        <w:jc w:val="both"/>
        <w:rPr>
          <w:b/>
          <w:bCs/>
          <w:u w:val="single"/>
        </w:rPr>
      </w:pPr>
    </w:p>
    <w:p w:rsidR="000C71A2" w:rsidRPr="003E354D" w:rsidRDefault="000C71A2" w:rsidP="00E71868">
      <w:pPr>
        <w:pStyle w:val="ListParagraph"/>
        <w:spacing w:line="360" w:lineRule="auto"/>
        <w:ind w:left="0"/>
        <w:jc w:val="both"/>
        <w:rPr>
          <w:b/>
          <w:bCs/>
          <w:u w:val="single"/>
        </w:rPr>
      </w:pPr>
      <w:r w:rsidRPr="003E354D">
        <w:rPr>
          <w:b/>
          <w:bCs/>
          <w:u w:val="single"/>
        </w:rPr>
        <w:t xml:space="preserve">Öğrencilerin Beslenme,Sağlık, Durumları: </w:t>
      </w:r>
    </w:p>
    <w:p w:rsidR="000C71A2" w:rsidRDefault="000C71A2" w:rsidP="00E71868">
      <w:pPr>
        <w:jc w:val="both"/>
        <w:rPr>
          <w:b/>
          <w:bCs/>
        </w:rPr>
      </w:pPr>
      <w:r w:rsidRPr="00DE0DB6">
        <w:rPr>
          <w:b/>
          <w:bCs/>
        </w:rPr>
        <w:t>3-B Sınıf Öğretmeni Erkan AKDOĞAN</w:t>
      </w:r>
      <w:r>
        <w:t>,</w:t>
      </w:r>
      <w:r w:rsidRPr="000134ED">
        <w:t xml:space="preserve"> öğrencilerin beslenme alışkanlıklarının sağlık durumlarının ders başarısına büyük etkisi olduğunu ifade etti</w:t>
      </w:r>
      <w:r w:rsidRPr="000134ED">
        <w:rPr>
          <w:b/>
          <w:bCs/>
        </w:rPr>
        <w:t xml:space="preserve">. </w:t>
      </w:r>
    </w:p>
    <w:p w:rsidR="000C71A2" w:rsidRPr="00151C1F" w:rsidRDefault="000C71A2" w:rsidP="00E71868">
      <w:pPr>
        <w:jc w:val="both"/>
        <w:rPr>
          <w:b/>
          <w:bCs/>
        </w:rPr>
      </w:pPr>
      <w:r w:rsidRPr="00DE0DB6">
        <w:rPr>
          <w:b/>
          <w:bCs/>
        </w:rPr>
        <w:t>Okul Müdür Yardımcısı Ayten BAYRAK</w:t>
      </w:r>
      <w:r>
        <w:t xml:space="preserve"> da</w:t>
      </w:r>
      <w:r w:rsidRPr="000134ED">
        <w:t xml:space="preserve"> “Okul Sütü Akıl Küpü” kampanyasının çocukları süt içmeye teşvik ettiğini ve bu kampanyanın önümüzdeki yıl</w:t>
      </w:r>
      <w:r>
        <w:t>l</w:t>
      </w:r>
      <w:r w:rsidRPr="000134ED">
        <w:t xml:space="preserve">arda da devam etmesi gerektiğini </w:t>
      </w:r>
      <w:r w:rsidRPr="007869C0">
        <w:t xml:space="preserve">öğrenci sağlığı ve beslenmeleri için her türlü çalışmanın yapılmasına, yapılacak veli toplantılarında ailelerin bilinçlendirilmesine, </w:t>
      </w:r>
      <w:r w:rsidRPr="007869C0">
        <w:rPr>
          <w:b/>
          <w:bCs/>
        </w:rPr>
        <w:t>dengeli beslenmenin önemi</w:t>
      </w:r>
      <w:r w:rsidRPr="007869C0">
        <w:t xml:space="preserve">nin anlatılmasının yanı sıra </w:t>
      </w:r>
      <w:r w:rsidRPr="007869C0">
        <w:rPr>
          <w:b/>
          <w:bCs/>
        </w:rPr>
        <w:t xml:space="preserve">ağız ve diş sağlığı </w:t>
      </w:r>
      <w:r w:rsidRPr="007869C0">
        <w:t xml:space="preserve">konusunda hassasiyet gösterilmesine, öğrencilerin </w:t>
      </w:r>
      <w:r w:rsidRPr="007869C0">
        <w:rPr>
          <w:b/>
          <w:bCs/>
        </w:rPr>
        <w:t>görme ve işitme kusurlarının</w:t>
      </w:r>
      <w:r w:rsidRPr="007869C0">
        <w:t xml:space="preserve"> olup olmadığının gözlenmesine varsa rahatsızlığı olan öğrencilerin ilgili kuruluşa yönlendirilmesi ve takip edilmesi gerektiğini söyledi.</w:t>
      </w:r>
    </w:p>
    <w:p w:rsidR="000C71A2" w:rsidRDefault="000C71A2" w:rsidP="00E71868">
      <w:pPr>
        <w:jc w:val="both"/>
      </w:pPr>
      <w:r w:rsidRPr="00DE0DB6">
        <w:rPr>
          <w:b/>
          <w:bCs/>
        </w:rPr>
        <w:t>3-B Sınıf Öğretmeni Erkan AKDOĞAN</w:t>
      </w:r>
      <w:r>
        <w:t>,ağız ve diş sağlığı konusunda hassasiyet gösterilmesine, öğrencilerin göz kusurlarının olup olmadığının gözlenmesi gerektiğini vurguladı.Toplu yaşanan yerlerde salgın hastalıkların çabuk yayıldığını hatırlatarak her sınıfta sabun, peçete, ıslak mendil gibi temizlik eşyalarının muhakkak bulunması gerektiğini söyledi.</w:t>
      </w:r>
    </w:p>
    <w:p w:rsidR="000C71A2" w:rsidRDefault="000C71A2" w:rsidP="00E71868">
      <w:pPr>
        <w:jc w:val="both"/>
      </w:pPr>
      <w:r w:rsidRPr="00DE0DB6">
        <w:rPr>
          <w:b/>
          <w:bCs/>
        </w:rPr>
        <w:t>3-B Sınıf Öğretmeni Erkan AKDOĞAN</w:t>
      </w:r>
      <w:r>
        <w:t>,beslenme saatlerinde dengeli ve düzenli beslenmemenin önemine dikkat çekti. Tek tip beslenmenin zararlarını velilere de açıklamak gerektiğini söyledi. Ayrıca beslenme saatlerinin ortak belirlenmesi gerektiğini, tüm sınıflar beslenme yaparken, beslenme yapmayanların derslerinin etkilendiğini belirtti. Ayrıca 3. Sınıf öğrencisinin çok çabuk beslenme yapamadıklarını da göz önünde bulundurularak ikinci teneffüs saatinde sınıf öğretmeninin kontrolünde beslenme saatinin uygulanması gerektiğini söyledi.</w:t>
      </w:r>
    </w:p>
    <w:p w:rsidR="000C71A2" w:rsidRDefault="000C71A2" w:rsidP="00E71868">
      <w:pPr>
        <w:jc w:val="both"/>
      </w:pPr>
    </w:p>
    <w:p w:rsidR="000C71A2" w:rsidRDefault="000C71A2" w:rsidP="00E71868">
      <w:pPr>
        <w:jc w:val="both"/>
      </w:pPr>
      <w:r w:rsidRPr="00DE0DB6">
        <w:rPr>
          <w:b/>
          <w:bCs/>
        </w:rPr>
        <w:t>3-A Sınıf Öğretmeni Zekeriyya AKKUŞ</w:t>
      </w:r>
      <w:r>
        <w:t>,Öğrencilerimizin yağışlı,soğuk havalarda montsuz olarak teneffüse çıkmamalarını sağlayalım; bünyeleri zayıf olduğu için mevsimin özelliğine göre hemen hasta olabilmekteler ve bu da okula gelemedikleri için derslerden geri kalmalarına sebep olduğu için buna dikkat edilmesi gerektiğini söyledi.</w:t>
      </w:r>
    </w:p>
    <w:p w:rsidR="000C71A2" w:rsidRDefault="000C71A2" w:rsidP="00E71868">
      <w:pPr>
        <w:jc w:val="both"/>
      </w:pPr>
    </w:p>
    <w:p w:rsidR="000C71A2" w:rsidRDefault="000C71A2" w:rsidP="00E71868">
      <w:pPr>
        <w:jc w:val="both"/>
      </w:pPr>
      <w:r w:rsidRPr="00DE0DB6">
        <w:rPr>
          <w:b/>
          <w:bCs/>
        </w:rPr>
        <w:t>Okul Müdür Yardımcısı Ayten BAYRAK</w:t>
      </w:r>
      <w:r>
        <w:t>, çocuğu hasta olan velilerin doktordan rapor almaları gerektiğini,fotokopisini okula getirmelerinin iyi olacağını söyledi.Bunu, yapacakları veli toplantılarında velilere duyurulmasını istedi.</w:t>
      </w:r>
    </w:p>
    <w:p w:rsidR="000C71A2" w:rsidRDefault="000C71A2" w:rsidP="00E71868">
      <w:pPr>
        <w:pStyle w:val="ListParagraph"/>
        <w:spacing w:line="360" w:lineRule="auto"/>
        <w:ind w:left="0"/>
        <w:jc w:val="both"/>
        <w:rPr>
          <w:b/>
          <w:bCs/>
        </w:rPr>
      </w:pPr>
      <w:r>
        <w:rPr>
          <w:b/>
          <w:bCs/>
        </w:rPr>
        <w:t>12</w:t>
      </w:r>
      <w:r w:rsidRPr="003E354D">
        <w:rPr>
          <w:b/>
          <w:bCs/>
          <w:u w:val="single"/>
        </w:rPr>
        <w:t>-Devam devamsızlık durumu</w:t>
      </w:r>
      <w:r w:rsidRPr="000134ED">
        <w:rPr>
          <w:b/>
          <w:bCs/>
        </w:rPr>
        <w:t xml:space="preserve">: </w:t>
      </w:r>
    </w:p>
    <w:p w:rsidR="000C71A2" w:rsidRDefault="000C71A2" w:rsidP="00E71868">
      <w:pPr>
        <w:jc w:val="both"/>
      </w:pPr>
      <w:r w:rsidRPr="00DE0DB6">
        <w:rPr>
          <w:b/>
          <w:bCs/>
        </w:rPr>
        <w:t>3-B Sınıf Öğretmeni Erkan AKDOĞAN</w:t>
      </w:r>
      <w:r>
        <w:t>,Öğrencilerinin okula devamsızlık durumlarının çok az olduğunu söyledi. Sürekli geç kalan öğrencilerin neden geç kaldıklarını belirlemek gerektiğini belirtti.</w:t>
      </w:r>
    </w:p>
    <w:p w:rsidR="000C71A2" w:rsidRDefault="000C71A2" w:rsidP="00E71868">
      <w:pPr>
        <w:jc w:val="both"/>
      </w:pPr>
      <w:r>
        <w:t>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0C71A2" w:rsidRDefault="000C71A2" w:rsidP="00E71868">
      <w:pPr>
        <w:jc w:val="both"/>
      </w:pPr>
      <w:r w:rsidRPr="00DE0DB6">
        <w:rPr>
          <w:b/>
          <w:bCs/>
        </w:rPr>
        <w:t>3-A Sınıf Öğretmeni Zekeriyya AKKUŞ</w:t>
      </w:r>
      <w:r>
        <w:t>,</w:t>
      </w:r>
      <w:r w:rsidRPr="000134ED">
        <w:t xml:space="preserve">öğrencilerin devamsızlık durumlarının gün gün </w:t>
      </w:r>
      <w:r w:rsidRPr="00DE0DB6">
        <w:rPr>
          <w:b/>
          <w:bCs/>
        </w:rPr>
        <w:t>e-okul</w:t>
      </w:r>
      <w:r>
        <w:t xml:space="preserve"> sistemine işlendiği,</w:t>
      </w:r>
      <w:r w:rsidRPr="000134ED">
        <w:t>devamsızlık nedenleri ile ilgili iletişimin sıkı ilişkiler içinde öğretmen idare ve veli arasında sağlanmasının yararlı olduğunu söyledi.</w:t>
      </w:r>
    </w:p>
    <w:p w:rsidR="000C71A2" w:rsidRPr="000134ED" w:rsidRDefault="000C71A2" w:rsidP="005637B6">
      <w:pPr>
        <w:jc w:val="both"/>
      </w:pPr>
    </w:p>
    <w:p w:rsidR="000C71A2" w:rsidRPr="003E354D" w:rsidRDefault="000C71A2" w:rsidP="00FE5BEB">
      <w:pPr>
        <w:rPr>
          <w:b/>
          <w:bCs/>
          <w:u w:val="single"/>
        </w:rPr>
      </w:pPr>
      <w:r>
        <w:rPr>
          <w:b/>
          <w:bCs/>
        </w:rPr>
        <w:t xml:space="preserve">    13</w:t>
      </w:r>
      <w:r w:rsidRPr="003E354D">
        <w:rPr>
          <w:b/>
          <w:bCs/>
          <w:u w:val="single"/>
        </w:rPr>
        <w:t>-Öğretilecek Noktalama İşaretleri;</w:t>
      </w:r>
    </w:p>
    <w:p w:rsidR="000C71A2" w:rsidRDefault="000C71A2" w:rsidP="00FE5BEB">
      <w:r w:rsidRPr="001C51D8">
        <w:br/>
      </w:r>
      <w:r w:rsidRPr="003E354D">
        <w:rPr>
          <w:b/>
          <w:bCs/>
          <w:sz w:val="16"/>
          <w:szCs w:val="16"/>
        </w:rPr>
        <w:t>3.SINIF DİLBİLGİSİ KONULARI</w:t>
      </w:r>
      <w:r w:rsidRPr="001C51D8">
        <w:br/>
        <w:t xml:space="preserve">Kelimelerin </w:t>
      </w:r>
      <w:r w:rsidRPr="001C51D8">
        <w:rPr>
          <w:b/>
          <w:bCs/>
        </w:rPr>
        <w:t xml:space="preserve">eş ve zıt </w:t>
      </w:r>
      <w:r w:rsidRPr="001C51D8">
        <w:t>anlamlılarını bulur.</w:t>
      </w:r>
      <w:r w:rsidRPr="001C51D8">
        <w:br/>
      </w:r>
      <w:r w:rsidRPr="001C51D8">
        <w:rPr>
          <w:b/>
          <w:bCs/>
        </w:rPr>
        <w:t>Eş sesli</w:t>
      </w:r>
      <w:r w:rsidRPr="001C51D8">
        <w:t xml:space="preserve"> kelimelerin anlamlarını ayırt eder.</w:t>
      </w:r>
      <w:r w:rsidRPr="001C51D8">
        <w:br/>
        <w:t>Bilmediği kelimelerin anlamlarını araştırır.(4.4. Resimli sözlüğe bakarak, öğretmenine sorarak vb. keli</w:t>
      </w:r>
      <w:r>
        <w:t>melerin anlamlarını araştırır.)</w:t>
      </w:r>
      <w:r>
        <w:rPr>
          <w:b/>
          <w:bCs/>
        </w:rPr>
        <w:br/>
        <w:t>[!]  1.6. Cümlenin öğ</w:t>
      </w:r>
      <w:r w:rsidRPr="001C51D8">
        <w:rPr>
          <w:b/>
          <w:bCs/>
        </w:rPr>
        <w:t>elerinden bahsedilmemeli ancak kurallı cümleler oluşturmaya özendirilmelidir</w:t>
      </w:r>
      <w:r>
        <w:t>.</w:t>
      </w:r>
      <w:r w:rsidRPr="001C51D8">
        <w:br/>
      </w:r>
      <w:r w:rsidRPr="001C51D8">
        <w:rPr>
          <w:b/>
          <w:bCs/>
        </w:rPr>
        <w:t>Nokta</w:t>
      </w:r>
      <w:r w:rsidRPr="001C51D8">
        <w:t xml:space="preserve">, cümle sonunda ve sıralamalar yaparken; </w:t>
      </w:r>
      <w:r w:rsidRPr="001C51D8">
        <w:rPr>
          <w:b/>
          <w:bCs/>
        </w:rPr>
        <w:t>virgül</w:t>
      </w:r>
      <w:r w:rsidRPr="001C51D8">
        <w:t xml:space="preserve">, eş görevli kelimeleri ayırmada ve hitap sözlerinden sonra; </w:t>
      </w:r>
      <w:r w:rsidRPr="001C51D8">
        <w:rPr>
          <w:b/>
          <w:bCs/>
        </w:rPr>
        <w:t>soru işareti</w:t>
      </w:r>
      <w:r w:rsidRPr="001C51D8">
        <w:t xml:space="preserve">, soru bildiren cümlelerin sonunda; </w:t>
      </w:r>
      <w:r w:rsidRPr="001C51D8">
        <w:rPr>
          <w:b/>
          <w:bCs/>
        </w:rPr>
        <w:t>kısa çizgi</w:t>
      </w:r>
      <w:r w:rsidRPr="001C51D8">
        <w:t xml:space="preserve">, satır sonuna sığmayan kelimeleri ayırmada; </w:t>
      </w:r>
      <w:r w:rsidRPr="001C51D8">
        <w:rPr>
          <w:b/>
          <w:bCs/>
        </w:rPr>
        <w:t>kesme işareti</w:t>
      </w:r>
      <w:r w:rsidRPr="001C51D8">
        <w:t xml:space="preserve">, özel adların aldığı ekleri ayırmada; </w:t>
      </w:r>
      <w:r w:rsidRPr="00DE0DB6">
        <w:rPr>
          <w:b/>
          <w:bCs/>
        </w:rPr>
        <w:t>eğikçizgi</w:t>
      </w:r>
      <w:r w:rsidRPr="001C51D8">
        <w:t>, adres yazımında kullanılır.</w:t>
      </w:r>
    </w:p>
    <w:p w:rsidR="000C71A2" w:rsidRDefault="000C71A2" w:rsidP="00FE5BEB">
      <w:pPr>
        <w:ind w:left="4956"/>
      </w:pPr>
    </w:p>
    <w:p w:rsidR="000C71A2" w:rsidRDefault="000C71A2" w:rsidP="00FE5BEB">
      <w:r w:rsidRPr="003E354D">
        <w:rPr>
          <w:b/>
          <w:bCs/>
          <w:sz w:val="16"/>
          <w:szCs w:val="16"/>
        </w:rPr>
        <w:t>YAZIM KURALLARI</w:t>
      </w:r>
      <w:r>
        <w:br/>
        <w:t>1.</w:t>
      </w:r>
      <w:r w:rsidRPr="001C51D8">
        <w:t>Cümleye büyük harfle başlama, adların tekil ve çoğul biçimleri, kişi, yer, mahalle, cadde, bayram adları, ay ve gün adlarının ilk harfini büyük yazma, şiir mısralarının ilk harfini büyük yazma, tarihi sağ üst köşeye yazma, başlığı farklı (kuralına uygun) yazma, başlıkla yazı arasın</w:t>
      </w:r>
      <w:r>
        <w:t>da uygun boşluk bırakma.</w:t>
      </w:r>
      <w:r>
        <w:br/>
        <w:t>2</w:t>
      </w:r>
      <w:r w:rsidRPr="001C51D8">
        <w:t>. Satır çizgisine dikkat ederek yazma, satırlara aynı hizadan başlama, sayfa ke</w:t>
      </w:r>
      <w:r>
        <w:t>narlarında uygun boşluk bırakma.</w:t>
      </w:r>
    </w:p>
    <w:p w:rsidR="000C71A2" w:rsidRDefault="000C71A2" w:rsidP="00FE5BEB"/>
    <w:p w:rsidR="000C71A2" w:rsidRPr="0089426E" w:rsidRDefault="000C71A2" w:rsidP="00FE5BEB"/>
    <w:p w:rsidR="000C71A2" w:rsidRPr="005637B6" w:rsidRDefault="000C71A2" w:rsidP="005637B6">
      <w:pPr>
        <w:jc w:val="both"/>
        <w:rPr>
          <w:b/>
          <w:bCs/>
        </w:rPr>
      </w:pPr>
    </w:p>
    <w:p w:rsidR="000C71A2" w:rsidRPr="003E354D" w:rsidRDefault="000C71A2" w:rsidP="0089426E">
      <w:pPr>
        <w:jc w:val="both"/>
        <w:rPr>
          <w:b/>
          <w:bCs/>
          <w:u w:val="single"/>
        </w:rPr>
      </w:pPr>
      <w:r>
        <w:rPr>
          <w:b/>
          <w:bCs/>
        </w:rPr>
        <w:t xml:space="preserve">        14</w:t>
      </w:r>
      <w:r w:rsidRPr="003E354D">
        <w:rPr>
          <w:b/>
          <w:bCs/>
          <w:u w:val="single"/>
        </w:rPr>
        <w:t>-Veli toplantıları:</w:t>
      </w:r>
    </w:p>
    <w:p w:rsidR="000C71A2" w:rsidRPr="0089426E" w:rsidRDefault="000C71A2" w:rsidP="0089426E">
      <w:pPr>
        <w:jc w:val="both"/>
        <w:rPr>
          <w:b/>
          <w:bCs/>
        </w:rPr>
      </w:pPr>
    </w:p>
    <w:p w:rsidR="000C71A2" w:rsidRDefault="000C71A2" w:rsidP="0089426E">
      <w:pPr>
        <w:jc w:val="both"/>
      </w:pPr>
      <w:r w:rsidRPr="00DE0DB6">
        <w:rPr>
          <w:b/>
          <w:bCs/>
        </w:rPr>
        <w:t>3-B Sınıf Öğretmeni Erkan AKDOĞAN</w:t>
      </w:r>
      <w:r>
        <w:t>,veli toplantı sayısının sınıfın ihtiyacına göre değişebileceğini, gerek gören öğretmenlerin Mart ayında ve dönemin sonunda olmak üzere 2 tane veli toplantısı yapılabileceğini belirtti.Velilerin okula çekilebilmesi içinde çocukların olumsuz yönlerini değil, olumlu yönlerini vurgulayarak okula ilgili veli haline getirilebileceğini söyledi.Bu ve benzeri uygulamaların eğitime direkt olarak olumlu katkılar sağlayacağını belirtti. Ayrıca veli toplantı tutanaklarının bir nüshasının okul idaresine teslim edilmesi gerektiğini belirtti.Öğrencilerimizin velilerinin okula gelmesi için, sınıfa velisi gelen öğrenciyle sınıfa velisi gelmeyen öğrenci arasındaki farkı velilerimize anlatalım. Sınıfa gelmelerinin öğrenci açısından ne kadar önemli olduğunu vurgulayalım, dedi.Öğrenciyle ilgili sorunların veli-okul işbirliği içinde çözülmesi, toplantıların düzenli ve amacına uygun yapılması gerektiğini söyledi.Veli toplantılarının amacına uygun geçmesi için velilerin toplantıdan birkaç gün önce haberdar edilmesini ve bu şekilde veli katılımının sağlanabileceğini belirtti.Birinci dönem boyunca velilerle ilişkilerde herhangi bir problem yaşanmadığını, velilerin çocuklarıyla ilgili çağrıldıkları görüşmelere katıldığını ve sorunların çözümü için istekli olduklarını belirtti.</w:t>
      </w:r>
    </w:p>
    <w:p w:rsidR="000C71A2" w:rsidRDefault="000C71A2" w:rsidP="0089426E">
      <w:pPr>
        <w:jc w:val="both"/>
      </w:pPr>
      <w:r w:rsidRPr="00DE0DB6">
        <w:rPr>
          <w:b/>
          <w:bCs/>
        </w:rPr>
        <w:t xml:space="preserve"> 3-B Sınıf Öğretmeni Erkan AKDOĞAN</w:t>
      </w:r>
      <w:r>
        <w:t>,bu durumun ikinci dönemde de devam etmesini istedi.Veli toplantısında okulda yapılan eğitim-öğretimin, evde desteklenmesini isteyelim, dedi. Olumsuz pekiştirmeyi velilere açıklamanın, okulda olduğu gibi evde de kullanılması için velileri uyarmanın gerekliliğini anlattı. Ödevlerini yapmayan, düzenli okumayan öğrencilerde sevdikleri şeylerde yapılan kısıtlamanın etkili olabileceğini belirtti.</w:t>
      </w:r>
    </w:p>
    <w:p w:rsidR="000C71A2" w:rsidRDefault="000C71A2" w:rsidP="0089426E">
      <w:pPr>
        <w:jc w:val="both"/>
      </w:pPr>
      <w:r w:rsidRPr="00DE0DB6">
        <w:rPr>
          <w:b/>
          <w:bCs/>
        </w:rPr>
        <w:t>İngilizce Öğretmeni Özlem TESKİ</w:t>
      </w:r>
      <w:r>
        <w:t>,veli görüşme günlerinin olması gerektiğini, çünkü veli görüşme günlerinin olmasıyla her çıkışta ayaküstü yapılan veli görüşmelerinden daha verimli hale geleceğini ve de öğretmenin zamanının gereksiz yere harcanmayacağını belirtti.Veli görüşme günlerinin ve saatlerinin veli toplantılarında bildirilmesi gerektiğini söyledi.</w:t>
      </w:r>
    </w:p>
    <w:p w:rsidR="000C71A2" w:rsidRDefault="000C71A2" w:rsidP="0089426E">
      <w:pPr>
        <w:jc w:val="both"/>
      </w:pPr>
      <w:r w:rsidRPr="00DE0DB6">
        <w:rPr>
          <w:b/>
          <w:bCs/>
        </w:rPr>
        <w:t>3-B Sınıf Öğretmeni Erkan AKDOĞAN</w:t>
      </w:r>
      <w:r>
        <w:t>, veli toplantıları ve veli görüşmeleri haricinde zaman zaman velileri herhangi bir konuda bilgilendirmek için not, fotokopi, broşür gibi malzemeler kullanarak onları sürekli eğitim-öğretim içinde tutmak gerektiğini belirtti.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0C71A2" w:rsidRDefault="000C71A2" w:rsidP="0089426E">
      <w:pPr>
        <w:jc w:val="both"/>
      </w:pPr>
      <w:r w:rsidRPr="00DE0DB6">
        <w:rPr>
          <w:b/>
          <w:bCs/>
        </w:rPr>
        <w:t>3-A Sınıf Öğretmeni Zekeriyya AKKUŞ</w:t>
      </w:r>
      <w:r>
        <w:t xml:space="preserve">, “Değerler Eğitimi” çalışmalarının da öğrenci ve veli rehberliğine dolaylı olarak katkı sağlayacağını belirtti. </w:t>
      </w:r>
    </w:p>
    <w:p w:rsidR="000C71A2" w:rsidRDefault="000C71A2" w:rsidP="0089426E">
      <w:pPr>
        <w:jc w:val="both"/>
      </w:pPr>
      <w:r w:rsidRPr="00DE0DB6">
        <w:rPr>
          <w:b/>
          <w:bCs/>
        </w:rPr>
        <w:t>3-B Sınıf Öğretmeni Erkan AKDOĞAN</w:t>
      </w:r>
      <w:r>
        <w:rPr>
          <w:b/>
          <w:bCs/>
        </w:rPr>
        <w:t>,</w:t>
      </w:r>
      <w:r>
        <w:t>okul çevresinde ve ilçede genel olarak küçük sınıflardaki öğrencilerin uyuşturucu kullanımıyla ilgili pek karşılaşılmadığı söylendi. Yine de tedbir amaçlı bu konuyla ilgili velilerin ve öğrencilerin sürekli bilinçlendirilmesi gerektiği, konuyla ilgili öğrenci ve velilere detaylı bilgilerin verileceği söylendi.</w:t>
      </w:r>
    </w:p>
    <w:p w:rsidR="000C71A2" w:rsidRDefault="000C71A2" w:rsidP="0089426E">
      <w:pPr>
        <w:jc w:val="both"/>
      </w:pPr>
    </w:p>
    <w:p w:rsidR="000C71A2" w:rsidRDefault="000C71A2" w:rsidP="0089426E">
      <w:pPr>
        <w:jc w:val="both"/>
      </w:pPr>
    </w:p>
    <w:p w:rsidR="000C71A2" w:rsidRDefault="000C71A2" w:rsidP="000F05B0">
      <w:pPr>
        <w:spacing w:line="360" w:lineRule="auto"/>
        <w:jc w:val="both"/>
      </w:pPr>
    </w:p>
    <w:p w:rsidR="000C71A2" w:rsidRDefault="000C71A2" w:rsidP="000F05B0">
      <w:pPr>
        <w:spacing w:line="360" w:lineRule="auto"/>
        <w:jc w:val="both"/>
      </w:pPr>
    </w:p>
    <w:p w:rsidR="000C71A2" w:rsidRPr="000134ED" w:rsidRDefault="000C71A2" w:rsidP="000F05B0">
      <w:pPr>
        <w:spacing w:line="360" w:lineRule="auto"/>
        <w:jc w:val="both"/>
      </w:pPr>
    </w:p>
    <w:p w:rsidR="000C71A2" w:rsidRPr="003E354D" w:rsidRDefault="000C71A2" w:rsidP="0089426E">
      <w:pPr>
        <w:pStyle w:val="ListParagraph"/>
        <w:tabs>
          <w:tab w:val="left" w:pos="142"/>
        </w:tabs>
        <w:spacing w:line="360" w:lineRule="auto"/>
        <w:ind w:left="0"/>
        <w:jc w:val="both"/>
        <w:rPr>
          <w:b/>
          <w:bCs/>
          <w:u w:val="single"/>
        </w:rPr>
      </w:pPr>
      <w:r>
        <w:rPr>
          <w:b/>
          <w:bCs/>
          <w:u w:val="single"/>
        </w:rPr>
        <w:t>13</w:t>
      </w:r>
      <w:r w:rsidRPr="003E354D">
        <w:rPr>
          <w:b/>
          <w:bCs/>
          <w:u w:val="single"/>
        </w:rPr>
        <w:t xml:space="preserve">-Dilek ve temenniler: </w:t>
      </w:r>
    </w:p>
    <w:p w:rsidR="000C71A2" w:rsidRPr="000134ED" w:rsidRDefault="000C71A2" w:rsidP="0089426E">
      <w:pPr>
        <w:pStyle w:val="ListParagraph"/>
        <w:tabs>
          <w:tab w:val="left" w:pos="142"/>
        </w:tabs>
        <w:spacing w:line="360" w:lineRule="auto"/>
        <w:ind w:left="0"/>
        <w:jc w:val="both"/>
      </w:pPr>
      <w:r w:rsidRPr="000134ED">
        <w:t>3. Sınıflar zümre başkanı</w:t>
      </w:r>
      <w:r w:rsidRPr="007B2EE1">
        <w:t>3-B Sınıf Öğretmeni Erkan AKDOĞAN</w:t>
      </w:r>
      <w:r>
        <w:t>, 3</w:t>
      </w:r>
      <w:r w:rsidRPr="007B2EE1">
        <w:t>-A Sınıf Öğretmeni Zekeriyya AKKUŞ</w:t>
      </w:r>
      <w:r>
        <w:t xml:space="preserve">ve </w:t>
      </w:r>
      <w:r w:rsidRPr="00DE0DB6">
        <w:rPr>
          <w:b/>
          <w:bCs/>
        </w:rPr>
        <w:t>İngilizce Öğretmeni Özlem TESKİ</w:t>
      </w:r>
      <w:r w:rsidRPr="000134ED">
        <w:t xml:space="preserve"> başarılı bir eğitim öğretim döneminin geçtiğini dile getirdi. </w:t>
      </w:r>
      <w:r w:rsidRPr="007B2EE1">
        <w:t>Okul Müdür Yardımcısı Ayten BAYRAK</w:t>
      </w:r>
      <w:r w:rsidRPr="000134ED">
        <w:t>“Geleceğimizin teminatı öğrencilerimizin yetiştirilmesi için, gösterdiğiniz tüm ça</w:t>
      </w:r>
      <w:r>
        <w:t>ba ve emeklere teşekkür ediyor,başarılar dilerim…</w:t>
      </w:r>
      <w:r w:rsidRPr="000134ED">
        <w:t>” diyerek toplantıyı bitirdi.</w:t>
      </w: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Default="000C71A2" w:rsidP="0089426E">
      <w:pPr>
        <w:spacing w:line="360" w:lineRule="auto"/>
      </w:pPr>
    </w:p>
    <w:p w:rsidR="000C71A2" w:rsidRPr="000134ED" w:rsidRDefault="000C71A2" w:rsidP="0089426E">
      <w:pPr>
        <w:spacing w:line="360" w:lineRule="auto"/>
      </w:pPr>
    </w:p>
    <w:p w:rsidR="000C71A2" w:rsidRDefault="000C71A2" w:rsidP="007B2EE1">
      <w:pPr>
        <w:pStyle w:val="gvdemetni21"/>
        <w:jc w:val="center"/>
        <w:rPr>
          <w:b/>
          <w:bCs/>
          <w:color w:val="000000"/>
          <w:u w:val="single"/>
        </w:rPr>
      </w:pPr>
      <w:r>
        <w:rPr>
          <w:b/>
          <w:bCs/>
          <w:color w:val="000000"/>
          <w:u w:val="single"/>
        </w:rPr>
        <w:t>ATATÜRK  İLKOKULU</w:t>
      </w:r>
    </w:p>
    <w:p w:rsidR="000C71A2" w:rsidRDefault="000C71A2" w:rsidP="0089426E">
      <w:pPr>
        <w:pStyle w:val="gvdemetni21"/>
        <w:jc w:val="center"/>
        <w:rPr>
          <w:b/>
          <w:bCs/>
          <w:color w:val="000000"/>
          <w:u w:val="single"/>
        </w:rPr>
      </w:pPr>
      <w:r>
        <w:rPr>
          <w:b/>
          <w:bCs/>
          <w:color w:val="000000"/>
          <w:u w:val="single"/>
        </w:rPr>
        <w:t xml:space="preserve">2015/2016 EĞİTİM - ÖĞRETİM YILI </w:t>
      </w:r>
    </w:p>
    <w:p w:rsidR="000C71A2" w:rsidRDefault="000C71A2" w:rsidP="0089426E">
      <w:pPr>
        <w:pStyle w:val="gvdemetni21"/>
        <w:jc w:val="center"/>
        <w:rPr>
          <w:b/>
          <w:bCs/>
          <w:color w:val="000000"/>
          <w:u w:val="single"/>
        </w:rPr>
      </w:pPr>
      <w:r>
        <w:rPr>
          <w:b/>
          <w:bCs/>
          <w:color w:val="000000"/>
          <w:u w:val="single"/>
        </w:rPr>
        <w:t xml:space="preserve">3. SINIFLAR 2.DÖNEM BAŞI </w:t>
      </w:r>
    </w:p>
    <w:p w:rsidR="000C71A2" w:rsidRPr="000134ED" w:rsidRDefault="000C71A2" w:rsidP="007B2EE1">
      <w:pPr>
        <w:spacing w:line="360" w:lineRule="auto"/>
        <w:jc w:val="center"/>
        <w:rPr>
          <w:b/>
          <w:bCs/>
        </w:rPr>
      </w:pPr>
      <w:r>
        <w:rPr>
          <w:b/>
          <w:bCs/>
          <w:color w:val="000000"/>
          <w:u w:val="single"/>
        </w:rPr>
        <w:t xml:space="preserve"> ZÜMRE ÖĞRETMENLER KURULU TOPLANTISINDA </w:t>
      </w:r>
      <w:r w:rsidRPr="007B2EE1">
        <w:rPr>
          <w:b/>
          <w:bCs/>
          <w:u w:val="single"/>
        </w:rPr>
        <w:t>ALINAN KARARLAR</w:t>
      </w:r>
    </w:p>
    <w:p w:rsidR="000C71A2" w:rsidRPr="00B33FCB" w:rsidRDefault="000C71A2" w:rsidP="008D3E61">
      <w:pPr>
        <w:pStyle w:val="ListParagraph"/>
        <w:numPr>
          <w:ilvl w:val="0"/>
          <w:numId w:val="6"/>
        </w:numPr>
        <w:spacing w:before="100" w:beforeAutospacing="1" w:after="100" w:afterAutospacing="1"/>
        <w:ind w:left="284" w:hanging="426"/>
        <w:jc w:val="both"/>
        <w:rPr>
          <w:b/>
          <w:bCs/>
        </w:rPr>
      </w:pPr>
      <w:r>
        <w:t>Günlük planlar mümkün olduğunca ünitelendirilmiş yıllık planlara paralel bir şekilde ve birlikte uygulamaya çalışılmasına,</w:t>
      </w:r>
    </w:p>
    <w:p w:rsidR="000C71A2" w:rsidRPr="00F219F3" w:rsidRDefault="000C71A2" w:rsidP="008D3E61">
      <w:pPr>
        <w:pStyle w:val="ListParagraph"/>
        <w:numPr>
          <w:ilvl w:val="0"/>
          <w:numId w:val="6"/>
        </w:numPr>
        <w:spacing w:before="100" w:beforeAutospacing="1" w:after="100" w:afterAutospacing="1"/>
        <w:ind w:left="284" w:hanging="426"/>
        <w:jc w:val="both"/>
        <w:rPr>
          <w:b/>
          <w:bCs/>
        </w:rPr>
      </w:pPr>
      <w:r>
        <w:t>Günlük plan olarak öğretmen kılavuz kitaplarının takip edilmesine, okul ve çevre şartlarına göre kılavuz kitaplardaki etkinliklerden farklı olarak alınmış etkinliklerin planının yapılmasına, kılavuz kitabı olmayan derslerin günlük planlarının yapılarak imzaya açılmasına,planlardaki aksamaların idareye bildirilmesine,</w:t>
      </w:r>
    </w:p>
    <w:p w:rsidR="000C71A2" w:rsidRPr="008A46AF" w:rsidRDefault="000C71A2" w:rsidP="008D3E61">
      <w:pPr>
        <w:pStyle w:val="ListParagraph"/>
        <w:numPr>
          <w:ilvl w:val="0"/>
          <w:numId w:val="6"/>
        </w:numPr>
        <w:spacing w:before="100" w:beforeAutospacing="1" w:after="100" w:afterAutospacing="1"/>
        <w:ind w:left="284" w:hanging="426"/>
        <w:jc w:val="both"/>
        <w:rPr>
          <w:b/>
          <w:bCs/>
        </w:rPr>
      </w:pPr>
      <w:r>
        <w:t>Öğrencilere okuma alışkanlığı kazandırmak için gerekli tedbirlerin alınmasına,</w:t>
      </w:r>
    </w:p>
    <w:p w:rsidR="000C71A2" w:rsidRPr="00B33FCB" w:rsidRDefault="000C71A2" w:rsidP="008D3E61">
      <w:pPr>
        <w:pStyle w:val="ListParagraph"/>
        <w:numPr>
          <w:ilvl w:val="0"/>
          <w:numId w:val="6"/>
        </w:numPr>
        <w:spacing w:before="100" w:beforeAutospacing="1" w:after="100" w:afterAutospacing="1"/>
        <w:ind w:left="284" w:hanging="426"/>
        <w:jc w:val="both"/>
        <w:rPr>
          <w:b/>
          <w:bCs/>
        </w:rPr>
      </w:pPr>
      <w:r>
        <w:t>Derslerin öğrenci merkezli işlenmesine,</w:t>
      </w:r>
    </w:p>
    <w:p w:rsidR="000C71A2" w:rsidRPr="00841B84" w:rsidRDefault="000C71A2" w:rsidP="008D3E61">
      <w:pPr>
        <w:pStyle w:val="ListParagraph"/>
        <w:numPr>
          <w:ilvl w:val="0"/>
          <w:numId w:val="6"/>
        </w:numPr>
        <w:spacing w:before="100" w:beforeAutospacing="1" w:after="100" w:afterAutospacing="1"/>
        <w:ind w:left="284" w:hanging="426"/>
        <w:jc w:val="both"/>
        <w:rPr>
          <w:b/>
          <w:bCs/>
        </w:rPr>
      </w:pPr>
      <w:r>
        <w:t>Sınıf kitaplığının zenginleştirilmesine ve etkin olarak öğrencilere kullandırılmasına,</w:t>
      </w:r>
    </w:p>
    <w:p w:rsidR="000C71A2" w:rsidRPr="00841B84" w:rsidRDefault="000C71A2" w:rsidP="008D3E61">
      <w:pPr>
        <w:pStyle w:val="ListParagraph"/>
        <w:numPr>
          <w:ilvl w:val="0"/>
          <w:numId w:val="6"/>
        </w:numPr>
        <w:spacing w:before="100" w:beforeAutospacing="1" w:after="100" w:afterAutospacing="1"/>
        <w:ind w:left="284" w:hanging="426"/>
        <w:jc w:val="both"/>
        <w:rPr>
          <w:b/>
          <w:bCs/>
        </w:rPr>
      </w:pPr>
      <w:r>
        <w:t>Sınıf kitaplığı defteri uygulamasının öğrencilerimiz tarafından yapılmasına,</w:t>
      </w:r>
    </w:p>
    <w:p w:rsidR="000C71A2" w:rsidRPr="00C35004" w:rsidRDefault="000C71A2" w:rsidP="008D3E61">
      <w:pPr>
        <w:pStyle w:val="ListParagraph"/>
        <w:numPr>
          <w:ilvl w:val="0"/>
          <w:numId w:val="6"/>
        </w:numPr>
        <w:spacing w:before="100" w:beforeAutospacing="1" w:after="100" w:afterAutospacing="1"/>
        <w:ind w:left="284" w:hanging="426"/>
        <w:jc w:val="both"/>
        <w:rPr>
          <w:b/>
          <w:bCs/>
        </w:rPr>
      </w:pPr>
      <w:r>
        <w:t>Öğrenci kılık ve kıyafetleri üzerinde titizlikle durulmasına,</w:t>
      </w:r>
    </w:p>
    <w:p w:rsidR="000C71A2" w:rsidRPr="00841B84" w:rsidRDefault="000C71A2" w:rsidP="008D3E61">
      <w:pPr>
        <w:pStyle w:val="ListParagraph"/>
        <w:numPr>
          <w:ilvl w:val="0"/>
          <w:numId w:val="6"/>
        </w:numPr>
        <w:spacing w:before="100" w:beforeAutospacing="1" w:after="100" w:afterAutospacing="1"/>
        <w:ind w:left="284" w:hanging="426"/>
        <w:jc w:val="both"/>
        <w:rPr>
          <w:b/>
          <w:bCs/>
        </w:rPr>
      </w:pPr>
      <w:r>
        <w:t>Öğrencilerin sağlıklı beslenmelerini desteklemek için gerekli çalışmaların yapılmasına,</w:t>
      </w:r>
    </w:p>
    <w:p w:rsidR="000C71A2" w:rsidRPr="00841B84" w:rsidRDefault="000C71A2" w:rsidP="008D3E61">
      <w:pPr>
        <w:pStyle w:val="ListParagraph"/>
        <w:numPr>
          <w:ilvl w:val="0"/>
          <w:numId w:val="6"/>
        </w:numPr>
        <w:spacing w:before="100" w:beforeAutospacing="1" w:after="100" w:afterAutospacing="1"/>
        <w:ind w:left="284" w:hanging="426"/>
        <w:jc w:val="both"/>
        <w:rPr>
          <w:b/>
          <w:bCs/>
        </w:rPr>
      </w:pPr>
      <w:r>
        <w:t>Öğrencilerin eksik ders araç ve gereçleri ile okula gelmemelerinin sağlanmasına,</w:t>
      </w:r>
    </w:p>
    <w:p w:rsidR="000C71A2" w:rsidRPr="00354842" w:rsidRDefault="000C71A2" w:rsidP="008D3E61">
      <w:pPr>
        <w:pStyle w:val="ListParagraph"/>
        <w:numPr>
          <w:ilvl w:val="0"/>
          <w:numId w:val="6"/>
        </w:numPr>
        <w:spacing w:before="100" w:beforeAutospacing="1" w:after="100" w:afterAutospacing="1"/>
        <w:ind w:left="284" w:hanging="426"/>
        <w:jc w:val="both"/>
        <w:rPr>
          <w:b/>
          <w:bCs/>
        </w:rPr>
      </w:pPr>
      <w:r>
        <w:t>Her öğrencinin çantasında mutlaka Türkçe sözlük bulundurulmasına,</w:t>
      </w:r>
    </w:p>
    <w:p w:rsidR="000C71A2" w:rsidRPr="00C35004" w:rsidRDefault="000C71A2" w:rsidP="008D3E61">
      <w:pPr>
        <w:pStyle w:val="ListParagraph"/>
        <w:numPr>
          <w:ilvl w:val="0"/>
          <w:numId w:val="6"/>
        </w:numPr>
        <w:spacing w:before="100" w:beforeAutospacing="1" w:after="100" w:afterAutospacing="1"/>
        <w:ind w:left="284" w:hanging="426"/>
        <w:jc w:val="both"/>
        <w:rPr>
          <w:b/>
          <w:bCs/>
        </w:rPr>
      </w:pPr>
      <w:r>
        <w:t>Sınıf içi araç ve gereçlerin sınıf öğretmeni birlikte sınıf düzeyine uygun şekilde hazırlanıp düzenlenmesine ve işlenmesine devam edilmesine,</w:t>
      </w:r>
    </w:p>
    <w:p w:rsidR="000C71A2" w:rsidRPr="00283F37" w:rsidRDefault="000C71A2" w:rsidP="008D3E61">
      <w:pPr>
        <w:pStyle w:val="ListParagraph"/>
        <w:numPr>
          <w:ilvl w:val="0"/>
          <w:numId w:val="6"/>
        </w:numPr>
        <w:spacing w:before="100" w:beforeAutospacing="1" w:after="100" w:afterAutospacing="1"/>
        <w:ind w:left="284" w:hanging="426"/>
        <w:jc w:val="both"/>
        <w:rPr>
          <w:b/>
          <w:bCs/>
        </w:rPr>
      </w:pPr>
      <w:r>
        <w:t>Temel derslerde teknolojik araçlardan (akıllı tahta,bilgisayar, projeksiyon, Eğitim CD’leri) sık sık yararlanılmasına, görsel sunuların hazırlanarak öğrencilere gösterilmesine,</w:t>
      </w:r>
    </w:p>
    <w:p w:rsidR="000C71A2" w:rsidRPr="00354842" w:rsidRDefault="000C71A2" w:rsidP="008D3E61">
      <w:pPr>
        <w:pStyle w:val="ListParagraph"/>
        <w:numPr>
          <w:ilvl w:val="0"/>
          <w:numId w:val="6"/>
        </w:numPr>
        <w:spacing w:before="100" w:beforeAutospacing="1" w:after="100" w:afterAutospacing="1"/>
        <w:ind w:left="284" w:hanging="426"/>
        <w:jc w:val="both"/>
        <w:rPr>
          <w:b/>
          <w:bCs/>
        </w:rPr>
      </w:pPr>
      <w:r>
        <w:t>2010 / 2011 Eğitim – Öğretim yılında yapılan değişikliklerle müfredata yeni konulan serbest etkinlikler dersi için seçilen etkinliklerin uygulanmasına,</w:t>
      </w:r>
    </w:p>
    <w:p w:rsidR="000C71A2" w:rsidRPr="008C19C6" w:rsidRDefault="000C71A2" w:rsidP="008D3E61">
      <w:pPr>
        <w:pStyle w:val="ListParagraph"/>
        <w:numPr>
          <w:ilvl w:val="0"/>
          <w:numId w:val="6"/>
        </w:numPr>
        <w:spacing w:before="100" w:beforeAutospacing="1" w:after="100" w:afterAutospacing="1"/>
        <w:ind w:left="284" w:hanging="426"/>
        <w:jc w:val="both"/>
        <w:rPr>
          <w:b/>
          <w:bCs/>
        </w:rPr>
      </w:pPr>
      <w:r>
        <w:t>Sınıf temizliğine azami özenin gösterilmesine, her sınıfta çöp kutusu bulundurulmasına ve etkin kullanımının sağlanmasına,</w:t>
      </w:r>
    </w:p>
    <w:p w:rsidR="000C71A2" w:rsidRPr="00F219F3" w:rsidRDefault="000C71A2" w:rsidP="008D3E61">
      <w:pPr>
        <w:pStyle w:val="ListParagraph"/>
        <w:numPr>
          <w:ilvl w:val="0"/>
          <w:numId w:val="6"/>
        </w:numPr>
        <w:spacing w:before="100" w:beforeAutospacing="1" w:after="100" w:afterAutospacing="1"/>
        <w:ind w:left="284" w:hanging="426"/>
        <w:jc w:val="both"/>
        <w:rPr>
          <w:b/>
          <w:bCs/>
        </w:rPr>
      </w:pPr>
      <w:r>
        <w:t>Temizlik ve sınıf düzeninin sağlanması için öğrencilere sorumluluk verilmesine, bu amaçla örnek davranışlar sergilenmesine,</w:t>
      </w:r>
    </w:p>
    <w:p w:rsidR="000C71A2" w:rsidRPr="006C18A1" w:rsidRDefault="000C71A2" w:rsidP="008D3E61">
      <w:pPr>
        <w:pStyle w:val="ListParagraph"/>
        <w:numPr>
          <w:ilvl w:val="0"/>
          <w:numId w:val="6"/>
        </w:numPr>
        <w:spacing w:before="100" w:beforeAutospacing="1" w:after="100" w:afterAutospacing="1"/>
        <w:ind w:left="284" w:hanging="426"/>
        <w:jc w:val="both"/>
        <w:rPr>
          <w:b/>
          <w:bCs/>
        </w:rPr>
      </w:pPr>
      <w:r>
        <w:t>Öğrenci başarılarının artırılması için veli ile işbirliği yapılmasına,</w:t>
      </w:r>
    </w:p>
    <w:p w:rsidR="000C71A2" w:rsidRPr="00F219F3" w:rsidRDefault="000C71A2" w:rsidP="008D3E61">
      <w:pPr>
        <w:pStyle w:val="ListParagraph"/>
        <w:numPr>
          <w:ilvl w:val="0"/>
          <w:numId w:val="6"/>
        </w:numPr>
        <w:spacing w:before="100" w:beforeAutospacing="1" w:after="100" w:afterAutospacing="1"/>
        <w:ind w:left="284" w:hanging="426"/>
        <w:jc w:val="both"/>
        <w:rPr>
          <w:b/>
          <w:bCs/>
        </w:rPr>
      </w:pPr>
      <w:r>
        <w:t>Derslerde başarısız olarak sınıf seviyesinin gerisinde kalan öğrenciler için ek çalışmalar yapılmasına, akran yardımlaşmasından yararlanmasına her fırsatta bu çocukların sınıf seviyesine yetişmeleri için gerekli çalışmaların yapılmasına,</w:t>
      </w:r>
    </w:p>
    <w:p w:rsidR="000C71A2" w:rsidRPr="005F4BDE" w:rsidRDefault="000C71A2" w:rsidP="008D3E61">
      <w:pPr>
        <w:pStyle w:val="ListParagraph"/>
        <w:numPr>
          <w:ilvl w:val="0"/>
          <w:numId w:val="6"/>
        </w:numPr>
        <w:spacing w:before="100" w:beforeAutospacing="1" w:after="100" w:afterAutospacing="1"/>
        <w:ind w:left="284" w:hanging="426"/>
        <w:jc w:val="both"/>
        <w:rPr>
          <w:b/>
          <w:bCs/>
        </w:rPr>
      </w:pPr>
      <w:r>
        <w:t>Okula uyum güçlüğü yaşayan ve ilgisi dağınık öğrencilerin velileri ile görüşülüp, yapılacak etkinlikler hakkında görüş alışverişinde bulunulmasına,</w:t>
      </w:r>
    </w:p>
    <w:p w:rsidR="000C71A2" w:rsidRPr="005F4BDE" w:rsidRDefault="000C71A2" w:rsidP="008D3E61">
      <w:pPr>
        <w:pStyle w:val="ListParagraph"/>
        <w:numPr>
          <w:ilvl w:val="0"/>
          <w:numId w:val="6"/>
        </w:numPr>
        <w:spacing w:before="100" w:beforeAutospacing="1" w:after="100" w:afterAutospacing="1"/>
        <w:ind w:left="284" w:hanging="426"/>
        <w:jc w:val="both"/>
        <w:rPr>
          <w:b/>
          <w:bCs/>
        </w:rPr>
      </w:pPr>
      <w:r>
        <w:t>Sınıfta devamsızlığı olan öğrencilerin velileri ile işbirliği içinde bulunularak varsa devamsızlığın nedenlerinin ortadan kaldırılmasına,</w:t>
      </w:r>
    </w:p>
    <w:p w:rsidR="000C71A2" w:rsidRPr="005F4BDE" w:rsidRDefault="000C71A2" w:rsidP="008D3E61">
      <w:pPr>
        <w:pStyle w:val="ListParagraph"/>
        <w:numPr>
          <w:ilvl w:val="0"/>
          <w:numId w:val="6"/>
        </w:numPr>
        <w:spacing w:before="100" w:beforeAutospacing="1" w:after="100" w:afterAutospacing="1"/>
        <w:ind w:left="284" w:hanging="426"/>
        <w:jc w:val="both"/>
        <w:rPr>
          <w:b/>
          <w:bCs/>
        </w:rPr>
      </w:pPr>
      <w:r>
        <w:t>Okul ve sınıf kurallarının öğrencilerde davranış haline dönüştürülmesi için gereken çabanın gösterilmesine,</w:t>
      </w:r>
    </w:p>
    <w:p w:rsidR="000C71A2" w:rsidRPr="005F4BDE" w:rsidRDefault="000C71A2" w:rsidP="008D3E61">
      <w:pPr>
        <w:pStyle w:val="ListParagraph"/>
        <w:numPr>
          <w:ilvl w:val="0"/>
          <w:numId w:val="6"/>
        </w:numPr>
        <w:spacing w:before="100" w:beforeAutospacing="1" w:after="100" w:afterAutospacing="1"/>
        <w:ind w:left="284" w:hanging="426"/>
        <w:jc w:val="both"/>
        <w:rPr>
          <w:b/>
          <w:bCs/>
        </w:rPr>
      </w:pPr>
      <w:r>
        <w:t>Sınıflar arası öğretmen ve öğrenci diyaloglarının geliştirilmesine, yardımlaşmalara devam edilmesine,</w:t>
      </w:r>
    </w:p>
    <w:p w:rsidR="000C71A2" w:rsidRPr="00CF4566" w:rsidRDefault="000C71A2" w:rsidP="008D3E61">
      <w:pPr>
        <w:pStyle w:val="ListParagraph"/>
        <w:numPr>
          <w:ilvl w:val="0"/>
          <w:numId w:val="6"/>
        </w:numPr>
        <w:spacing w:before="100" w:beforeAutospacing="1" w:after="100" w:afterAutospacing="1"/>
        <w:ind w:left="284" w:hanging="426"/>
        <w:jc w:val="both"/>
        <w:rPr>
          <w:b/>
          <w:bCs/>
        </w:rPr>
      </w:pPr>
      <w:r>
        <w:t>Belirli gün ve haftalarla ilgili çalışmaların sınıf ortamında diğer sınıflarla birlikte işbirliği içerisinde kutlanmasına,</w:t>
      </w:r>
    </w:p>
    <w:p w:rsidR="000C71A2" w:rsidRPr="005637B6" w:rsidRDefault="000C71A2" w:rsidP="008D3E61">
      <w:pPr>
        <w:pStyle w:val="ListParagraph"/>
        <w:numPr>
          <w:ilvl w:val="0"/>
          <w:numId w:val="6"/>
        </w:numPr>
        <w:spacing w:before="100" w:beforeAutospacing="1" w:after="100" w:afterAutospacing="1"/>
        <w:ind w:left="284" w:hanging="426"/>
        <w:jc w:val="both"/>
        <w:rPr>
          <w:b/>
          <w:bCs/>
        </w:rPr>
      </w:pPr>
      <w:r>
        <w:t>Sınıf köşelerinin etkin biçimde öğrenciler tarafından işlenerek kullanılmasına,</w:t>
      </w:r>
    </w:p>
    <w:p w:rsidR="000C71A2" w:rsidRPr="00CF4566" w:rsidRDefault="000C71A2" w:rsidP="008D3E61">
      <w:pPr>
        <w:pStyle w:val="ListParagraph"/>
        <w:numPr>
          <w:ilvl w:val="0"/>
          <w:numId w:val="6"/>
        </w:numPr>
        <w:spacing w:before="100" w:beforeAutospacing="1" w:after="100" w:afterAutospacing="1"/>
        <w:ind w:left="284" w:hanging="426"/>
        <w:jc w:val="both"/>
        <w:rPr>
          <w:b/>
          <w:bCs/>
        </w:rPr>
      </w:pPr>
      <w:r w:rsidRPr="001A0D44">
        <w:t>Atatürkçülük konularının tüm derslere yayılarak işlenmesine,</w:t>
      </w:r>
    </w:p>
    <w:p w:rsidR="000C71A2" w:rsidRPr="00CF4566" w:rsidRDefault="000C71A2" w:rsidP="008D3E61">
      <w:pPr>
        <w:pStyle w:val="ListParagraph"/>
        <w:numPr>
          <w:ilvl w:val="0"/>
          <w:numId w:val="6"/>
        </w:numPr>
        <w:spacing w:before="100" w:beforeAutospacing="1" w:after="100" w:afterAutospacing="1"/>
        <w:ind w:left="284" w:hanging="426"/>
        <w:jc w:val="both"/>
        <w:rPr>
          <w:b/>
          <w:bCs/>
        </w:rPr>
      </w:pPr>
      <w:r>
        <w:t>Sınıf grafiklerinin ikinci döneme uygun olarak yeniden düzenlenmesine,</w:t>
      </w:r>
    </w:p>
    <w:p w:rsidR="000C71A2" w:rsidRPr="008C4C5C" w:rsidRDefault="000C71A2" w:rsidP="008D3E61">
      <w:pPr>
        <w:pStyle w:val="ListParagraph"/>
        <w:numPr>
          <w:ilvl w:val="0"/>
          <w:numId w:val="6"/>
        </w:numPr>
        <w:spacing w:before="100" w:beforeAutospacing="1" w:after="100" w:afterAutospacing="1"/>
        <w:ind w:left="284" w:hanging="426"/>
        <w:jc w:val="both"/>
        <w:rPr>
          <w:b/>
          <w:bCs/>
        </w:rPr>
      </w:pPr>
      <w:r>
        <w:t>Öğrencilerin, “İstiklâl Marşı”nın doğru bir şekilde söylemeleri için gerekli çalışmaların yapılmasına,</w:t>
      </w:r>
    </w:p>
    <w:p w:rsidR="000C71A2" w:rsidRPr="00CF2808" w:rsidRDefault="000C71A2" w:rsidP="008D3E61">
      <w:pPr>
        <w:pStyle w:val="ListParagraph"/>
        <w:numPr>
          <w:ilvl w:val="0"/>
          <w:numId w:val="6"/>
        </w:numPr>
        <w:spacing w:before="100" w:beforeAutospacing="1" w:after="100" w:afterAutospacing="1"/>
        <w:ind w:left="284" w:hanging="426"/>
        <w:jc w:val="both"/>
        <w:rPr>
          <w:b/>
          <w:bCs/>
        </w:rPr>
      </w:pPr>
      <w:r>
        <w:t>Veli toplantılarının zamanında ve amacına uygun olarak yapılmasına, okul idaresine 2 gün önceden haber verilmesine,</w:t>
      </w:r>
    </w:p>
    <w:p w:rsidR="000C71A2" w:rsidRPr="008C4C5C" w:rsidRDefault="000C71A2" w:rsidP="008D3E61">
      <w:pPr>
        <w:pStyle w:val="ListParagraph"/>
        <w:numPr>
          <w:ilvl w:val="0"/>
          <w:numId w:val="6"/>
        </w:numPr>
        <w:spacing w:before="100" w:beforeAutospacing="1" w:after="100" w:afterAutospacing="1"/>
        <w:ind w:left="284" w:hanging="426"/>
        <w:jc w:val="both"/>
        <w:rPr>
          <w:b/>
          <w:bCs/>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0C71A2" w:rsidRPr="002C7F5F" w:rsidRDefault="000C71A2" w:rsidP="008D3E61">
      <w:pPr>
        <w:pStyle w:val="ListParagraph"/>
        <w:numPr>
          <w:ilvl w:val="0"/>
          <w:numId w:val="6"/>
        </w:numPr>
        <w:spacing w:before="100" w:beforeAutospacing="1" w:after="100" w:afterAutospacing="1"/>
        <w:ind w:left="284" w:hanging="426"/>
        <w:jc w:val="both"/>
        <w:rPr>
          <w:b/>
          <w:bCs/>
        </w:rPr>
      </w:pPr>
      <w:r>
        <w:t>Sınıf dolabında öğrencilerin etkinliklerini muhafaza etmek için her öğrenci için ürün dosyası tutulmasına devam edilmesine,</w:t>
      </w:r>
    </w:p>
    <w:p w:rsidR="000C71A2" w:rsidRPr="002C7F5F" w:rsidRDefault="000C71A2" w:rsidP="008D3E61">
      <w:pPr>
        <w:pStyle w:val="ListParagraph"/>
        <w:numPr>
          <w:ilvl w:val="0"/>
          <w:numId w:val="6"/>
        </w:numPr>
        <w:spacing w:before="100" w:beforeAutospacing="1" w:after="100" w:afterAutospacing="1"/>
        <w:ind w:left="284" w:hanging="426"/>
        <w:jc w:val="both"/>
        <w:rPr>
          <w:b/>
          <w:bCs/>
        </w:rPr>
      </w:pPr>
      <w:r>
        <w:t>Öğrencilerin sınıf içindeki düzenlerinde onların boy ve fiziki özelliklerinin göz önünde bulundurularak oturma yerlerinin tespit edilmesine,</w:t>
      </w:r>
    </w:p>
    <w:p w:rsidR="000C71A2" w:rsidRPr="002C7F5F" w:rsidRDefault="000C71A2" w:rsidP="008D3E61">
      <w:pPr>
        <w:pStyle w:val="ListParagraph"/>
        <w:numPr>
          <w:ilvl w:val="0"/>
          <w:numId w:val="6"/>
        </w:numPr>
        <w:spacing w:before="100" w:beforeAutospacing="1" w:after="100" w:afterAutospacing="1"/>
        <w:ind w:left="284" w:hanging="426"/>
        <w:jc w:val="both"/>
        <w:rPr>
          <w:b/>
          <w:bCs/>
        </w:rPr>
      </w:pPr>
      <w:r>
        <w:t>Belirli gün ve haftaların, milli bayramların ilk dönem yapıldığı gibi düzenli olarak kutlanmasına, sosyal kulüp çalışmalarının düzenli olarak yapılmasına,</w:t>
      </w:r>
    </w:p>
    <w:p w:rsidR="000C71A2" w:rsidRPr="00F17787" w:rsidRDefault="000C71A2" w:rsidP="008D3E61">
      <w:pPr>
        <w:pStyle w:val="ListParagraph"/>
        <w:numPr>
          <w:ilvl w:val="0"/>
          <w:numId w:val="6"/>
        </w:numPr>
        <w:spacing w:before="100" w:beforeAutospacing="1" w:after="100" w:afterAutospacing="1"/>
        <w:ind w:left="284" w:hanging="426"/>
        <w:jc w:val="both"/>
        <w:rPr>
          <w:b/>
          <w:bCs/>
        </w:rPr>
      </w:pPr>
      <w:r>
        <w:t>Ulusal bayramlarda sınıfların günün anlam ve önemine uygun şekilde öğrencilerin katılımı ile hazırlanmasına,</w:t>
      </w:r>
    </w:p>
    <w:p w:rsidR="000C71A2" w:rsidRPr="003F2A20" w:rsidRDefault="000C71A2" w:rsidP="008D3E61">
      <w:pPr>
        <w:pStyle w:val="ListParagraph"/>
        <w:numPr>
          <w:ilvl w:val="0"/>
          <w:numId w:val="6"/>
        </w:numPr>
        <w:spacing w:before="100" w:beforeAutospacing="1" w:after="100" w:afterAutospacing="1"/>
        <w:ind w:left="284" w:hanging="426"/>
        <w:jc w:val="both"/>
        <w:rPr>
          <w:b/>
          <w:bCs/>
        </w:rPr>
      </w:pPr>
      <w:r>
        <w:t>Derslerin değerlendirilmesinde hem ders kitaplarındaki değerlendirme basamaklarının yapılmasına hem de başka kaynaklardan testlerle ünite ve konuların değerlendirilmesinin yapılmasına,</w:t>
      </w:r>
    </w:p>
    <w:p w:rsidR="000C71A2" w:rsidRPr="00F17787" w:rsidRDefault="000C71A2" w:rsidP="008D3E61">
      <w:pPr>
        <w:pStyle w:val="ListParagraph"/>
        <w:numPr>
          <w:ilvl w:val="0"/>
          <w:numId w:val="6"/>
        </w:numPr>
        <w:spacing w:before="100" w:beforeAutospacing="1" w:after="100" w:afterAutospacing="1"/>
        <w:ind w:left="284" w:hanging="426"/>
        <w:jc w:val="both"/>
        <w:rPr>
          <w:b/>
          <w:bCs/>
        </w:rPr>
      </w:pPr>
      <w:r>
        <w:t>Ailelerine çocuklarına yardım olabilmeleri ve araştırma çalışmalarının önemsenmesi için bilgilendirme yapılmasına,</w:t>
      </w:r>
    </w:p>
    <w:p w:rsidR="000C71A2" w:rsidRPr="004B0740" w:rsidRDefault="000C71A2" w:rsidP="008D3E61">
      <w:pPr>
        <w:pStyle w:val="ListParagraph"/>
        <w:numPr>
          <w:ilvl w:val="0"/>
          <w:numId w:val="6"/>
        </w:numPr>
        <w:spacing w:before="100" w:beforeAutospacing="1" w:after="100" w:afterAutospacing="1"/>
        <w:ind w:left="284" w:hanging="426"/>
        <w:jc w:val="both"/>
        <w:rPr>
          <w:b/>
          <w:bCs/>
        </w:rPr>
      </w:pPr>
      <w:r>
        <w:t>Kulüplerde görevli öğrencilerin yapacağı çalışmaların sınıf öğretmenleri tarafından dikkatle takip edilmesine ve gerekli katkının sağlanmasına,</w:t>
      </w:r>
    </w:p>
    <w:p w:rsidR="000C71A2" w:rsidRPr="004B0740" w:rsidRDefault="000C71A2" w:rsidP="008D3E61">
      <w:pPr>
        <w:pStyle w:val="ListParagraph"/>
        <w:numPr>
          <w:ilvl w:val="0"/>
          <w:numId w:val="6"/>
        </w:numPr>
        <w:spacing w:before="100" w:beforeAutospacing="1" w:after="100" w:afterAutospacing="1"/>
        <w:ind w:left="284" w:hanging="426"/>
        <w:jc w:val="both"/>
        <w:rPr>
          <w:b/>
          <w:bCs/>
        </w:rPr>
      </w:pPr>
      <w:r>
        <w:t>Hayat bilgisi dersinde öğrencilerin okul ve sınıf kurallarına uymaları, tema konularının amaçları doğrultusunda davranışlar kazanmaları için gerekli çalışmaların titizlikle yapılmasına,</w:t>
      </w:r>
    </w:p>
    <w:p w:rsidR="000C71A2" w:rsidRPr="0097655C" w:rsidRDefault="000C71A2" w:rsidP="008D3E61">
      <w:pPr>
        <w:pStyle w:val="ListParagraph"/>
        <w:numPr>
          <w:ilvl w:val="0"/>
          <w:numId w:val="6"/>
        </w:numPr>
        <w:spacing w:before="100" w:beforeAutospacing="1" w:after="100" w:afterAutospacing="1"/>
        <w:ind w:left="284" w:hanging="426"/>
        <w:jc w:val="both"/>
        <w:rPr>
          <w:b/>
          <w:bCs/>
        </w:rPr>
      </w:pPr>
      <w:r>
        <w:t>Türkçe dersinde öğrencilerin etkin okuma-yazma, anlatım yapmaları için gerekli çalışmaların özenle yapılmasına,</w:t>
      </w:r>
    </w:p>
    <w:p w:rsidR="000C71A2" w:rsidRPr="0097655C" w:rsidRDefault="000C71A2" w:rsidP="008D3E61">
      <w:pPr>
        <w:pStyle w:val="ListParagraph"/>
        <w:numPr>
          <w:ilvl w:val="0"/>
          <w:numId w:val="6"/>
        </w:numPr>
        <w:spacing w:before="100" w:beforeAutospacing="1" w:after="100" w:afterAutospacing="1"/>
        <w:ind w:left="284" w:hanging="426"/>
        <w:jc w:val="both"/>
        <w:rPr>
          <w:b/>
          <w:bCs/>
        </w:rPr>
      </w:pPr>
      <w:r>
        <w:t>Matematik dersinde öğrencilerin doğal sayıları, geometri, ölçme araçları bilgilerinin geliştirilmesine, dört işlemle uygulamaları yapabilmeleri için azami özenin gösterilmesine,</w:t>
      </w:r>
    </w:p>
    <w:p w:rsidR="000C71A2" w:rsidRPr="00682876" w:rsidRDefault="000C71A2" w:rsidP="008D3E61">
      <w:pPr>
        <w:pStyle w:val="ListParagraph"/>
        <w:numPr>
          <w:ilvl w:val="0"/>
          <w:numId w:val="6"/>
        </w:numPr>
        <w:spacing w:before="100" w:beforeAutospacing="1" w:after="100" w:afterAutospacing="1"/>
        <w:ind w:left="284" w:hanging="426"/>
        <w:jc w:val="both"/>
        <w:rPr>
          <w:b/>
          <w:bCs/>
        </w:rPr>
      </w:pPr>
      <w:r>
        <w:t>Oyun ve fiziki etkinlikler, görsel sanatlar ve müzik derslerinin zamanında ve amacına uygun olarak işlenmesine, karar verildi.</w:t>
      </w:r>
    </w:p>
    <w:p w:rsidR="000C71A2" w:rsidRPr="008D3E61" w:rsidRDefault="000C71A2" w:rsidP="008D3E61">
      <w:pPr>
        <w:ind w:left="284" w:hanging="426"/>
        <w:jc w:val="both"/>
        <w:rPr>
          <w:b/>
          <w:bCs/>
          <w:i/>
          <w:iCs/>
        </w:rPr>
      </w:pPr>
      <w:r>
        <w:tab/>
      </w:r>
      <w:r w:rsidRPr="008D3E61">
        <w:rPr>
          <w:b/>
          <w:bCs/>
          <w:i/>
          <w:iCs/>
        </w:rPr>
        <w:t>2015/2016 Eğitim – Öğretim yılı 3. sınıflar II. dönem başı zümre öğretmenler kurulu toplantısı yukarıda belirtilen tarih, yer ve saatte yapılmış olup yukarıdaki kararlar alınmış</w:t>
      </w:r>
      <w:r>
        <w:rPr>
          <w:b/>
          <w:bCs/>
          <w:i/>
          <w:iCs/>
        </w:rPr>
        <w:t>, aşağıda imzası bulunan Z</w:t>
      </w:r>
      <w:r w:rsidRPr="008D3E61">
        <w:rPr>
          <w:b/>
          <w:bCs/>
          <w:i/>
          <w:iCs/>
        </w:rPr>
        <w:t>ümre</w:t>
      </w:r>
      <w:r>
        <w:rPr>
          <w:b/>
          <w:bCs/>
          <w:i/>
          <w:iCs/>
        </w:rPr>
        <w:t xml:space="preserve"> Ö</w:t>
      </w:r>
      <w:r w:rsidRPr="008D3E61">
        <w:rPr>
          <w:b/>
          <w:bCs/>
          <w:i/>
          <w:iCs/>
        </w:rPr>
        <w:t>ğretmenleri</w:t>
      </w:r>
      <w:r>
        <w:rPr>
          <w:b/>
          <w:bCs/>
          <w:i/>
          <w:iCs/>
        </w:rPr>
        <w:t xml:space="preserve"> ve </w:t>
      </w:r>
      <w:r w:rsidRPr="008D3E61">
        <w:rPr>
          <w:b/>
          <w:bCs/>
          <w:i/>
          <w:iCs/>
        </w:rPr>
        <w:t>Okul Müdür Yardımcısı tarafından iş bu tutanak düzenlenerek imza altına alınmıştır.</w:t>
      </w:r>
    </w:p>
    <w:p w:rsidR="000C71A2" w:rsidRDefault="000C71A2" w:rsidP="0089426E">
      <w:pPr>
        <w:jc w:val="both"/>
      </w:pPr>
    </w:p>
    <w:p w:rsidR="000C71A2" w:rsidRPr="00276DFE" w:rsidRDefault="000C71A2" w:rsidP="0089426E">
      <w:pPr>
        <w:jc w:val="both"/>
      </w:pPr>
    </w:p>
    <w:p w:rsidR="000C71A2" w:rsidRPr="00243565" w:rsidRDefault="000C71A2" w:rsidP="008D3E61">
      <w:pPr>
        <w:tabs>
          <w:tab w:val="left" w:pos="7710"/>
        </w:tabs>
      </w:pPr>
      <w:r w:rsidRPr="008D3E61">
        <w:rPr>
          <w:b/>
          <w:bCs/>
          <w:i/>
          <w:iCs/>
        </w:rPr>
        <w:t>Zekeriyya AKKUŞ Erkan AKDOĞANÖzlem TESKİ</w:t>
      </w:r>
    </w:p>
    <w:p w:rsidR="000C71A2" w:rsidRPr="008D3E61" w:rsidRDefault="000C71A2" w:rsidP="008D3E61">
      <w:pPr>
        <w:tabs>
          <w:tab w:val="left" w:pos="7710"/>
        </w:tabs>
        <w:rPr>
          <w:sz w:val="20"/>
          <w:szCs w:val="20"/>
        </w:rPr>
      </w:pPr>
      <w:r w:rsidRPr="008D3E61">
        <w:rPr>
          <w:sz w:val="20"/>
          <w:szCs w:val="20"/>
        </w:rPr>
        <w:t>3-A Sınıf Öğretmeni                       3-B Sınıf Öğretmeni                    İngilizce Öğretmeni</w:t>
      </w:r>
    </w:p>
    <w:p w:rsidR="000C71A2" w:rsidRDefault="000C71A2" w:rsidP="008D3E61">
      <w:pPr>
        <w:tabs>
          <w:tab w:val="left" w:pos="7710"/>
        </w:tabs>
      </w:pPr>
    </w:p>
    <w:p w:rsidR="000C71A2" w:rsidRDefault="000C71A2" w:rsidP="008D3E61">
      <w:pPr>
        <w:tabs>
          <w:tab w:val="left" w:pos="7710"/>
        </w:tabs>
      </w:pPr>
    </w:p>
    <w:p w:rsidR="000C71A2" w:rsidRDefault="000C71A2" w:rsidP="008D3E61">
      <w:pPr>
        <w:tabs>
          <w:tab w:val="left" w:pos="7710"/>
        </w:tabs>
      </w:pPr>
    </w:p>
    <w:p w:rsidR="000C71A2" w:rsidRDefault="000C71A2" w:rsidP="008D3E61">
      <w:pPr>
        <w:tabs>
          <w:tab w:val="left" w:pos="7710"/>
        </w:tabs>
      </w:pPr>
    </w:p>
    <w:p w:rsidR="000C71A2" w:rsidRPr="008D3E61" w:rsidRDefault="000C71A2" w:rsidP="008D3E61">
      <w:pPr>
        <w:tabs>
          <w:tab w:val="left" w:pos="7710"/>
        </w:tabs>
        <w:rPr>
          <w:b/>
          <w:bCs/>
          <w:i/>
          <w:iCs/>
        </w:rPr>
      </w:pPr>
      <w:r w:rsidRPr="008D3E61">
        <w:rPr>
          <w:b/>
          <w:bCs/>
          <w:i/>
          <w:iCs/>
        </w:rPr>
        <w:t>Ayten BAYRAK</w:t>
      </w:r>
    </w:p>
    <w:p w:rsidR="000C71A2" w:rsidRDefault="000C71A2" w:rsidP="008D3E61">
      <w:pPr>
        <w:tabs>
          <w:tab w:val="left" w:pos="0"/>
        </w:tabs>
        <w:jc w:val="center"/>
      </w:pPr>
      <w:r w:rsidRPr="008D3E61">
        <w:rPr>
          <w:sz w:val="20"/>
          <w:szCs w:val="20"/>
        </w:rPr>
        <w:t>Okul Müdür Yardımcısı</w:t>
      </w:r>
      <w:bookmarkStart w:id="0" w:name="_GoBack"/>
      <w:bookmarkEnd w:id="0"/>
      <w:r>
        <w:rPr>
          <w:sz w:val="20"/>
          <w:szCs w:val="20"/>
        </w:rPr>
        <w:t xml:space="preserve"> </w:t>
      </w:r>
      <w:hyperlink r:id="rId7" w:history="1">
        <w:r w:rsidRPr="009C4BE0">
          <w:rPr>
            <w:rStyle w:val="Hyperlink"/>
          </w:rPr>
          <w:t>www.sorubak.com</w:t>
        </w:r>
      </w:hyperlink>
      <w:r>
        <w:t xml:space="preserve">  </w:t>
      </w:r>
    </w:p>
    <w:p w:rsidR="000C71A2" w:rsidRPr="00521884" w:rsidRDefault="000C71A2" w:rsidP="008D3E61">
      <w:pPr>
        <w:tabs>
          <w:tab w:val="left" w:pos="0"/>
        </w:tabs>
        <w:jc w:val="center"/>
      </w:pPr>
    </w:p>
    <w:p w:rsidR="000C71A2" w:rsidRPr="00A635C4" w:rsidRDefault="000C71A2" w:rsidP="008D3E61">
      <w:pPr>
        <w:jc w:val="center"/>
        <w:rPr>
          <w:b/>
          <w:bCs/>
          <w:sz w:val="20"/>
          <w:szCs w:val="20"/>
        </w:rPr>
      </w:pPr>
      <w:r>
        <w:rPr>
          <w:b/>
          <w:bCs/>
          <w:sz w:val="20"/>
          <w:szCs w:val="20"/>
        </w:rPr>
        <w:t>-</w:t>
      </w:r>
      <w:r w:rsidRPr="00A635C4">
        <w:rPr>
          <w:b/>
          <w:bCs/>
          <w:sz w:val="20"/>
          <w:szCs w:val="20"/>
        </w:rPr>
        <w:t>U Y G U N D U R</w:t>
      </w:r>
      <w:r>
        <w:rPr>
          <w:b/>
          <w:bCs/>
          <w:sz w:val="20"/>
          <w:szCs w:val="20"/>
        </w:rPr>
        <w:t>-</w:t>
      </w:r>
    </w:p>
    <w:p w:rsidR="000C71A2" w:rsidRPr="0049469A" w:rsidRDefault="000C71A2" w:rsidP="008D3E61">
      <w:pPr>
        <w:tabs>
          <w:tab w:val="left" w:pos="540"/>
        </w:tabs>
        <w:jc w:val="center"/>
      </w:pPr>
      <w:r>
        <w:t>12.02</w:t>
      </w:r>
      <w:r w:rsidRPr="0049469A">
        <w:t>.201</w:t>
      </w:r>
      <w:r>
        <w:t>6</w:t>
      </w:r>
    </w:p>
    <w:p w:rsidR="000C71A2" w:rsidRDefault="000C71A2" w:rsidP="008D3E61">
      <w:pPr>
        <w:tabs>
          <w:tab w:val="left" w:pos="540"/>
        </w:tabs>
        <w:jc w:val="center"/>
        <w:rPr>
          <w:b/>
          <w:bCs/>
        </w:rPr>
      </w:pPr>
    </w:p>
    <w:p w:rsidR="000C71A2" w:rsidRDefault="000C71A2" w:rsidP="008D3E61">
      <w:pPr>
        <w:tabs>
          <w:tab w:val="left" w:pos="540"/>
        </w:tabs>
        <w:jc w:val="center"/>
        <w:rPr>
          <w:b/>
          <w:bCs/>
        </w:rPr>
      </w:pPr>
    </w:p>
    <w:p w:rsidR="000C71A2" w:rsidRPr="00BB4836" w:rsidRDefault="000C71A2" w:rsidP="008D3E61">
      <w:pPr>
        <w:tabs>
          <w:tab w:val="left" w:pos="540"/>
        </w:tabs>
        <w:jc w:val="center"/>
        <w:rPr>
          <w:b/>
          <w:bCs/>
        </w:rPr>
      </w:pPr>
    </w:p>
    <w:p w:rsidR="000C71A2" w:rsidRPr="008D3E61" w:rsidRDefault="000C71A2" w:rsidP="008D3E61">
      <w:pPr>
        <w:tabs>
          <w:tab w:val="left" w:pos="540"/>
        </w:tabs>
        <w:jc w:val="center"/>
        <w:rPr>
          <w:b/>
          <w:bCs/>
          <w:i/>
          <w:iCs/>
          <w:sz w:val="28"/>
          <w:szCs w:val="28"/>
        </w:rPr>
      </w:pPr>
      <w:r w:rsidRPr="008D3E61">
        <w:rPr>
          <w:b/>
          <w:bCs/>
          <w:i/>
          <w:iCs/>
          <w:sz w:val="28"/>
          <w:szCs w:val="28"/>
        </w:rPr>
        <w:t>HALİL KORKUT</w:t>
      </w:r>
    </w:p>
    <w:p w:rsidR="000C71A2" w:rsidRPr="008D3E61" w:rsidRDefault="000C71A2" w:rsidP="008D3E61">
      <w:pPr>
        <w:tabs>
          <w:tab w:val="left" w:pos="540"/>
        </w:tabs>
        <w:jc w:val="center"/>
        <w:rPr>
          <w:sz w:val="20"/>
          <w:szCs w:val="20"/>
        </w:rPr>
      </w:pPr>
      <w:r>
        <w:rPr>
          <w:sz w:val="20"/>
          <w:szCs w:val="20"/>
        </w:rPr>
        <w:t>Okul Müdürü</w:t>
      </w:r>
    </w:p>
    <w:sectPr w:rsidR="000C71A2" w:rsidRPr="008D3E61" w:rsidSect="00E71868">
      <w:footerReference w:type="default" r:id="rId8"/>
      <w:pgSz w:w="11906" w:h="16838"/>
      <w:pgMar w:top="1134" w:right="424" w:bottom="1079"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71A2" w:rsidRDefault="000C71A2" w:rsidP="006D6915">
      <w:r>
        <w:separator/>
      </w:r>
    </w:p>
  </w:endnote>
  <w:endnote w:type="continuationSeparator" w:id="1">
    <w:p w:rsidR="000C71A2" w:rsidRDefault="000C71A2" w:rsidP="006D69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1A2" w:rsidRDefault="000C71A2">
    <w:pPr>
      <w:pStyle w:val="Footer"/>
      <w:jc w:val="right"/>
    </w:pPr>
    <w:fldSimple w:instr=" PAGE   \* MERGEFORMAT ">
      <w:r>
        <w:rPr>
          <w:noProof/>
        </w:rPr>
        <w:t>13</w:t>
      </w:r>
    </w:fldSimple>
  </w:p>
  <w:p w:rsidR="000C71A2" w:rsidRDefault="000C71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71A2" w:rsidRDefault="000C71A2" w:rsidP="006D6915">
      <w:r>
        <w:separator/>
      </w:r>
    </w:p>
  </w:footnote>
  <w:footnote w:type="continuationSeparator" w:id="1">
    <w:p w:rsidR="000C71A2" w:rsidRDefault="000C71A2" w:rsidP="006D69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C05B56"/>
    <w:multiLevelType w:val="hybridMultilevel"/>
    <w:tmpl w:val="CE38EEE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C2E439D"/>
    <w:multiLevelType w:val="hybridMultilevel"/>
    <w:tmpl w:val="8CA299D6"/>
    <w:lvl w:ilvl="0" w:tplc="041F000F">
      <w:start w:val="1"/>
      <w:numFmt w:val="decimal"/>
      <w:lvlText w:val="%1."/>
      <w:lvlJc w:val="left"/>
      <w:pPr>
        <w:ind w:left="720" w:hanging="360"/>
      </w:pPr>
    </w:lvl>
    <w:lvl w:ilvl="1" w:tplc="2182D8AE">
      <w:start w:val="1"/>
      <w:numFmt w:val="upperRoman"/>
      <w:lvlText w:val="%2."/>
      <w:lvlJc w:val="left"/>
      <w:pPr>
        <w:ind w:left="1800" w:hanging="720"/>
      </w:pPr>
      <w:rPr>
        <w:rFonts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2745686"/>
    <w:multiLevelType w:val="hybridMultilevel"/>
    <w:tmpl w:val="332EC8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68FA1966"/>
    <w:multiLevelType w:val="hybridMultilevel"/>
    <w:tmpl w:val="D9B0DEE6"/>
    <w:lvl w:ilvl="0" w:tplc="3EB03BE2">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4">
    <w:nsid w:val="73B704E0"/>
    <w:multiLevelType w:val="hybridMultilevel"/>
    <w:tmpl w:val="3702A714"/>
    <w:lvl w:ilvl="0" w:tplc="56020A90">
      <w:start w:val="1"/>
      <w:numFmt w:val="decimal"/>
      <w:lvlText w:val="%1."/>
      <w:lvlJc w:val="left"/>
      <w:pPr>
        <w:ind w:left="360" w:hanging="360"/>
      </w:pPr>
      <w:rPr>
        <w:rFonts w:hint="default"/>
        <w:b/>
        <w:bCs/>
        <w:sz w:val="22"/>
        <w:szCs w:val="22"/>
        <w:u w:val="single"/>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5">
    <w:nsid w:val="7C342BCB"/>
    <w:multiLevelType w:val="hybridMultilevel"/>
    <w:tmpl w:val="AF32A6C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4AE8"/>
    <w:rsid w:val="00001510"/>
    <w:rsid w:val="000035E6"/>
    <w:rsid w:val="000134ED"/>
    <w:rsid w:val="00014276"/>
    <w:rsid w:val="00034738"/>
    <w:rsid w:val="0004031D"/>
    <w:rsid w:val="0004743A"/>
    <w:rsid w:val="00053637"/>
    <w:rsid w:val="00064A61"/>
    <w:rsid w:val="00080E98"/>
    <w:rsid w:val="00084126"/>
    <w:rsid w:val="0009523E"/>
    <w:rsid w:val="000B42DE"/>
    <w:rsid w:val="000B746E"/>
    <w:rsid w:val="000C71A2"/>
    <w:rsid w:val="000F05B0"/>
    <w:rsid w:val="000F1E26"/>
    <w:rsid w:val="00151C1F"/>
    <w:rsid w:val="0018083E"/>
    <w:rsid w:val="00196DC1"/>
    <w:rsid w:val="001A0D44"/>
    <w:rsid w:val="001A2BA8"/>
    <w:rsid w:val="001C51D8"/>
    <w:rsid w:val="00243565"/>
    <w:rsid w:val="00276DFE"/>
    <w:rsid w:val="00283032"/>
    <w:rsid w:val="00283F37"/>
    <w:rsid w:val="002B5290"/>
    <w:rsid w:val="002C7F5F"/>
    <w:rsid w:val="002E1776"/>
    <w:rsid w:val="00325B6D"/>
    <w:rsid w:val="003308EE"/>
    <w:rsid w:val="00336429"/>
    <w:rsid w:val="00354842"/>
    <w:rsid w:val="00366C79"/>
    <w:rsid w:val="00377B8D"/>
    <w:rsid w:val="00381CF7"/>
    <w:rsid w:val="003A6329"/>
    <w:rsid w:val="003C6466"/>
    <w:rsid w:val="003C7A68"/>
    <w:rsid w:val="003E354D"/>
    <w:rsid w:val="003F2A20"/>
    <w:rsid w:val="003F343B"/>
    <w:rsid w:val="003F76DA"/>
    <w:rsid w:val="00412068"/>
    <w:rsid w:val="00413409"/>
    <w:rsid w:val="00424599"/>
    <w:rsid w:val="004455BE"/>
    <w:rsid w:val="004504B8"/>
    <w:rsid w:val="0049469A"/>
    <w:rsid w:val="0049482A"/>
    <w:rsid w:val="004A0FB8"/>
    <w:rsid w:val="004B0740"/>
    <w:rsid w:val="004B08E6"/>
    <w:rsid w:val="004B4EB9"/>
    <w:rsid w:val="004C570E"/>
    <w:rsid w:val="004E476E"/>
    <w:rsid w:val="004E47AA"/>
    <w:rsid w:val="004F55BF"/>
    <w:rsid w:val="004F73D3"/>
    <w:rsid w:val="00506B81"/>
    <w:rsid w:val="005156BC"/>
    <w:rsid w:val="00521884"/>
    <w:rsid w:val="00554CE0"/>
    <w:rsid w:val="005637B6"/>
    <w:rsid w:val="00566A54"/>
    <w:rsid w:val="00567C89"/>
    <w:rsid w:val="00574AE8"/>
    <w:rsid w:val="005A0614"/>
    <w:rsid w:val="005F4BDE"/>
    <w:rsid w:val="00601465"/>
    <w:rsid w:val="0060416A"/>
    <w:rsid w:val="00641ADD"/>
    <w:rsid w:val="0067461A"/>
    <w:rsid w:val="00675E32"/>
    <w:rsid w:val="00682876"/>
    <w:rsid w:val="0068435F"/>
    <w:rsid w:val="0069259B"/>
    <w:rsid w:val="00697D9F"/>
    <w:rsid w:val="006C18A1"/>
    <w:rsid w:val="006C2E62"/>
    <w:rsid w:val="006C65B1"/>
    <w:rsid w:val="006D6915"/>
    <w:rsid w:val="006E2D77"/>
    <w:rsid w:val="0073663A"/>
    <w:rsid w:val="00736D30"/>
    <w:rsid w:val="00767A24"/>
    <w:rsid w:val="007740A9"/>
    <w:rsid w:val="007869C0"/>
    <w:rsid w:val="007B2EE1"/>
    <w:rsid w:val="007C5212"/>
    <w:rsid w:val="007C715C"/>
    <w:rsid w:val="007D78C3"/>
    <w:rsid w:val="007F0E96"/>
    <w:rsid w:val="00841B84"/>
    <w:rsid w:val="00857413"/>
    <w:rsid w:val="0089426E"/>
    <w:rsid w:val="008A46AF"/>
    <w:rsid w:val="008C19C6"/>
    <w:rsid w:val="008C4C5C"/>
    <w:rsid w:val="008D3E61"/>
    <w:rsid w:val="008E266A"/>
    <w:rsid w:val="008F2082"/>
    <w:rsid w:val="00911C33"/>
    <w:rsid w:val="00923211"/>
    <w:rsid w:val="00947741"/>
    <w:rsid w:val="00965A15"/>
    <w:rsid w:val="0097655C"/>
    <w:rsid w:val="0098329C"/>
    <w:rsid w:val="009A1426"/>
    <w:rsid w:val="009B0DAE"/>
    <w:rsid w:val="009B2F56"/>
    <w:rsid w:val="009C4BE0"/>
    <w:rsid w:val="009F04D8"/>
    <w:rsid w:val="00A05092"/>
    <w:rsid w:val="00A4303E"/>
    <w:rsid w:val="00A635C4"/>
    <w:rsid w:val="00A712B7"/>
    <w:rsid w:val="00A72389"/>
    <w:rsid w:val="00AB5428"/>
    <w:rsid w:val="00AC7FAF"/>
    <w:rsid w:val="00AD44AA"/>
    <w:rsid w:val="00AF5F3E"/>
    <w:rsid w:val="00B051A5"/>
    <w:rsid w:val="00B078CB"/>
    <w:rsid w:val="00B11CB4"/>
    <w:rsid w:val="00B159B3"/>
    <w:rsid w:val="00B3372E"/>
    <w:rsid w:val="00B33FCB"/>
    <w:rsid w:val="00B43D8B"/>
    <w:rsid w:val="00B7397F"/>
    <w:rsid w:val="00B755AC"/>
    <w:rsid w:val="00B957DB"/>
    <w:rsid w:val="00BB2972"/>
    <w:rsid w:val="00BB4836"/>
    <w:rsid w:val="00BC038B"/>
    <w:rsid w:val="00BE51F4"/>
    <w:rsid w:val="00C35004"/>
    <w:rsid w:val="00C4595C"/>
    <w:rsid w:val="00C53BBC"/>
    <w:rsid w:val="00CB2BB0"/>
    <w:rsid w:val="00CD0EAC"/>
    <w:rsid w:val="00CD27E1"/>
    <w:rsid w:val="00CD7A63"/>
    <w:rsid w:val="00CD7BB7"/>
    <w:rsid w:val="00CF09E5"/>
    <w:rsid w:val="00CF2808"/>
    <w:rsid w:val="00CF4566"/>
    <w:rsid w:val="00D0156D"/>
    <w:rsid w:val="00D02961"/>
    <w:rsid w:val="00D40049"/>
    <w:rsid w:val="00D664FF"/>
    <w:rsid w:val="00D71559"/>
    <w:rsid w:val="00D864F7"/>
    <w:rsid w:val="00D908B2"/>
    <w:rsid w:val="00DA2D33"/>
    <w:rsid w:val="00DA6629"/>
    <w:rsid w:val="00DE0DB6"/>
    <w:rsid w:val="00DE3677"/>
    <w:rsid w:val="00E02CB0"/>
    <w:rsid w:val="00E405BF"/>
    <w:rsid w:val="00E412D9"/>
    <w:rsid w:val="00E510CB"/>
    <w:rsid w:val="00E5697A"/>
    <w:rsid w:val="00E61258"/>
    <w:rsid w:val="00E71868"/>
    <w:rsid w:val="00E90A24"/>
    <w:rsid w:val="00E94396"/>
    <w:rsid w:val="00EB33DC"/>
    <w:rsid w:val="00EB6435"/>
    <w:rsid w:val="00EC6D75"/>
    <w:rsid w:val="00EF0290"/>
    <w:rsid w:val="00F17787"/>
    <w:rsid w:val="00F219F3"/>
    <w:rsid w:val="00F27CE0"/>
    <w:rsid w:val="00F50B3D"/>
    <w:rsid w:val="00F52BD0"/>
    <w:rsid w:val="00F55CD3"/>
    <w:rsid w:val="00F65E17"/>
    <w:rsid w:val="00F77285"/>
    <w:rsid w:val="00FA0476"/>
    <w:rsid w:val="00FE5BE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4AE8"/>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4AE8"/>
    <w:pPr>
      <w:ind w:left="720"/>
    </w:pPr>
  </w:style>
  <w:style w:type="table" w:styleId="TableGrid">
    <w:name w:val="Table Grid"/>
    <w:basedOn w:val="TableNormal"/>
    <w:uiPriority w:val="99"/>
    <w:rsid w:val="00B159B3"/>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rsid w:val="006D6915"/>
    <w:pPr>
      <w:tabs>
        <w:tab w:val="center" w:pos="4536"/>
        <w:tab w:val="right" w:pos="9072"/>
      </w:tabs>
    </w:pPr>
    <w:rPr>
      <w:rFonts w:eastAsia="Calibri"/>
    </w:rPr>
  </w:style>
  <w:style w:type="character" w:customStyle="1" w:styleId="HeaderChar">
    <w:name w:val="Header Char"/>
    <w:basedOn w:val="DefaultParagraphFont"/>
    <w:link w:val="Header"/>
    <w:uiPriority w:val="99"/>
    <w:semiHidden/>
    <w:locked/>
    <w:rsid w:val="006D6915"/>
    <w:rPr>
      <w:rFonts w:ascii="Times New Roman" w:hAnsi="Times New Roman" w:cs="Times New Roman"/>
      <w:sz w:val="24"/>
      <w:szCs w:val="24"/>
    </w:rPr>
  </w:style>
  <w:style w:type="paragraph" w:styleId="Footer">
    <w:name w:val="footer"/>
    <w:basedOn w:val="Normal"/>
    <w:link w:val="FooterChar"/>
    <w:uiPriority w:val="99"/>
    <w:rsid w:val="006D6915"/>
    <w:pPr>
      <w:tabs>
        <w:tab w:val="center" w:pos="4536"/>
        <w:tab w:val="right" w:pos="9072"/>
      </w:tabs>
    </w:pPr>
    <w:rPr>
      <w:rFonts w:eastAsia="Calibri"/>
    </w:rPr>
  </w:style>
  <w:style w:type="character" w:customStyle="1" w:styleId="FooterChar">
    <w:name w:val="Footer Char"/>
    <w:basedOn w:val="DefaultParagraphFont"/>
    <w:link w:val="Footer"/>
    <w:uiPriority w:val="99"/>
    <w:locked/>
    <w:rsid w:val="006D6915"/>
    <w:rPr>
      <w:rFonts w:ascii="Times New Roman" w:hAnsi="Times New Roman" w:cs="Times New Roman"/>
      <w:sz w:val="24"/>
      <w:szCs w:val="24"/>
    </w:rPr>
  </w:style>
  <w:style w:type="paragraph" w:styleId="BalloonText">
    <w:name w:val="Balloon Text"/>
    <w:basedOn w:val="Normal"/>
    <w:link w:val="BalloonTextChar"/>
    <w:uiPriority w:val="99"/>
    <w:semiHidden/>
    <w:rsid w:val="00E405BF"/>
    <w:rPr>
      <w:rFonts w:ascii="Tahoma" w:eastAsia="Calibri" w:hAnsi="Tahoma" w:cs="Tahoma"/>
      <w:sz w:val="16"/>
      <w:szCs w:val="16"/>
    </w:rPr>
  </w:style>
  <w:style w:type="character" w:customStyle="1" w:styleId="BalloonTextChar">
    <w:name w:val="Balloon Text Char"/>
    <w:basedOn w:val="DefaultParagraphFont"/>
    <w:link w:val="BalloonText"/>
    <w:uiPriority w:val="99"/>
    <w:semiHidden/>
    <w:locked/>
    <w:rsid w:val="00E405BF"/>
    <w:rPr>
      <w:rFonts w:ascii="Tahoma" w:hAnsi="Tahoma" w:cs="Tahoma"/>
      <w:sz w:val="16"/>
      <w:szCs w:val="16"/>
    </w:rPr>
  </w:style>
  <w:style w:type="paragraph" w:customStyle="1" w:styleId="gvdemetni21">
    <w:name w:val="gvdemetni21"/>
    <w:basedOn w:val="Normal"/>
    <w:uiPriority w:val="99"/>
    <w:rsid w:val="007B2EE1"/>
    <w:pPr>
      <w:spacing w:before="100" w:beforeAutospacing="1" w:after="100" w:afterAutospacing="1"/>
    </w:pPr>
  </w:style>
  <w:style w:type="paragraph" w:styleId="NoSpacing">
    <w:name w:val="No Spacing"/>
    <w:basedOn w:val="Normal"/>
    <w:uiPriority w:val="99"/>
    <w:qFormat/>
    <w:rsid w:val="007B2EE1"/>
    <w:pPr>
      <w:spacing w:before="100" w:beforeAutospacing="1" w:after="100" w:afterAutospacing="1"/>
    </w:pPr>
  </w:style>
  <w:style w:type="paragraph" w:customStyle="1" w:styleId="AralkYok1">
    <w:name w:val="Aralık Yok1"/>
    <w:uiPriority w:val="99"/>
    <w:rsid w:val="0060416A"/>
    <w:rPr>
      <w:rFonts w:ascii="Arial" w:hAnsi="Arial" w:cs="Arial"/>
      <w:lang w:eastAsia="en-US"/>
    </w:rPr>
  </w:style>
  <w:style w:type="character" w:styleId="Hyperlink">
    <w:name w:val="Hyperlink"/>
    <w:basedOn w:val="DefaultParagraphFont"/>
    <w:uiPriority w:val="99"/>
    <w:rsid w:val="00F27CE0"/>
    <w:rPr>
      <w:color w:val="0000FF"/>
      <w:u w:val="single"/>
    </w:rPr>
  </w:style>
</w:styles>
</file>

<file path=word/webSettings.xml><?xml version="1.0" encoding="utf-8"?>
<w:webSettings xmlns:r="http://schemas.openxmlformats.org/officeDocument/2006/relationships" xmlns:w="http://schemas.openxmlformats.org/wordprocessingml/2006/main">
  <w:divs>
    <w:div w:id="1920820443">
      <w:marLeft w:val="0"/>
      <w:marRight w:val="0"/>
      <w:marTop w:val="0"/>
      <w:marBottom w:val="0"/>
      <w:divBdr>
        <w:top w:val="none" w:sz="0" w:space="0" w:color="auto"/>
        <w:left w:val="none" w:sz="0" w:space="0" w:color="auto"/>
        <w:bottom w:val="none" w:sz="0" w:space="0" w:color="auto"/>
        <w:right w:val="none" w:sz="0" w:space="0" w:color="auto"/>
      </w:divBdr>
    </w:div>
    <w:div w:id="1920820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331</TotalTime>
  <Pages>13</Pages>
  <Words>6256</Words>
  <Characters>-32766</Characters>
  <Application>Microsoft Office Outlook</Application>
  <DocSecurity>0</DocSecurity>
  <Lines>0</Lines>
  <Paragraphs>0</Paragraphs>
  <ScaleCrop>false</ScaleCrop>
  <Company>F_s_M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edanur</cp:lastModifiedBy>
  <cp:revision>18</cp:revision>
  <cp:lastPrinted>2016-02-11T06:48:00Z</cp:lastPrinted>
  <dcterms:created xsi:type="dcterms:W3CDTF">2016-02-03T08:20:00Z</dcterms:created>
  <dcterms:modified xsi:type="dcterms:W3CDTF">2016-02-13T09:53:00Z</dcterms:modified>
</cp:coreProperties>
</file>