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510" w:rsidRPr="00B93FE6" w:rsidRDefault="001B2510" w:rsidP="004419F9">
      <w:pPr>
        <w:pStyle w:val="NoSpacing"/>
        <w:rPr>
          <w:rFonts w:ascii="Times New Roman" w:eastAsia="Batang" w:hAnsi="Times New Roman"/>
          <w:sz w:val="28"/>
          <w:szCs w:val="28"/>
        </w:rPr>
      </w:pPr>
    </w:p>
    <w:p w:rsidR="001B2510" w:rsidRPr="002A5412" w:rsidRDefault="001B2510" w:rsidP="004419F9">
      <w:pPr>
        <w:pStyle w:val="NoSpacing"/>
        <w:rPr>
          <w:rFonts w:ascii="Times New Roman" w:eastAsia="Batang" w:hAnsi="Times New Roman" w:cs="Times New Roman"/>
          <w:b/>
          <w:bCs/>
          <w:sz w:val="28"/>
          <w:szCs w:val="28"/>
        </w:rPr>
      </w:pPr>
      <w:r>
        <w:rPr>
          <w:rFonts w:ascii="Times New Roman" w:eastAsia="Batang" w:hAnsi="Times New Roman" w:cs="Times New Roman"/>
          <w:b/>
          <w:bCs/>
          <w:sz w:val="28"/>
          <w:szCs w:val="28"/>
        </w:rPr>
        <w:t xml:space="preserve">             DAVUTKADI EŞREF EVCİL </w:t>
      </w:r>
      <w:r w:rsidRPr="002A5412">
        <w:rPr>
          <w:rFonts w:ascii="Times New Roman" w:eastAsia="Batang" w:hAnsi="Times New Roman" w:cs="Times New Roman"/>
          <w:b/>
          <w:bCs/>
          <w:sz w:val="28"/>
          <w:szCs w:val="28"/>
        </w:rPr>
        <w:t xml:space="preserve"> İLKOKULU MÜDÜRLÜĞÜNE</w:t>
      </w:r>
    </w:p>
    <w:p w:rsidR="001B2510" w:rsidRPr="002A5412" w:rsidRDefault="001B2510" w:rsidP="004419F9">
      <w:pPr>
        <w:pStyle w:val="NoSpacing"/>
        <w:rPr>
          <w:rFonts w:ascii="Times New Roman" w:eastAsia="Batang" w:hAnsi="Times New Roman"/>
          <w:b/>
          <w:bCs/>
          <w:sz w:val="28"/>
          <w:szCs w:val="28"/>
        </w:rPr>
      </w:pPr>
      <w:r>
        <w:rPr>
          <w:rFonts w:ascii="Times New Roman" w:eastAsia="Batang" w:hAnsi="Times New Roman" w:cs="Times New Roman"/>
          <w:b/>
          <w:bCs/>
          <w:sz w:val="28"/>
          <w:szCs w:val="28"/>
        </w:rPr>
        <w:t>BURSA</w:t>
      </w:r>
    </w:p>
    <w:p w:rsidR="001B2510" w:rsidRPr="002A5412" w:rsidRDefault="001B2510" w:rsidP="004419F9">
      <w:pPr>
        <w:pStyle w:val="NoSpacing"/>
        <w:rPr>
          <w:rFonts w:ascii="Times New Roman" w:eastAsia="Batang" w:hAnsi="Times New Roman"/>
          <w:b/>
          <w:bCs/>
          <w:sz w:val="28"/>
          <w:szCs w:val="28"/>
        </w:rPr>
      </w:pPr>
    </w:p>
    <w:p w:rsidR="001B2510" w:rsidRPr="002A5412" w:rsidRDefault="001B2510" w:rsidP="004419F9">
      <w:pPr>
        <w:pStyle w:val="NoSpacing"/>
        <w:rPr>
          <w:rFonts w:ascii="Times New Roman" w:eastAsia="Batang" w:hAnsi="Times New Roman"/>
          <w:b/>
          <w:bCs/>
          <w:sz w:val="28"/>
          <w:szCs w:val="28"/>
        </w:rPr>
      </w:pPr>
    </w:p>
    <w:p w:rsidR="001B2510" w:rsidRPr="002A5412" w:rsidRDefault="001B2510" w:rsidP="004419F9">
      <w:pPr>
        <w:pStyle w:val="NoSpacing"/>
        <w:rPr>
          <w:rFonts w:ascii="Times New Roman" w:eastAsia="Batang" w:hAnsi="Times New Roman"/>
          <w:b/>
          <w:bCs/>
          <w:sz w:val="28"/>
          <w:szCs w:val="28"/>
        </w:rPr>
      </w:pPr>
    </w:p>
    <w:p w:rsidR="001B2510" w:rsidRPr="002A5412" w:rsidRDefault="001B2510" w:rsidP="004419F9">
      <w:pPr>
        <w:pStyle w:val="NoSpacing"/>
        <w:rPr>
          <w:rFonts w:ascii="Times New Roman" w:eastAsia="Batang" w:hAnsi="Times New Roman" w:cs="Times New Roman"/>
          <w:sz w:val="28"/>
          <w:szCs w:val="28"/>
        </w:rPr>
      </w:pPr>
      <w:r w:rsidRPr="002A5412">
        <w:rPr>
          <w:rFonts w:ascii="Times New Roman" w:eastAsia="Batang" w:hAnsi="Times New Roman"/>
          <w:sz w:val="28"/>
          <w:szCs w:val="28"/>
        </w:rPr>
        <w:tab/>
      </w:r>
      <w:r w:rsidRPr="002A5412">
        <w:rPr>
          <w:rFonts w:ascii="Times New Roman" w:eastAsia="Batang" w:hAnsi="Times New Roman" w:cs="Times New Roman"/>
          <w:sz w:val="28"/>
          <w:szCs w:val="28"/>
        </w:rPr>
        <w:t>2017- 2018</w:t>
      </w:r>
      <w:r>
        <w:rPr>
          <w:rFonts w:ascii="Times New Roman" w:eastAsia="Batang" w:hAnsi="Times New Roman" w:cs="Times New Roman"/>
          <w:sz w:val="28"/>
          <w:szCs w:val="28"/>
        </w:rPr>
        <w:t xml:space="preserve"> Eğitim - öğretim yılı, 2</w:t>
      </w:r>
      <w:r w:rsidRPr="002A5412">
        <w:rPr>
          <w:rFonts w:ascii="Times New Roman" w:eastAsia="Batang" w:hAnsi="Times New Roman" w:cs="Times New Roman"/>
          <w:sz w:val="28"/>
          <w:szCs w:val="28"/>
        </w:rPr>
        <w:t xml:space="preserve">. Sınıf sene başı Zümre Öğretmenler Kurulu toplantısı 06.09.2017 Çarşamba günü </w:t>
      </w:r>
      <w:r>
        <w:rPr>
          <w:rFonts w:ascii="Times New Roman" w:eastAsia="Batang" w:hAnsi="Times New Roman" w:cs="Times New Roman"/>
          <w:sz w:val="28"/>
          <w:szCs w:val="28"/>
        </w:rPr>
        <w:t>okulumuzun 2</w:t>
      </w:r>
      <w:r w:rsidRPr="002A5412">
        <w:rPr>
          <w:rFonts w:ascii="Times New Roman" w:eastAsia="Batang" w:hAnsi="Times New Roman" w:cs="Times New Roman"/>
          <w:sz w:val="28"/>
          <w:szCs w:val="28"/>
        </w:rPr>
        <w:t>/</w:t>
      </w:r>
      <w:r>
        <w:rPr>
          <w:rFonts w:ascii="Times New Roman" w:eastAsia="Batang" w:hAnsi="Times New Roman" w:cs="Times New Roman"/>
          <w:sz w:val="28"/>
          <w:szCs w:val="28"/>
        </w:rPr>
        <w:t>A</w:t>
      </w:r>
      <w:r w:rsidRPr="002A5412">
        <w:rPr>
          <w:rFonts w:ascii="Times New Roman" w:eastAsia="Batang" w:hAnsi="Times New Roman" w:cs="Times New Roman"/>
          <w:sz w:val="28"/>
          <w:szCs w:val="28"/>
        </w:rPr>
        <w:t xml:space="preserve"> sınıfında saat 09:30’de aşağıdaki gündem maddelerini görüşmek üzere </w:t>
      </w:r>
      <w:r>
        <w:rPr>
          <w:rFonts w:ascii="Times New Roman" w:eastAsia="Batang" w:hAnsi="Times New Roman" w:cs="Times New Roman"/>
          <w:sz w:val="28"/>
          <w:szCs w:val="28"/>
        </w:rPr>
        <w:t>2</w:t>
      </w:r>
      <w:r w:rsidRPr="002A5412">
        <w:rPr>
          <w:rFonts w:ascii="Times New Roman" w:eastAsia="Batang" w:hAnsi="Times New Roman" w:cs="Times New Roman"/>
          <w:sz w:val="28"/>
          <w:szCs w:val="28"/>
        </w:rPr>
        <w:t>.sınıflar zümre başkanı başkanlığında toplanacaktır.</w:t>
      </w:r>
    </w:p>
    <w:p w:rsidR="001B2510" w:rsidRPr="002A5412" w:rsidRDefault="001B2510" w:rsidP="005A3B94">
      <w:pPr>
        <w:pStyle w:val="NoSpacing"/>
        <w:ind w:firstLine="708"/>
        <w:rPr>
          <w:rFonts w:ascii="Times New Roman" w:eastAsia="Batang" w:hAnsi="Times New Roman"/>
          <w:sz w:val="28"/>
          <w:szCs w:val="28"/>
        </w:rPr>
      </w:pPr>
      <w:r w:rsidRPr="002A5412">
        <w:rPr>
          <w:rFonts w:ascii="Times New Roman" w:eastAsia="Batang" w:hAnsi="Times New Roman" w:cs="Times New Roman"/>
          <w:sz w:val="28"/>
          <w:szCs w:val="28"/>
        </w:rPr>
        <w:t>Bilgilerinize arz ederim.</w:t>
      </w:r>
      <w:r>
        <w:rPr>
          <w:rFonts w:ascii="Times New Roman" w:eastAsia="Batang" w:hAnsi="Times New Roman" w:cs="Times New Roman"/>
          <w:sz w:val="28"/>
          <w:szCs w:val="28"/>
        </w:rPr>
        <w:t>05.09.2017</w:t>
      </w:r>
    </w:p>
    <w:p w:rsidR="001B2510" w:rsidRPr="002A5412" w:rsidRDefault="001B2510" w:rsidP="004419F9">
      <w:pPr>
        <w:pStyle w:val="NoSpacing"/>
        <w:rPr>
          <w:rFonts w:ascii="Times New Roman" w:eastAsia="Batang" w:hAnsi="Times New Roman"/>
          <w:sz w:val="28"/>
          <w:szCs w:val="28"/>
        </w:rPr>
      </w:pPr>
    </w:p>
    <w:p w:rsidR="001B2510" w:rsidRPr="002A5412" w:rsidRDefault="001B2510" w:rsidP="004419F9">
      <w:pPr>
        <w:pStyle w:val="NoSpacing"/>
        <w:rPr>
          <w:rFonts w:ascii="Times New Roman" w:eastAsia="Batang" w:hAnsi="Times New Roman"/>
          <w:sz w:val="28"/>
          <w:szCs w:val="28"/>
        </w:rPr>
      </w:pPr>
    </w:p>
    <w:p w:rsidR="001B2510" w:rsidRPr="002A5412" w:rsidRDefault="001B2510" w:rsidP="00117D8F">
      <w:pPr>
        <w:pStyle w:val="NoSpacing"/>
        <w:ind w:left="6372"/>
        <w:rPr>
          <w:rFonts w:ascii="Times New Roman" w:eastAsia="Batang" w:hAnsi="Times New Roman"/>
          <w:b/>
          <w:bCs/>
          <w:sz w:val="28"/>
          <w:szCs w:val="28"/>
        </w:rPr>
      </w:pPr>
      <w:r>
        <w:rPr>
          <w:rFonts w:ascii="Times New Roman" w:eastAsia="Batang" w:hAnsi="Times New Roman" w:cs="Times New Roman"/>
          <w:b/>
          <w:bCs/>
          <w:sz w:val="28"/>
          <w:szCs w:val="28"/>
        </w:rPr>
        <w:t>Yeliz DENİZ</w:t>
      </w:r>
    </w:p>
    <w:p w:rsidR="001B2510" w:rsidRPr="002A5412" w:rsidRDefault="001B2510" w:rsidP="00117D8F">
      <w:pPr>
        <w:pStyle w:val="NoSpacing"/>
        <w:ind w:left="5664" w:firstLine="708"/>
        <w:rPr>
          <w:rFonts w:ascii="Times New Roman" w:eastAsia="Batang" w:hAnsi="Times New Roman"/>
          <w:sz w:val="28"/>
          <w:szCs w:val="28"/>
        </w:rPr>
      </w:pPr>
      <w:r>
        <w:rPr>
          <w:rFonts w:ascii="Times New Roman" w:eastAsia="Batang" w:hAnsi="Times New Roman" w:cs="Times New Roman"/>
          <w:b/>
          <w:bCs/>
          <w:sz w:val="28"/>
          <w:szCs w:val="28"/>
        </w:rPr>
        <w:t>2</w:t>
      </w:r>
      <w:r w:rsidRPr="002A5412">
        <w:rPr>
          <w:rFonts w:ascii="Times New Roman" w:eastAsia="Batang" w:hAnsi="Times New Roman" w:cs="Times New Roman"/>
          <w:b/>
          <w:bCs/>
          <w:sz w:val="28"/>
          <w:szCs w:val="28"/>
        </w:rPr>
        <w:t>-</w:t>
      </w:r>
      <w:r>
        <w:rPr>
          <w:rFonts w:ascii="Times New Roman" w:eastAsia="Batang" w:hAnsi="Times New Roman" w:cs="Times New Roman"/>
          <w:b/>
          <w:bCs/>
          <w:sz w:val="28"/>
          <w:szCs w:val="28"/>
        </w:rPr>
        <w:t>E</w:t>
      </w:r>
      <w:r w:rsidRPr="002A5412">
        <w:rPr>
          <w:rFonts w:ascii="Times New Roman" w:eastAsia="Batang" w:hAnsi="Times New Roman" w:cs="Times New Roman"/>
          <w:b/>
          <w:bCs/>
          <w:sz w:val="28"/>
          <w:szCs w:val="28"/>
        </w:rPr>
        <w:t xml:space="preserve"> Sınıf Öğretmeni</w:t>
      </w:r>
    </w:p>
    <w:p w:rsidR="001B2510" w:rsidRPr="002A5412" w:rsidRDefault="001B2510" w:rsidP="004419F9">
      <w:pPr>
        <w:pStyle w:val="NoSpacing"/>
        <w:rPr>
          <w:rFonts w:ascii="Times New Roman" w:eastAsia="Batang" w:hAnsi="Times New Roman"/>
          <w:b/>
          <w:bCs/>
          <w:color w:val="C00000"/>
          <w:sz w:val="28"/>
          <w:szCs w:val="28"/>
        </w:rPr>
      </w:pPr>
    </w:p>
    <w:p w:rsidR="001B2510" w:rsidRPr="002A5412" w:rsidRDefault="001B2510" w:rsidP="004419F9">
      <w:pPr>
        <w:pStyle w:val="NoSpacing"/>
        <w:rPr>
          <w:rFonts w:ascii="Times New Roman" w:eastAsia="Batang" w:hAnsi="Times New Roman" w:cs="Times New Roman"/>
          <w:b/>
          <w:bCs/>
          <w:sz w:val="28"/>
          <w:szCs w:val="28"/>
        </w:rPr>
      </w:pPr>
      <w:r w:rsidRPr="002A5412">
        <w:rPr>
          <w:rFonts w:ascii="Times New Roman" w:eastAsia="Batang" w:hAnsi="Times New Roman" w:cs="Times New Roman"/>
          <w:b/>
          <w:bCs/>
          <w:sz w:val="28"/>
          <w:szCs w:val="28"/>
        </w:rPr>
        <w:t>GÜNDEM MADDELERİ</w:t>
      </w:r>
    </w:p>
    <w:p w:rsidR="001B2510" w:rsidRPr="004419F9" w:rsidRDefault="001B2510" w:rsidP="004419F9">
      <w:pPr>
        <w:pStyle w:val="NoSpacing"/>
        <w:rPr>
          <w:rFonts w:ascii="Times New Roman" w:eastAsia="Batang" w:hAnsi="Times New Roman"/>
          <w:b/>
          <w:bCs/>
          <w:sz w:val="24"/>
          <w:szCs w:val="24"/>
        </w:rPr>
      </w:pPr>
    </w:p>
    <w:p w:rsidR="001B2510" w:rsidRPr="004419F9" w:rsidRDefault="001B2510" w:rsidP="004419F9">
      <w:pPr>
        <w:pStyle w:val="NoSpacing"/>
        <w:rPr>
          <w:rFonts w:ascii="Times New Roman" w:eastAsia="Batang" w:hAnsi="Times New Roman"/>
          <w:color w:val="E36C0A"/>
          <w:sz w:val="24"/>
          <w:szCs w:val="24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1)Bir önceki toplantıda alınan kararlar,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2)Planlamaların; eğitim ve öğretimle ilgili mevzuat, okulun kuruluş amacı ve ilgili alanın öğretim programına uygun yapılması,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3) Öğretim programlarının incelenmesi, programların çevre özellikleri de dikkate alınarak amacına ve içeriğine uygun olarak uygulanması, yıllık plan ve ders planlarının hazırlanması ve uygulanmasında konu ve kazanım ağırlıklarının dikkate alınması,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4) Derslerin işlenişinde uygulanacak öğretim yöntem ve tekniklerinin belirlenmesi,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5) Özel eğitim ihtiyacı olan öğrenciler için bireyselleştirilmiş eğitim programları(BEP) ile ders planlarının görüşülmesi,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6)Diğer zümre ve alan öğretmenleriyle yapılabilecek işbirliği ve esaslarının belirlenmesi,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7)Öğretim alanı ile bilim ve teknolojideki gelişmelerin izlenerek uygulamalara yansıtılması,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8) Öğrencilerde girişimcilik bilincinin kazandırılmasına yönelik çalışmaların yapılması,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9) Derslerin daha verimli işlenebilmesi için ihtiyaç duyulan kitap, araç-gereç ve benzeri öğretim materyallerinin belirlenmesi,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10) Okul ve çevre imkanlarının değerlendirilerek yapılacak deney, proje, gezi ve gözlemlerin planlanması,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11)Öğrenci başarısının ölçülmesi ve değerlendirilmesi amacıyla ,kazanım analizlerinin yapılması,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12) Ölçme ve değerlendirme yöntemlerinin belirlenmesi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13)Öğretmen veli iletişiminin öğrenci başarısına etkisi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14) Görsel sanatlar, müzik, beden eğitimi dersleriyle uygulamalı nitelikteki diğer derslerin değerlendirilmesinde dikkate alınacak hususların tespit edilmesi; sınavların şekil, sayı ve süresiyle ürün değerlendirme ölçeklerinin belirlenmesi,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15) İhtiyaç listesinin belirlenmesi,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16) Haftalık ders programının belirlenmesi,</w:t>
      </w:r>
    </w:p>
    <w:p w:rsidR="001B2510" w:rsidRDefault="001B2510" w:rsidP="002A5412">
      <w:pPr>
        <w:rPr>
          <w:sz w:val="28"/>
          <w:szCs w:val="28"/>
        </w:rPr>
      </w:pPr>
    </w:p>
    <w:p w:rsidR="001B2510" w:rsidRDefault="001B2510" w:rsidP="002A5412">
      <w:pPr>
        <w:rPr>
          <w:sz w:val="28"/>
          <w:szCs w:val="28"/>
        </w:rPr>
      </w:pPr>
      <w:r>
        <w:rPr>
          <w:sz w:val="28"/>
          <w:szCs w:val="28"/>
        </w:rPr>
        <w:t>17)Dilek ve temenniler.</w:t>
      </w:r>
    </w:p>
    <w:p w:rsidR="001B2510" w:rsidRDefault="001B2510" w:rsidP="002A5412">
      <w:pPr>
        <w:pStyle w:val="NoSpacing"/>
        <w:tabs>
          <w:tab w:val="left" w:pos="195"/>
        </w:tabs>
        <w:rPr>
          <w:rFonts w:ascii="Times New Roman" w:eastAsia="Batang" w:hAnsi="Times New Roman"/>
          <w:color w:val="E36C0A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Pr="007A331B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000000"/>
          <w:sz w:val="24"/>
          <w:szCs w:val="24"/>
        </w:rPr>
      </w:pPr>
    </w:p>
    <w:p w:rsidR="001B2510" w:rsidRPr="007A331B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000000"/>
          <w:sz w:val="24"/>
          <w:szCs w:val="24"/>
        </w:rPr>
      </w:pPr>
    </w:p>
    <w:p w:rsidR="001B2510" w:rsidRPr="007A331B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0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000000"/>
          <w:sz w:val="24"/>
          <w:szCs w:val="24"/>
        </w:rPr>
      </w:pPr>
      <w:r w:rsidRPr="007A331B"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OLUR</w:t>
      </w: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000000"/>
          <w:sz w:val="24"/>
          <w:szCs w:val="24"/>
        </w:rPr>
      </w:pPr>
    </w:p>
    <w:p w:rsidR="001B2510" w:rsidRPr="007A331B" w:rsidRDefault="001B2510" w:rsidP="00653878">
      <w:pPr>
        <w:pStyle w:val="NoSpacing"/>
        <w:tabs>
          <w:tab w:val="left" w:pos="3495"/>
          <w:tab w:val="left" w:pos="3915"/>
        </w:tabs>
        <w:ind w:firstLine="708"/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Batang" w:hAnsi="Times New Roman"/>
          <w:b/>
          <w:bCs/>
          <w:color w:val="000000"/>
          <w:sz w:val="24"/>
          <w:szCs w:val="24"/>
        </w:rPr>
        <w:tab/>
      </w:r>
      <w:r w:rsidRPr="007A331B"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 xml:space="preserve">  0</w:t>
      </w:r>
      <w:r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>6</w:t>
      </w:r>
      <w:r w:rsidRPr="007A331B"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>/09/2017</w:t>
      </w:r>
    </w:p>
    <w:p w:rsidR="001B2510" w:rsidRPr="007A331B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Bilal TAŞÇI</w:t>
      </w:r>
    </w:p>
    <w:p w:rsidR="001B2510" w:rsidRPr="007A331B" w:rsidRDefault="001B2510" w:rsidP="004C5A21">
      <w:pPr>
        <w:pStyle w:val="NoSpacing"/>
        <w:ind w:firstLine="708"/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</w:pPr>
      <w:r w:rsidRPr="007A331B">
        <w:rPr>
          <w:rFonts w:ascii="Times New Roman" w:eastAsia="Batang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OKUL MÜDÜRÜ       </w:t>
      </w: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s1026" type="#_x0000_t75" alt="2017-2018-calisma-takvimi.jpg" style="position:absolute;left:0;text-align:left;margin-left:-5.6pt;margin-top:19.85pt;width:467.25pt;height:694.85pt;z-index:251658240;visibility:visible;mso-position-horizontal-relative:margin;mso-position-vertical-relative:margin">
            <v:imagedata r:id="rId7" o:title="" cropbottom="5447f"/>
            <w10:wrap type="square" anchorx="margin" anchory="margin"/>
          </v:shape>
        </w:pict>
      </w: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sz w:val="24"/>
          <w:szCs w:val="24"/>
        </w:rPr>
      </w:pPr>
      <w:r w:rsidRPr="004419F9">
        <w:rPr>
          <w:rFonts w:ascii="Times New Roman" w:eastAsia="Batang" w:hAnsi="Times New Roman"/>
          <w:sz w:val="24"/>
          <w:szCs w:val="24"/>
        </w:rPr>
        <w:br/>
      </w:r>
    </w:p>
    <w:p w:rsidR="001B2510" w:rsidRDefault="001B2510" w:rsidP="004C5A21">
      <w:pPr>
        <w:pStyle w:val="NoSpacing"/>
        <w:ind w:firstLine="708"/>
        <w:rPr>
          <w:rFonts w:ascii="Times New Roman" w:eastAsia="Batang" w:hAnsi="Times New Roman"/>
          <w:sz w:val="24"/>
          <w:szCs w:val="24"/>
        </w:rPr>
      </w:pPr>
    </w:p>
    <w:p w:rsidR="001B2510" w:rsidRPr="004419F9" w:rsidRDefault="001B2510" w:rsidP="004C5A21">
      <w:pPr>
        <w:pStyle w:val="NoSpacing"/>
        <w:ind w:firstLine="708"/>
        <w:rPr>
          <w:rFonts w:ascii="Times New Roman" w:eastAsia="Batang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663300"/>
          <w:left w:val="single" w:sz="12" w:space="0" w:color="663300"/>
          <w:bottom w:val="single" w:sz="12" w:space="0" w:color="663300"/>
          <w:right w:val="single" w:sz="12" w:space="0" w:color="663300"/>
          <w:insideH w:val="single" w:sz="12" w:space="0" w:color="663300"/>
          <w:insideV w:val="single" w:sz="12" w:space="0" w:color="663300"/>
        </w:tblBorders>
        <w:tblLook w:val="00A0"/>
      </w:tblPr>
      <w:tblGrid>
        <w:gridCol w:w="4346"/>
        <w:gridCol w:w="2546"/>
      </w:tblGrid>
      <w:tr w:rsidR="001B2510" w:rsidRPr="004419F9">
        <w:trPr>
          <w:jc w:val="center"/>
        </w:trPr>
        <w:tc>
          <w:tcPr>
            <w:tcW w:w="6892" w:type="dxa"/>
            <w:gridSpan w:val="2"/>
            <w:vAlign w:val="bottom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İlköğretim 2</w:t>
            </w: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.Sınıf DERSLERİ</w:t>
            </w:r>
          </w:p>
        </w:tc>
      </w:tr>
      <w:tr w:rsidR="001B2510" w:rsidRPr="004419F9">
        <w:trPr>
          <w:trHeight w:val="269"/>
          <w:jc w:val="center"/>
        </w:trPr>
        <w:tc>
          <w:tcPr>
            <w:tcW w:w="4346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Zorunlu Dersler</w:t>
            </w:r>
          </w:p>
        </w:tc>
        <w:tc>
          <w:tcPr>
            <w:tcW w:w="2546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color w:val="7030A0"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7030A0"/>
                <w:sz w:val="24"/>
                <w:szCs w:val="24"/>
              </w:rPr>
              <w:t>Haftalık Ders Saati</w:t>
            </w:r>
          </w:p>
        </w:tc>
      </w:tr>
      <w:tr w:rsidR="001B2510" w:rsidRPr="004419F9">
        <w:trPr>
          <w:jc w:val="center"/>
        </w:trPr>
        <w:tc>
          <w:tcPr>
            <w:tcW w:w="4346" w:type="dxa"/>
            <w:vAlign w:val="bottom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5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zh-CN"/>
              </w:rPr>
              <w:t>10</w:t>
            </w:r>
          </w:p>
        </w:tc>
      </w:tr>
      <w:tr w:rsidR="001B2510" w:rsidRPr="004419F9">
        <w:trPr>
          <w:jc w:val="center"/>
        </w:trPr>
        <w:tc>
          <w:tcPr>
            <w:tcW w:w="4346" w:type="dxa"/>
            <w:vAlign w:val="bottom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Matematik</w:t>
            </w:r>
          </w:p>
        </w:tc>
        <w:tc>
          <w:tcPr>
            <w:tcW w:w="25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zh-CN"/>
              </w:rPr>
              <w:t>5</w:t>
            </w:r>
          </w:p>
        </w:tc>
      </w:tr>
      <w:tr w:rsidR="001B2510" w:rsidRPr="004419F9">
        <w:trPr>
          <w:jc w:val="center"/>
        </w:trPr>
        <w:tc>
          <w:tcPr>
            <w:tcW w:w="4346" w:type="dxa"/>
            <w:vAlign w:val="bottom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Hayat Bilgisi</w:t>
            </w:r>
          </w:p>
        </w:tc>
        <w:tc>
          <w:tcPr>
            <w:tcW w:w="25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1B2510" w:rsidRPr="004419F9">
        <w:trPr>
          <w:jc w:val="center"/>
        </w:trPr>
        <w:tc>
          <w:tcPr>
            <w:tcW w:w="4346" w:type="dxa"/>
            <w:vAlign w:val="bottom"/>
          </w:tcPr>
          <w:p w:rsidR="001B2510" w:rsidRPr="004419F9" w:rsidRDefault="001B2510" w:rsidP="002B5D32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zh-CN"/>
              </w:rPr>
              <w:t>Görsel Sanatlar</w:t>
            </w:r>
          </w:p>
        </w:tc>
        <w:tc>
          <w:tcPr>
            <w:tcW w:w="25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1B2510" w:rsidRPr="004419F9">
        <w:trPr>
          <w:jc w:val="center"/>
        </w:trPr>
        <w:tc>
          <w:tcPr>
            <w:tcW w:w="4346" w:type="dxa"/>
            <w:vAlign w:val="bottom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Yabancı Dil (İNGİLİZCE)</w:t>
            </w:r>
          </w:p>
        </w:tc>
        <w:tc>
          <w:tcPr>
            <w:tcW w:w="25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1B2510" w:rsidRPr="004419F9">
        <w:trPr>
          <w:jc w:val="center"/>
        </w:trPr>
        <w:tc>
          <w:tcPr>
            <w:tcW w:w="4346" w:type="dxa"/>
            <w:vAlign w:val="bottom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zh-CN"/>
              </w:rPr>
              <w:t>Müzik</w:t>
            </w:r>
          </w:p>
        </w:tc>
        <w:tc>
          <w:tcPr>
            <w:tcW w:w="25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1B2510" w:rsidRPr="004419F9">
        <w:trPr>
          <w:jc w:val="center"/>
        </w:trPr>
        <w:tc>
          <w:tcPr>
            <w:tcW w:w="4346" w:type="dxa"/>
            <w:vAlign w:val="bottom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zh-CN"/>
              </w:rPr>
              <w:t>Oyunları ve fiziki etkinlik</w:t>
            </w:r>
          </w:p>
        </w:tc>
        <w:tc>
          <w:tcPr>
            <w:tcW w:w="25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zh-CN"/>
              </w:rPr>
              <w:t>5</w:t>
            </w:r>
          </w:p>
        </w:tc>
      </w:tr>
      <w:tr w:rsidR="001B2510" w:rsidRPr="004419F9">
        <w:trPr>
          <w:jc w:val="center"/>
        </w:trPr>
        <w:tc>
          <w:tcPr>
            <w:tcW w:w="4346" w:type="dxa"/>
            <w:vAlign w:val="bottom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5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</w:p>
        </w:tc>
      </w:tr>
      <w:tr w:rsidR="001B2510" w:rsidRPr="004419F9">
        <w:trPr>
          <w:jc w:val="center"/>
        </w:trPr>
        <w:tc>
          <w:tcPr>
            <w:tcW w:w="4346" w:type="dxa"/>
            <w:vAlign w:val="bottom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5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</w:p>
        </w:tc>
      </w:tr>
      <w:tr w:rsidR="001B2510" w:rsidRPr="004419F9">
        <w:trPr>
          <w:jc w:val="center"/>
        </w:trPr>
        <w:tc>
          <w:tcPr>
            <w:tcW w:w="4346" w:type="dxa"/>
            <w:vAlign w:val="bottom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5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</w:p>
        </w:tc>
      </w:tr>
      <w:tr w:rsidR="001B2510" w:rsidRPr="004419F9">
        <w:trPr>
          <w:jc w:val="center"/>
        </w:trPr>
        <w:tc>
          <w:tcPr>
            <w:tcW w:w="43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5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</w:p>
        </w:tc>
      </w:tr>
      <w:tr w:rsidR="001B2510" w:rsidRPr="004419F9">
        <w:trPr>
          <w:jc w:val="center"/>
        </w:trPr>
        <w:tc>
          <w:tcPr>
            <w:tcW w:w="43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 w:rsidRPr="004419F9">
              <w:rPr>
                <w:rFonts w:ascii="Times New Roman" w:eastAsia="Batang" w:hAnsi="Times New Roman" w:cs="Times New Roman"/>
                <w:sz w:val="24"/>
                <w:szCs w:val="24"/>
              </w:rPr>
              <w:t>GENEL TOPLAM</w:t>
            </w:r>
          </w:p>
        </w:tc>
        <w:tc>
          <w:tcPr>
            <w:tcW w:w="254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28</w:t>
            </w:r>
          </w:p>
        </w:tc>
      </w:tr>
    </w:tbl>
    <w:p w:rsidR="001B2510" w:rsidRDefault="001B2510" w:rsidP="0015396D">
      <w:pPr>
        <w:pStyle w:val="NoSpacing"/>
        <w:jc w:val="both"/>
        <w:rPr>
          <w:rFonts w:ascii="Times New Roman" w:eastAsia="Batang" w:hAnsi="Times New Roman"/>
          <w:b/>
          <w:bCs/>
          <w:color w:val="C00000"/>
          <w:sz w:val="24"/>
          <w:szCs w:val="24"/>
        </w:rPr>
      </w:pPr>
    </w:p>
    <w:tbl>
      <w:tblPr>
        <w:tblW w:w="10480" w:type="dxa"/>
        <w:jc w:val="center"/>
        <w:tblCellSpacing w:w="7" w:type="dxa"/>
        <w:tblBorders>
          <w:top w:val="single" w:sz="8" w:space="0" w:color="1F3864"/>
          <w:left w:val="single" w:sz="8" w:space="0" w:color="1F3864"/>
          <w:bottom w:val="single" w:sz="8" w:space="0" w:color="1F3864"/>
          <w:right w:val="single" w:sz="8" w:space="0" w:color="1F3864"/>
          <w:insideH w:val="single" w:sz="8" w:space="0" w:color="1F3864"/>
          <w:insideV w:val="single" w:sz="8" w:space="0" w:color="1F3864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377"/>
        <w:gridCol w:w="5103"/>
      </w:tblGrid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1F3864"/>
                <w:sz w:val="24"/>
                <w:szCs w:val="24"/>
              </w:rPr>
              <w:t>BELİRLİ GÜN VE HAFTALAR</w:t>
            </w:r>
          </w:p>
        </w:tc>
        <w:tc>
          <w:tcPr>
            <w:tcW w:w="5082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color w:val="385623"/>
                <w:sz w:val="24"/>
                <w:szCs w:val="24"/>
              </w:rPr>
              <w:t>KUTLANACAĞI GÜN VEYA HAFTA</w:t>
            </w:r>
          </w:p>
        </w:tc>
      </w:tr>
      <w:tr w:rsidR="001B2510" w:rsidRPr="004419F9">
        <w:trPr>
          <w:trHeight w:val="209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İlköğretim Haftası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(Eylül ayının 3. haftası)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Kızılay Haftası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(31 Ekim-4 Kasım)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Cumhuriyet Bayramı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(29 Ekim 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Atatürk Haftası </w:t>
            </w:r>
          </w:p>
        </w:tc>
        <w:tc>
          <w:tcPr>
            <w:tcW w:w="5082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(07-11 Kasım)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Öğretmenler Günü</w:t>
            </w:r>
          </w:p>
        </w:tc>
        <w:tc>
          <w:tcPr>
            <w:tcW w:w="5082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24 Kasım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İnsan Hakları ve Demokrasi Haftası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(10 Aralık gününü içine alan hafta)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Tutum, Yatırım ve Türk Malları Haftası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(12-18 Aralık)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Enerji Tasarrufu Haftası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(Ocak ayının 2. haftası)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Sivil Savunma Günü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(28 Şubat)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Yeşilay Haftası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(Mart ayının ilk haftası)</w:t>
            </w:r>
          </w:p>
        </w:tc>
      </w:tr>
      <w:tr w:rsidR="001B2510" w:rsidRPr="004419F9">
        <w:trPr>
          <w:trHeight w:val="648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 İ</w:t>
            </w: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stiklal Marşı’nın Kabulü ve Mehmet Akif Ersoy’u Anma Günü</w:t>
            </w:r>
          </w:p>
        </w:tc>
        <w:tc>
          <w:tcPr>
            <w:tcW w:w="5082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12 Mart</w:t>
            </w:r>
          </w:p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Çanakkale Şehitlerini Anma  Günü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(18 Mart)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Dünya Tiyatrolar Günü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( 27 Mart 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Türk Dünyası ve Toplulukları Haftası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(21 Mart Nevruz gününü içine alan hafta)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Kütüphaneler Haftası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(Mart ayının son pazartesi günü)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Turizm Haftası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(17-22 Nisan)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23 Nisan Ulusal Egemenlik ve Çocuk Bayramı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( 23 Nisan 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Trafik ve İlk Yardım Haftası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(Mayıs ayının ilk haftası)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Vakıflar Haftası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(Mayıs ayının 2. haftası)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Engelliler Haftası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(08-12 Mayıs)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Anneler Günü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Mayıs ayının 2. pazar günü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Etik Günü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25 Mayıs</w:t>
            </w:r>
          </w:p>
        </w:tc>
      </w:tr>
      <w:tr w:rsidR="001B2510" w:rsidRPr="004419F9">
        <w:trPr>
          <w:trHeight w:val="116"/>
          <w:tblCellSpacing w:w="7" w:type="dxa"/>
          <w:jc w:val="center"/>
        </w:trPr>
        <w:tc>
          <w:tcPr>
            <w:tcW w:w="5356" w:type="dxa"/>
            <w:vAlign w:val="center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 xml:space="preserve">Çevre Koruma Haftası </w:t>
            </w:r>
          </w:p>
        </w:tc>
        <w:tc>
          <w:tcPr>
            <w:tcW w:w="5082" w:type="dxa"/>
          </w:tcPr>
          <w:p w:rsidR="001B2510" w:rsidRPr="004419F9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</w:pPr>
            <w:r w:rsidRPr="004419F9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</w:rPr>
              <w:t>(Haziran ayının 2. haftası)</w:t>
            </w:r>
          </w:p>
        </w:tc>
      </w:tr>
    </w:tbl>
    <w:p w:rsidR="001B2510" w:rsidRPr="004419F9" w:rsidRDefault="001B2510" w:rsidP="004419F9">
      <w:pPr>
        <w:pStyle w:val="NoSpacing"/>
        <w:rPr>
          <w:rFonts w:ascii="Times New Roman" w:eastAsia="Batang" w:hAnsi="Times New Roman"/>
          <w:color w:val="000000"/>
          <w:sz w:val="24"/>
          <w:szCs w:val="24"/>
        </w:rPr>
      </w:pPr>
    </w:p>
    <w:p w:rsidR="001B2510" w:rsidRPr="004419F9" w:rsidRDefault="001B2510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1B2510" w:rsidRDefault="001B2510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</w:p>
    <w:p w:rsidR="001B2510" w:rsidRDefault="001B2510" w:rsidP="004419F9">
      <w:pPr>
        <w:pStyle w:val="NoSpacing"/>
        <w:rPr>
          <w:rFonts w:ascii="Times New Roman" w:eastAsia="Batang" w:hAnsi="Times New Roman" w:cs="Times New Roman"/>
          <w:b/>
          <w:bCs/>
          <w:sz w:val="24"/>
          <w:szCs w:val="24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</w:rPr>
        <w:t>ALINAN KARARLAR</w:t>
      </w:r>
    </w:p>
    <w:p w:rsidR="001B2510" w:rsidRDefault="001B2510" w:rsidP="004419F9">
      <w:pPr>
        <w:pStyle w:val="NoSpacing"/>
        <w:rPr>
          <w:rFonts w:ascii="Times New Roman" w:eastAsia="Batang" w:hAnsi="Times New Roman" w:cs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1)İkinci dönem zümre tutanağı incelendi.2016-2017 eğitim öğretim yılındaki kitap eksikliğinin yaşandığını fakat bu sene başında ders kitaplarının geldiğini Meral ÖZER dile getirdi.</w:t>
      </w:r>
    </w:p>
    <w:p w:rsidR="001B2510" w:rsidRPr="00544AD7" w:rsidRDefault="001B2510" w:rsidP="004419F9">
      <w:pPr>
        <w:pStyle w:val="NoSpacing"/>
        <w:rPr>
          <w:rFonts w:ascii="Times New Roman" w:eastAsia="Batang" w:hAnsi="Times New Roman"/>
          <w:sz w:val="24"/>
          <w:szCs w:val="24"/>
        </w:rPr>
      </w:pPr>
      <w:r>
        <w:rPr>
          <w:rFonts w:ascii="Times New Roman" w:eastAsia="Batang" w:hAnsi="Times New Roman" w:cs="Times New Roman"/>
          <w:sz w:val="24"/>
          <w:szCs w:val="24"/>
        </w:rPr>
        <w:t>2)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86"/>
        <w:gridCol w:w="3587"/>
        <w:gridCol w:w="3587"/>
        <w:gridCol w:w="38"/>
      </w:tblGrid>
      <w:tr w:rsidR="001B2510" w:rsidRPr="009D1B41">
        <w:trPr>
          <w:gridAfter w:val="1"/>
          <w:wAfter w:w="38" w:type="dxa"/>
        </w:trPr>
        <w:tc>
          <w:tcPr>
            <w:tcW w:w="10760" w:type="dxa"/>
            <w:gridSpan w:val="3"/>
          </w:tcPr>
          <w:p w:rsidR="001B2510" w:rsidRPr="00A6420E" w:rsidRDefault="001B2510" w:rsidP="000A3DA3">
            <w:pPr>
              <w:pStyle w:val="NoSpacing"/>
              <w:rPr>
                <w:rFonts w:ascii="Times New Roman" w:eastAsia="Batang" w:hAnsi="Times New Roman" w:cs="Times New Roman"/>
                <w:sz w:val="24"/>
                <w:szCs w:val="24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sz w:val="24"/>
                <w:szCs w:val="24"/>
                <w:lang w:eastAsia="en-US"/>
              </w:rPr>
              <w:t xml:space="preserve">2017-2018 Matematik Konuları </w:t>
            </w:r>
          </w:p>
        </w:tc>
      </w:tr>
      <w:tr w:rsidR="001B2510"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18.09.2017-31.10.2017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Sayılar ve işlemler, Geometri, Sayılar ve işlemler </w:t>
            </w:r>
          </w:p>
        </w:tc>
        <w:tc>
          <w:tcPr>
            <w:tcW w:w="3587" w:type="dxa"/>
            <w:gridSpan w:val="2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1.Ünite</w:t>
            </w:r>
          </w:p>
        </w:tc>
      </w:tr>
      <w:tr w:rsidR="001B2510"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01.11.2017-20.12.2017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Sayılar ve işlemler </w:t>
            </w:r>
          </w:p>
        </w:tc>
        <w:tc>
          <w:tcPr>
            <w:tcW w:w="3587" w:type="dxa"/>
            <w:gridSpan w:val="2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2.Ünite</w:t>
            </w:r>
          </w:p>
        </w:tc>
      </w:tr>
      <w:tr w:rsidR="001B2510"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21.12.2017-19.01.2018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Ölçme </w:t>
            </w:r>
          </w:p>
        </w:tc>
        <w:tc>
          <w:tcPr>
            <w:tcW w:w="3587" w:type="dxa"/>
            <w:gridSpan w:val="2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3.Ünite</w:t>
            </w:r>
          </w:p>
        </w:tc>
      </w:tr>
      <w:tr w:rsidR="001B2510"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05.02.2018-05.04.2018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Sayılar ve işlemler </w:t>
            </w:r>
          </w:p>
        </w:tc>
        <w:tc>
          <w:tcPr>
            <w:tcW w:w="3587" w:type="dxa"/>
            <w:gridSpan w:val="2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4.Ünite</w:t>
            </w:r>
          </w:p>
        </w:tc>
      </w:tr>
      <w:tr w:rsidR="001B2510"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06.04.2018-11.05.2018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Geometri </w:t>
            </w:r>
          </w:p>
        </w:tc>
        <w:tc>
          <w:tcPr>
            <w:tcW w:w="3587" w:type="dxa"/>
            <w:gridSpan w:val="2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5.Ünite</w:t>
            </w:r>
          </w:p>
        </w:tc>
      </w:tr>
      <w:tr w:rsidR="001B2510"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14.05.2018-08.06.2018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Ölçme </w:t>
            </w:r>
          </w:p>
        </w:tc>
        <w:tc>
          <w:tcPr>
            <w:tcW w:w="3587" w:type="dxa"/>
            <w:gridSpan w:val="2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6.Ünite</w:t>
            </w:r>
          </w:p>
        </w:tc>
      </w:tr>
    </w:tbl>
    <w:p w:rsidR="001B2510" w:rsidRDefault="001B2510" w:rsidP="004419F9">
      <w:pPr>
        <w:pStyle w:val="NoSpacing"/>
        <w:rPr>
          <w:rFonts w:ascii="Times New Roman" w:eastAsia="Batang" w:hAnsi="Times New Roman"/>
          <w:b/>
          <w:bCs/>
          <w:sz w:val="24"/>
          <w:szCs w:val="24"/>
          <w:u w:val="single"/>
        </w:rPr>
      </w:pPr>
    </w:p>
    <w:p w:rsidR="001B2510" w:rsidRDefault="001B2510" w:rsidP="004419F9">
      <w:pPr>
        <w:pStyle w:val="NoSpacing"/>
        <w:rPr>
          <w:rFonts w:ascii="Times New Roman" w:eastAsia="Batang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  <w:u w:val="single"/>
        </w:rPr>
        <w:t xml:space="preserve">Türkçe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86"/>
        <w:gridCol w:w="3587"/>
        <w:gridCol w:w="3587"/>
        <w:gridCol w:w="38"/>
      </w:tblGrid>
      <w:tr w:rsidR="001B2510">
        <w:trPr>
          <w:gridAfter w:val="1"/>
          <w:wAfter w:w="38" w:type="dxa"/>
        </w:trPr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1.tema 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Biz ve değerlerimiz 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</w:tr>
      <w:tr w:rsidR="001B2510">
        <w:trPr>
          <w:gridAfter w:val="1"/>
          <w:wAfter w:w="38" w:type="dxa"/>
        </w:trPr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2.tema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Milli kültürümüz 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</w:tr>
      <w:tr w:rsidR="001B2510">
        <w:trPr>
          <w:gridAfter w:val="1"/>
          <w:wAfter w:w="38" w:type="dxa"/>
        </w:trPr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3.tema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Doğa ve çevre 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</w:tr>
      <w:tr w:rsidR="001B2510"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4.tema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Sağlık, spor ve oyun </w:t>
            </w:r>
          </w:p>
        </w:tc>
        <w:tc>
          <w:tcPr>
            <w:tcW w:w="3587" w:type="dxa"/>
            <w:gridSpan w:val="2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</w:tr>
      <w:tr w:rsidR="001B2510"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5.tema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Vatandaşlık bilinci </w:t>
            </w:r>
          </w:p>
        </w:tc>
        <w:tc>
          <w:tcPr>
            <w:tcW w:w="3587" w:type="dxa"/>
            <w:gridSpan w:val="2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</w:tr>
      <w:tr w:rsidR="001B2510"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6.tema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Milli mücadele ve Atatürk </w:t>
            </w:r>
          </w:p>
        </w:tc>
        <w:tc>
          <w:tcPr>
            <w:tcW w:w="3587" w:type="dxa"/>
            <w:gridSpan w:val="2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1B2510" w:rsidRDefault="001B2510" w:rsidP="004419F9">
      <w:pPr>
        <w:pStyle w:val="NoSpacing"/>
        <w:rPr>
          <w:rFonts w:ascii="Times New Roman" w:eastAsia="Batang" w:hAnsi="Times New Roman"/>
          <w:b/>
          <w:bCs/>
          <w:sz w:val="24"/>
          <w:szCs w:val="24"/>
          <w:u w:val="single"/>
        </w:rPr>
      </w:pPr>
    </w:p>
    <w:p w:rsidR="001B2510" w:rsidRDefault="001B2510" w:rsidP="004419F9">
      <w:pPr>
        <w:pStyle w:val="NoSpacing"/>
        <w:rPr>
          <w:rFonts w:ascii="Times New Roman" w:eastAsia="Batang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  <w:u w:val="single"/>
        </w:rPr>
        <w:t>Hayat Bilgisi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86"/>
        <w:gridCol w:w="3587"/>
        <w:gridCol w:w="3587"/>
        <w:gridCol w:w="38"/>
      </w:tblGrid>
      <w:tr w:rsidR="001B2510">
        <w:trPr>
          <w:gridAfter w:val="1"/>
          <w:wAfter w:w="38" w:type="dxa"/>
        </w:trPr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1.Ünite 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Ben ve Okulum 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</w:tr>
      <w:tr w:rsidR="001B2510">
        <w:trPr>
          <w:gridAfter w:val="1"/>
          <w:wAfter w:w="38" w:type="dxa"/>
        </w:trPr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2.Ünite 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Ailem ve Evim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</w:tr>
      <w:tr w:rsidR="001B2510">
        <w:trPr>
          <w:gridAfter w:val="1"/>
          <w:wAfter w:w="38" w:type="dxa"/>
        </w:trPr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3.Ünite 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Sağlıklı hayat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</w:tr>
      <w:tr w:rsidR="001B2510"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4.Ünite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Güvenli hayat </w:t>
            </w:r>
          </w:p>
        </w:tc>
        <w:tc>
          <w:tcPr>
            <w:tcW w:w="3587" w:type="dxa"/>
            <w:gridSpan w:val="2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</w:tr>
      <w:tr w:rsidR="001B2510"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5.Ünite 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Ülkemi seviyorum </w:t>
            </w:r>
          </w:p>
        </w:tc>
        <w:tc>
          <w:tcPr>
            <w:tcW w:w="3587" w:type="dxa"/>
            <w:gridSpan w:val="2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</w:tr>
      <w:tr w:rsidR="001B2510">
        <w:tc>
          <w:tcPr>
            <w:tcW w:w="3586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6.Ünite </w:t>
            </w:r>
          </w:p>
        </w:tc>
        <w:tc>
          <w:tcPr>
            <w:tcW w:w="3587" w:type="dxa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A6420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 xml:space="preserve">Doğa ve çevre </w:t>
            </w:r>
          </w:p>
        </w:tc>
        <w:tc>
          <w:tcPr>
            <w:tcW w:w="3587" w:type="dxa"/>
            <w:gridSpan w:val="2"/>
          </w:tcPr>
          <w:p w:rsidR="001B2510" w:rsidRPr="00A6420E" w:rsidRDefault="001B2510" w:rsidP="004419F9">
            <w:pPr>
              <w:pStyle w:val="NoSpacing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1B2510" w:rsidRDefault="001B2510" w:rsidP="004419F9">
      <w:pPr>
        <w:pStyle w:val="NoSpacing"/>
        <w:rPr>
          <w:rFonts w:ascii="Times New Roman" w:eastAsia="Batang" w:hAnsi="Times New Roman"/>
          <w:b/>
          <w:bCs/>
          <w:sz w:val="24"/>
          <w:szCs w:val="24"/>
          <w:u w:val="single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Zümre başkanı tarafından dersler ve konuları belirtildi.Planlamalar eğitim ve öğretime uygun yapılacağı belirtildi.İlk hafta düz yazı üzerinde durulması gerektiğini söyledi.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3)</w:t>
      </w:r>
      <w:bookmarkStart w:id="0" w:name="_GoBack"/>
      <w:bookmarkEnd w:id="0"/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Fehime Çim yıllık planların ve öğretim programlarının çevre  özellikleri dikkate alınarak yapılması gerektiğini söyledi.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4)Rabia Neşeli derslerin işlenişinde öğrenci merkezli yöntemlerin tercih edilmesi gerektiğini söyledi.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5)Gökçe Şahiner sınıfında bir bepli öğrenci olduğunu ve buna göre program hazırlayacağını belirtti.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6)İngilizce öğretmenleriyle işbirliği içerisinde olunması gerektiği belirtildi.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7)Meryem Nişancı akıllı tahtaların ve eba gibi öğretim sitelerinin daha aktif bir şekilde kullanılması gerektiğini söyledi.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8)Didem Doğan  öğrencilerin  proje üretiminde  aile ve okul  desteğinin olması gerektiğini söyledi.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9)Orhan Yılmaz derslerde başarının artması  için ders kitapları  dışında da materyallerin tercih edilebileceğini  söyledi.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10)Ülker Kavaker okul ve çevre imkanlarına göre konular paralelinde olması gerektiğini dile getirdi.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11)Kenan Taşdemir kazanım  analizlerinin ortak yapılması gerektiğini söyledi.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12)Salih Aydar ölçme tekniklerinin kazanımlara uygun olması gerektiğini söyledi.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13)Yeliz Deniz öğretmen veli iletişiminin öğrenci başarısı üzerindeki etkisini dile getirdi.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14)Sözlü iki sınav yapılması kararlaştırıldı.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15)İhtiyaç listesinin sınıf  bazında hazırlanacağı kararlaştırıldı.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16)Haftalık ders programının İngilizce öğretmenlerinin programına göre sınıf bazında hazırlanacağı kararlaştırıldı.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17)Başarılı,sorunsuz bir yıl geçirilmesi dileğiyle toplantıya son verildi.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2/A Sınıf Öğretmeni            2/B Sınıf Öğretmeni            2/C    Sınıf Öğretmeni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Menşure İşbilir                                                                Salih Aydar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2/D Sınıf Öğretmeni          2/E Sınıf Öğretmeni            2/F Sınıf Öğretmeni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Gökçe Şahiner                    Yeliz Deniz                         Meral Özer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2/GSınıf  Öğretmeni        2/H Sınıf Öğretmeni                 2/I Sınıf Öğretmeni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 xml:space="preserve">                                         Meryem Nişancı                       Orhan Yılmaz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2/J Sınıf Öğretmeni         2/K Sınıf Öğretmeni             2/L Sınıf Öğretmeni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Kenan Taşdemir              Rabia Neşeli                        Esra Yavuz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2/M Sınıf Öğretmeni      2/N Sınıf Öğretmeni             2/O sınıf Öğretmeni</w:t>
      </w:r>
    </w:p>
    <w:p w:rsidR="001B2510" w:rsidRPr="002975D1" w:rsidRDefault="001B2510" w:rsidP="004419F9">
      <w:pPr>
        <w:pStyle w:val="NoSpacing"/>
        <w:rPr>
          <w:rFonts w:ascii="Times New Roman" w:eastAsia="Batang" w:hAnsi="Times New Roman" w:cs="Times New Roman"/>
          <w:i/>
          <w:iCs/>
          <w:sz w:val="28"/>
          <w:szCs w:val="28"/>
        </w:rPr>
      </w:pPr>
      <w:r w:rsidRPr="002975D1">
        <w:rPr>
          <w:rFonts w:ascii="Times New Roman" w:eastAsia="Batang" w:hAnsi="Times New Roman" w:cs="Times New Roman"/>
          <w:i/>
          <w:iCs/>
          <w:sz w:val="28"/>
          <w:szCs w:val="28"/>
        </w:rPr>
        <w:t>Didem Doğan                Ülker kavaker                       Fehime Çim</w:t>
      </w:r>
    </w:p>
    <w:sectPr w:rsidR="001B2510" w:rsidRPr="002975D1" w:rsidSect="0002798C">
      <w:footerReference w:type="default" r:id="rId8"/>
      <w:type w:val="continuous"/>
      <w:pgSz w:w="11906" w:h="16838"/>
      <w:pgMar w:top="709" w:right="566" w:bottom="142" w:left="720" w:header="708" w:footer="50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510" w:rsidRDefault="001B2510">
      <w:r>
        <w:separator/>
      </w:r>
    </w:p>
  </w:endnote>
  <w:endnote w:type="continuationSeparator" w:id="0">
    <w:p w:rsidR="001B2510" w:rsidRDefault="001B2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510" w:rsidRPr="00E6029A" w:rsidRDefault="001B2510" w:rsidP="00785E9F">
    <w:pPr>
      <w:pStyle w:val="Footer"/>
      <w:jc w:val="center"/>
      <w:rPr>
        <w:b/>
        <w:bCs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510" w:rsidRDefault="001B2510">
      <w:r>
        <w:separator/>
      </w:r>
    </w:p>
  </w:footnote>
  <w:footnote w:type="continuationSeparator" w:id="0">
    <w:p w:rsidR="001B2510" w:rsidRDefault="001B25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D79"/>
    <w:multiLevelType w:val="hybridMultilevel"/>
    <w:tmpl w:val="291EC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FEE1F0A"/>
    <w:multiLevelType w:val="multilevel"/>
    <w:tmpl w:val="BFFA8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200EAD"/>
    <w:multiLevelType w:val="hybridMultilevel"/>
    <w:tmpl w:val="5F2CA494"/>
    <w:lvl w:ilvl="0" w:tplc="317CC4C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isplayBackgroundShape/>
  <w:embedSystemFonts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47D4"/>
    <w:rsid w:val="000019AB"/>
    <w:rsid w:val="00001B71"/>
    <w:rsid w:val="00001D16"/>
    <w:rsid w:val="0000555D"/>
    <w:rsid w:val="00010E64"/>
    <w:rsid w:val="00011048"/>
    <w:rsid w:val="000112DE"/>
    <w:rsid w:val="00016AF7"/>
    <w:rsid w:val="00016D5D"/>
    <w:rsid w:val="000220B9"/>
    <w:rsid w:val="000247D4"/>
    <w:rsid w:val="00025F8A"/>
    <w:rsid w:val="0002798C"/>
    <w:rsid w:val="00030FDD"/>
    <w:rsid w:val="0003389F"/>
    <w:rsid w:val="0003467F"/>
    <w:rsid w:val="000370E3"/>
    <w:rsid w:val="00040A10"/>
    <w:rsid w:val="00041D2B"/>
    <w:rsid w:val="00044023"/>
    <w:rsid w:val="0005196D"/>
    <w:rsid w:val="00052F85"/>
    <w:rsid w:val="00057E17"/>
    <w:rsid w:val="00077489"/>
    <w:rsid w:val="00084857"/>
    <w:rsid w:val="00084CF9"/>
    <w:rsid w:val="00095338"/>
    <w:rsid w:val="00097EE4"/>
    <w:rsid w:val="000A2159"/>
    <w:rsid w:val="000A2447"/>
    <w:rsid w:val="000A3DA3"/>
    <w:rsid w:val="000A4129"/>
    <w:rsid w:val="000A6781"/>
    <w:rsid w:val="000B7F88"/>
    <w:rsid w:val="000C1369"/>
    <w:rsid w:val="000C1C4B"/>
    <w:rsid w:val="000D1955"/>
    <w:rsid w:val="000D22E0"/>
    <w:rsid w:val="000D4EFA"/>
    <w:rsid w:val="000D5056"/>
    <w:rsid w:val="000E044C"/>
    <w:rsid w:val="000F0185"/>
    <w:rsid w:val="000F1145"/>
    <w:rsid w:val="000F15A1"/>
    <w:rsid w:val="000F2BA0"/>
    <w:rsid w:val="000F7202"/>
    <w:rsid w:val="001005EC"/>
    <w:rsid w:val="00101471"/>
    <w:rsid w:val="00102CB0"/>
    <w:rsid w:val="00102D83"/>
    <w:rsid w:val="00102E52"/>
    <w:rsid w:val="00110A2D"/>
    <w:rsid w:val="00111203"/>
    <w:rsid w:val="0011195D"/>
    <w:rsid w:val="00112236"/>
    <w:rsid w:val="00117022"/>
    <w:rsid w:val="00117D8F"/>
    <w:rsid w:val="001276D5"/>
    <w:rsid w:val="00131547"/>
    <w:rsid w:val="00133513"/>
    <w:rsid w:val="00134510"/>
    <w:rsid w:val="00145A73"/>
    <w:rsid w:val="00151695"/>
    <w:rsid w:val="0015396D"/>
    <w:rsid w:val="00154C75"/>
    <w:rsid w:val="0016109D"/>
    <w:rsid w:val="001622D5"/>
    <w:rsid w:val="001639D4"/>
    <w:rsid w:val="00170B0A"/>
    <w:rsid w:val="00173126"/>
    <w:rsid w:val="00174958"/>
    <w:rsid w:val="0018470B"/>
    <w:rsid w:val="001869C8"/>
    <w:rsid w:val="00187225"/>
    <w:rsid w:val="00190630"/>
    <w:rsid w:val="001911A8"/>
    <w:rsid w:val="00194419"/>
    <w:rsid w:val="00197FEC"/>
    <w:rsid w:val="001A6DFF"/>
    <w:rsid w:val="001B10AB"/>
    <w:rsid w:val="001B243F"/>
    <w:rsid w:val="001B2510"/>
    <w:rsid w:val="001B305F"/>
    <w:rsid w:val="001B3F8A"/>
    <w:rsid w:val="001B69E1"/>
    <w:rsid w:val="001C2EC7"/>
    <w:rsid w:val="001D188E"/>
    <w:rsid w:val="001D2CDD"/>
    <w:rsid w:val="001E271F"/>
    <w:rsid w:val="001F4382"/>
    <w:rsid w:val="001F792D"/>
    <w:rsid w:val="00202E75"/>
    <w:rsid w:val="0020416B"/>
    <w:rsid w:val="00213963"/>
    <w:rsid w:val="00213BF3"/>
    <w:rsid w:val="002156DA"/>
    <w:rsid w:val="002207FE"/>
    <w:rsid w:val="002272EB"/>
    <w:rsid w:val="00232E97"/>
    <w:rsid w:val="00245669"/>
    <w:rsid w:val="00247050"/>
    <w:rsid w:val="00250338"/>
    <w:rsid w:val="00255541"/>
    <w:rsid w:val="002636FF"/>
    <w:rsid w:val="00266BE2"/>
    <w:rsid w:val="00266DAA"/>
    <w:rsid w:val="00266FB1"/>
    <w:rsid w:val="0029544D"/>
    <w:rsid w:val="00295C01"/>
    <w:rsid w:val="00297549"/>
    <w:rsid w:val="002975D1"/>
    <w:rsid w:val="002A0172"/>
    <w:rsid w:val="002A03D0"/>
    <w:rsid w:val="002A3377"/>
    <w:rsid w:val="002A5412"/>
    <w:rsid w:val="002B1455"/>
    <w:rsid w:val="002B53A9"/>
    <w:rsid w:val="002B5D32"/>
    <w:rsid w:val="002B69A6"/>
    <w:rsid w:val="002C206F"/>
    <w:rsid w:val="002C60B9"/>
    <w:rsid w:val="002C66F0"/>
    <w:rsid w:val="002D08CF"/>
    <w:rsid w:val="002D3031"/>
    <w:rsid w:val="002D7536"/>
    <w:rsid w:val="002E0B82"/>
    <w:rsid w:val="002E3C50"/>
    <w:rsid w:val="002F5EB6"/>
    <w:rsid w:val="00300D05"/>
    <w:rsid w:val="003014AD"/>
    <w:rsid w:val="003114AE"/>
    <w:rsid w:val="0031616B"/>
    <w:rsid w:val="00322BBE"/>
    <w:rsid w:val="0032549D"/>
    <w:rsid w:val="00342658"/>
    <w:rsid w:val="00345A3D"/>
    <w:rsid w:val="00353C96"/>
    <w:rsid w:val="00354599"/>
    <w:rsid w:val="003551AE"/>
    <w:rsid w:val="00357B47"/>
    <w:rsid w:val="00357D72"/>
    <w:rsid w:val="00360B0D"/>
    <w:rsid w:val="00362467"/>
    <w:rsid w:val="00371CAA"/>
    <w:rsid w:val="00375927"/>
    <w:rsid w:val="0038181F"/>
    <w:rsid w:val="00391D77"/>
    <w:rsid w:val="003945A7"/>
    <w:rsid w:val="003A2474"/>
    <w:rsid w:val="003A500D"/>
    <w:rsid w:val="003B02CA"/>
    <w:rsid w:val="003B71B2"/>
    <w:rsid w:val="003C41C9"/>
    <w:rsid w:val="003C72CD"/>
    <w:rsid w:val="003C768B"/>
    <w:rsid w:val="003C7AC8"/>
    <w:rsid w:val="003D0896"/>
    <w:rsid w:val="003D41C4"/>
    <w:rsid w:val="003D752F"/>
    <w:rsid w:val="003E2B09"/>
    <w:rsid w:val="003F3423"/>
    <w:rsid w:val="0040337D"/>
    <w:rsid w:val="00405E2F"/>
    <w:rsid w:val="0041741D"/>
    <w:rsid w:val="004215BB"/>
    <w:rsid w:val="00424744"/>
    <w:rsid w:val="00424EEA"/>
    <w:rsid w:val="004257F0"/>
    <w:rsid w:val="00432210"/>
    <w:rsid w:val="0043325C"/>
    <w:rsid w:val="004336BC"/>
    <w:rsid w:val="004419F9"/>
    <w:rsid w:val="00445EB9"/>
    <w:rsid w:val="004467D2"/>
    <w:rsid w:val="00447537"/>
    <w:rsid w:val="00454D4E"/>
    <w:rsid w:val="004620A2"/>
    <w:rsid w:val="0047148C"/>
    <w:rsid w:val="004833FC"/>
    <w:rsid w:val="00484793"/>
    <w:rsid w:val="0049101A"/>
    <w:rsid w:val="00491D1E"/>
    <w:rsid w:val="0049491B"/>
    <w:rsid w:val="004A1724"/>
    <w:rsid w:val="004A341E"/>
    <w:rsid w:val="004A3F37"/>
    <w:rsid w:val="004A4976"/>
    <w:rsid w:val="004B471E"/>
    <w:rsid w:val="004B6833"/>
    <w:rsid w:val="004C4515"/>
    <w:rsid w:val="004C5A21"/>
    <w:rsid w:val="004C77D6"/>
    <w:rsid w:val="004D0EAF"/>
    <w:rsid w:val="004E6920"/>
    <w:rsid w:val="004E6BF8"/>
    <w:rsid w:val="004F0294"/>
    <w:rsid w:val="004F1FD6"/>
    <w:rsid w:val="004F56F4"/>
    <w:rsid w:val="005005ED"/>
    <w:rsid w:val="00500788"/>
    <w:rsid w:val="00514497"/>
    <w:rsid w:val="00516518"/>
    <w:rsid w:val="00517801"/>
    <w:rsid w:val="00517A0B"/>
    <w:rsid w:val="0052086C"/>
    <w:rsid w:val="00520D53"/>
    <w:rsid w:val="00522049"/>
    <w:rsid w:val="00530692"/>
    <w:rsid w:val="00531011"/>
    <w:rsid w:val="00534ACC"/>
    <w:rsid w:val="0054384A"/>
    <w:rsid w:val="00544AD7"/>
    <w:rsid w:val="00557CF1"/>
    <w:rsid w:val="00562FEB"/>
    <w:rsid w:val="00572057"/>
    <w:rsid w:val="00576713"/>
    <w:rsid w:val="0058415E"/>
    <w:rsid w:val="00586CEC"/>
    <w:rsid w:val="005971AA"/>
    <w:rsid w:val="005A3B94"/>
    <w:rsid w:val="005A6363"/>
    <w:rsid w:val="005B0101"/>
    <w:rsid w:val="005B4524"/>
    <w:rsid w:val="005B4828"/>
    <w:rsid w:val="005B5C88"/>
    <w:rsid w:val="005B65DB"/>
    <w:rsid w:val="005B6DB2"/>
    <w:rsid w:val="005C7C9E"/>
    <w:rsid w:val="005C7DD1"/>
    <w:rsid w:val="005E11D4"/>
    <w:rsid w:val="005E5F8A"/>
    <w:rsid w:val="005E746E"/>
    <w:rsid w:val="005F0658"/>
    <w:rsid w:val="005F0706"/>
    <w:rsid w:val="006104BD"/>
    <w:rsid w:val="00622C73"/>
    <w:rsid w:val="00623828"/>
    <w:rsid w:val="0062729A"/>
    <w:rsid w:val="00631576"/>
    <w:rsid w:val="00633126"/>
    <w:rsid w:val="006340A0"/>
    <w:rsid w:val="00634C1C"/>
    <w:rsid w:val="006423E6"/>
    <w:rsid w:val="00651111"/>
    <w:rsid w:val="0065308E"/>
    <w:rsid w:val="006530AC"/>
    <w:rsid w:val="00653878"/>
    <w:rsid w:val="006564D3"/>
    <w:rsid w:val="006609D2"/>
    <w:rsid w:val="0066370B"/>
    <w:rsid w:val="006748AE"/>
    <w:rsid w:val="006758A1"/>
    <w:rsid w:val="0067683D"/>
    <w:rsid w:val="00677FA0"/>
    <w:rsid w:val="00681156"/>
    <w:rsid w:val="0068451B"/>
    <w:rsid w:val="0069221F"/>
    <w:rsid w:val="00693883"/>
    <w:rsid w:val="006A07F2"/>
    <w:rsid w:val="006A11BB"/>
    <w:rsid w:val="006C28EA"/>
    <w:rsid w:val="006C373C"/>
    <w:rsid w:val="006D44B0"/>
    <w:rsid w:val="006D4803"/>
    <w:rsid w:val="006D6264"/>
    <w:rsid w:val="006F2879"/>
    <w:rsid w:val="006F691D"/>
    <w:rsid w:val="00702CF7"/>
    <w:rsid w:val="00711D8A"/>
    <w:rsid w:val="00712560"/>
    <w:rsid w:val="0071748D"/>
    <w:rsid w:val="00721D80"/>
    <w:rsid w:val="007231F8"/>
    <w:rsid w:val="00724E79"/>
    <w:rsid w:val="007254D1"/>
    <w:rsid w:val="0073021D"/>
    <w:rsid w:val="0073560A"/>
    <w:rsid w:val="007415C1"/>
    <w:rsid w:val="007445A6"/>
    <w:rsid w:val="00745EFF"/>
    <w:rsid w:val="00746794"/>
    <w:rsid w:val="00753224"/>
    <w:rsid w:val="00754956"/>
    <w:rsid w:val="00760845"/>
    <w:rsid w:val="00763060"/>
    <w:rsid w:val="00763AB9"/>
    <w:rsid w:val="00764412"/>
    <w:rsid w:val="00770CC3"/>
    <w:rsid w:val="0078009A"/>
    <w:rsid w:val="00785E9F"/>
    <w:rsid w:val="00786164"/>
    <w:rsid w:val="00792B2F"/>
    <w:rsid w:val="007A18D8"/>
    <w:rsid w:val="007A331B"/>
    <w:rsid w:val="007A54DB"/>
    <w:rsid w:val="007B487C"/>
    <w:rsid w:val="007B6128"/>
    <w:rsid w:val="007C083E"/>
    <w:rsid w:val="007C163A"/>
    <w:rsid w:val="007C358C"/>
    <w:rsid w:val="007C3BDF"/>
    <w:rsid w:val="007D1076"/>
    <w:rsid w:val="007D4797"/>
    <w:rsid w:val="007E25DA"/>
    <w:rsid w:val="007E288C"/>
    <w:rsid w:val="007E2AAB"/>
    <w:rsid w:val="007E35B9"/>
    <w:rsid w:val="007E59B2"/>
    <w:rsid w:val="007F224B"/>
    <w:rsid w:val="007F2E61"/>
    <w:rsid w:val="007F5735"/>
    <w:rsid w:val="007F70E5"/>
    <w:rsid w:val="008016A7"/>
    <w:rsid w:val="00815434"/>
    <w:rsid w:val="0082059B"/>
    <w:rsid w:val="008258CE"/>
    <w:rsid w:val="00834A9E"/>
    <w:rsid w:val="00837E55"/>
    <w:rsid w:val="0084307F"/>
    <w:rsid w:val="008459B7"/>
    <w:rsid w:val="00850F43"/>
    <w:rsid w:val="00855150"/>
    <w:rsid w:val="00866679"/>
    <w:rsid w:val="00872007"/>
    <w:rsid w:val="008729B6"/>
    <w:rsid w:val="00872AD3"/>
    <w:rsid w:val="00874BAF"/>
    <w:rsid w:val="00875FB3"/>
    <w:rsid w:val="00880974"/>
    <w:rsid w:val="00882A94"/>
    <w:rsid w:val="00887AAC"/>
    <w:rsid w:val="00887FFB"/>
    <w:rsid w:val="00891E35"/>
    <w:rsid w:val="008A0A2D"/>
    <w:rsid w:val="008A1B69"/>
    <w:rsid w:val="008B0417"/>
    <w:rsid w:val="008B0643"/>
    <w:rsid w:val="008C1B8A"/>
    <w:rsid w:val="008C292A"/>
    <w:rsid w:val="008C666D"/>
    <w:rsid w:val="008D1293"/>
    <w:rsid w:val="008D63B7"/>
    <w:rsid w:val="008D6DA0"/>
    <w:rsid w:val="008E0610"/>
    <w:rsid w:val="008E34D4"/>
    <w:rsid w:val="008E549C"/>
    <w:rsid w:val="008E68EA"/>
    <w:rsid w:val="008F7C23"/>
    <w:rsid w:val="00903336"/>
    <w:rsid w:val="009135DA"/>
    <w:rsid w:val="00916BC0"/>
    <w:rsid w:val="009241E6"/>
    <w:rsid w:val="00926318"/>
    <w:rsid w:val="00932513"/>
    <w:rsid w:val="00932D6F"/>
    <w:rsid w:val="009358F8"/>
    <w:rsid w:val="0094105B"/>
    <w:rsid w:val="0094422A"/>
    <w:rsid w:val="00945D7C"/>
    <w:rsid w:val="00945E7A"/>
    <w:rsid w:val="009479F4"/>
    <w:rsid w:val="00955CEB"/>
    <w:rsid w:val="00957E2B"/>
    <w:rsid w:val="0096350F"/>
    <w:rsid w:val="00965452"/>
    <w:rsid w:val="009708C2"/>
    <w:rsid w:val="00971B01"/>
    <w:rsid w:val="00974042"/>
    <w:rsid w:val="009818FD"/>
    <w:rsid w:val="009823AF"/>
    <w:rsid w:val="00983A62"/>
    <w:rsid w:val="00986AB5"/>
    <w:rsid w:val="009A0C51"/>
    <w:rsid w:val="009A5FCA"/>
    <w:rsid w:val="009C16BC"/>
    <w:rsid w:val="009C57D9"/>
    <w:rsid w:val="009C6252"/>
    <w:rsid w:val="009D0416"/>
    <w:rsid w:val="009D1B41"/>
    <w:rsid w:val="009D7AD8"/>
    <w:rsid w:val="009D7AF0"/>
    <w:rsid w:val="009E25F0"/>
    <w:rsid w:val="009E2AC4"/>
    <w:rsid w:val="009F3B2E"/>
    <w:rsid w:val="009F754E"/>
    <w:rsid w:val="00A005CE"/>
    <w:rsid w:val="00A01D5D"/>
    <w:rsid w:val="00A0331E"/>
    <w:rsid w:val="00A0445E"/>
    <w:rsid w:val="00A114D3"/>
    <w:rsid w:val="00A13156"/>
    <w:rsid w:val="00A152E6"/>
    <w:rsid w:val="00A16843"/>
    <w:rsid w:val="00A275AD"/>
    <w:rsid w:val="00A27665"/>
    <w:rsid w:val="00A40AC6"/>
    <w:rsid w:val="00A41B56"/>
    <w:rsid w:val="00A51E7F"/>
    <w:rsid w:val="00A5261C"/>
    <w:rsid w:val="00A52761"/>
    <w:rsid w:val="00A53EEB"/>
    <w:rsid w:val="00A60CDC"/>
    <w:rsid w:val="00A61D06"/>
    <w:rsid w:val="00A6420E"/>
    <w:rsid w:val="00A70205"/>
    <w:rsid w:val="00A70D2B"/>
    <w:rsid w:val="00A73D3B"/>
    <w:rsid w:val="00A800EC"/>
    <w:rsid w:val="00A81C8C"/>
    <w:rsid w:val="00A8662F"/>
    <w:rsid w:val="00A876AA"/>
    <w:rsid w:val="00A92403"/>
    <w:rsid w:val="00A94C86"/>
    <w:rsid w:val="00A94D7E"/>
    <w:rsid w:val="00A96821"/>
    <w:rsid w:val="00A97D7E"/>
    <w:rsid w:val="00AA143C"/>
    <w:rsid w:val="00AA45F0"/>
    <w:rsid w:val="00AA63B3"/>
    <w:rsid w:val="00AA79E6"/>
    <w:rsid w:val="00AB05B1"/>
    <w:rsid w:val="00AB2B8D"/>
    <w:rsid w:val="00AB4A3A"/>
    <w:rsid w:val="00AB5B94"/>
    <w:rsid w:val="00AC4064"/>
    <w:rsid w:val="00AC4399"/>
    <w:rsid w:val="00AC496C"/>
    <w:rsid w:val="00AC7B90"/>
    <w:rsid w:val="00AD29AB"/>
    <w:rsid w:val="00AD3A67"/>
    <w:rsid w:val="00AD3D9E"/>
    <w:rsid w:val="00AD64D8"/>
    <w:rsid w:val="00AE2A56"/>
    <w:rsid w:val="00AE44EC"/>
    <w:rsid w:val="00AF5ED9"/>
    <w:rsid w:val="00B00059"/>
    <w:rsid w:val="00B136E6"/>
    <w:rsid w:val="00B254F3"/>
    <w:rsid w:val="00B265E4"/>
    <w:rsid w:val="00B26789"/>
    <w:rsid w:val="00B269B9"/>
    <w:rsid w:val="00B30F1A"/>
    <w:rsid w:val="00B312EA"/>
    <w:rsid w:val="00B36CDE"/>
    <w:rsid w:val="00B410AC"/>
    <w:rsid w:val="00B4155E"/>
    <w:rsid w:val="00B43844"/>
    <w:rsid w:val="00B468A5"/>
    <w:rsid w:val="00B47CEE"/>
    <w:rsid w:val="00B522EE"/>
    <w:rsid w:val="00B532D2"/>
    <w:rsid w:val="00B54629"/>
    <w:rsid w:val="00B607C6"/>
    <w:rsid w:val="00B718BA"/>
    <w:rsid w:val="00B74FAC"/>
    <w:rsid w:val="00B7723A"/>
    <w:rsid w:val="00B80BCD"/>
    <w:rsid w:val="00B812D9"/>
    <w:rsid w:val="00B85E1B"/>
    <w:rsid w:val="00B93570"/>
    <w:rsid w:val="00B93FE6"/>
    <w:rsid w:val="00BA072F"/>
    <w:rsid w:val="00BA5007"/>
    <w:rsid w:val="00BA74DF"/>
    <w:rsid w:val="00BB10F6"/>
    <w:rsid w:val="00BB35C2"/>
    <w:rsid w:val="00BB6BC9"/>
    <w:rsid w:val="00BC25A6"/>
    <w:rsid w:val="00BC4A15"/>
    <w:rsid w:val="00BC503B"/>
    <w:rsid w:val="00BD0E65"/>
    <w:rsid w:val="00BD220C"/>
    <w:rsid w:val="00BD7289"/>
    <w:rsid w:val="00BE347D"/>
    <w:rsid w:val="00BF2B28"/>
    <w:rsid w:val="00BF2FA4"/>
    <w:rsid w:val="00BF6820"/>
    <w:rsid w:val="00C04680"/>
    <w:rsid w:val="00C05164"/>
    <w:rsid w:val="00C26BAE"/>
    <w:rsid w:val="00C3024D"/>
    <w:rsid w:val="00C41B15"/>
    <w:rsid w:val="00C41BC2"/>
    <w:rsid w:val="00C42A2E"/>
    <w:rsid w:val="00C45A36"/>
    <w:rsid w:val="00C469F9"/>
    <w:rsid w:val="00C5682C"/>
    <w:rsid w:val="00C6358A"/>
    <w:rsid w:val="00C6446E"/>
    <w:rsid w:val="00C66975"/>
    <w:rsid w:val="00C72E9C"/>
    <w:rsid w:val="00C745D9"/>
    <w:rsid w:val="00C763BF"/>
    <w:rsid w:val="00C80C98"/>
    <w:rsid w:val="00C81D01"/>
    <w:rsid w:val="00C924D3"/>
    <w:rsid w:val="00C93169"/>
    <w:rsid w:val="00C94441"/>
    <w:rsid w:val="00C956E4"/>
    <w:rsid w:val="00CA070B"/>
    <w:rsid w:val="00CA0A38"/>
    <w:rsid w:val="00CA2151"/>
    <w:rsid w:val="00CB0A4E"/>
    <w:rsid w:val="00CB68D9"/>
    <w:rsid w:val="00CC09E1"/>
    <w:rsid w:val="00CC74CD"/>
    <w:rsid w:val="00CC7BDA"/>
    <w:rsid w:val="00CE2E25"/>
    <w:rsid w:val="00CF0B2A"/>
    <w:rsid w:val="00CF19AF"/>
    <w:rsid w:val="00D02E49"/>
    <w:rsid w:val="00D134AC"/>
    <w:rsid w:val="00D25907"/>
    <w:rsid w:val="00D26684"/>
    <w:rsid w:val="00D269E8"/>
    <w:rsid w:val="00D31336"/>
    <w:rsid w:val="00D372CE"/>
    <w:rsid w:val="00D414DB"/>
    <w:rsid w:val="00D47936"/>
    <w:rsid w:val="00D479F5"/>
    <w:rsid w:val="00D47BFB"/>
    <w:rsid w:val="00D524DC"/>
    <w:rsid w:val="00D52D53"/>
    <w:rsid w:val="00D555DC"/>
    <w:rsid w:val="00D5727B"/>
    <w:rsid w:val="00D57EE2"/>
    <w:rsid w:val="00D62604"/>
    <w:rsid w:val="00D63370"/>
    <w:rsid w:val="00D70AFC"/>
    <w:rsid w:val="00D715DE"/>
    <w:rsid w:val="00D71B9D"/>
    <w:rsid w:val="00D75D6B"/>
    <w:rsid w:val="00D8042B"/>
    <w:rsid w:val="00D8486F"/>
    <w:rsid w:val="00D86414"/>
    <w:rsid w:val="00D94399"/>
    <w:rsid w:val="00DA1B22"/>
    <w:rsid w:val="00DA3072"/>
    <w:rsid w:val="00DA349D"/>
    <w:rsid w:val="00DA3615"/>
    <w:rsid w:val="00DA3A60"/>
    <w:rsid w:val="00DA7D57"/>
    <w:rsid w:val="00DB2245"/>
    <w:rsid w:val="00DB51A1"/>
    <w:rsid w:val="00DB7969"/>
    <w:rsid w:val="00DC2179"/>
    <w:rsid w:val="00DC2E96"/>
    <w:rsid w:val="00DC42CB"/>
    <w:rsid w:val="00DC5437"/>
    <w:rsid w:val="00DC632D"/>
    <w:rsid w:val="00DC7513"/>
    <w:rsid w:val="00DD2F19"/>
    <w:rsid w:val="00DD5D11"/>
    <w:rsid w:val="00DE7385"/>
    <w:rsid w:val="00DF30BC"/>
    <w:rsid w:val="00E00969"/>
    <w:rsid w:val="00E021D4"/>
    <w:rsid w:val="00E02582"/>
    <w:rsid w:val="00E0287A"/>
    <w:rsid w:val="00E056C8"/>
    <w:rsid w:val="00E05E49"/>
    <w:rsid w:val="00E17C6A"/>
    <w:rsid w:val="00E21F04"/>
    <w:rsid w:val="00E3277A"/>
    <w:rsid w:val="00E32E92"/>
    <w:rsid w:val="00E41A18"/>
    <w:rsid w:val="00E41AB7"/>
    <w:rsid w:val="00E50564"/>
    <w:rsid w:val="00E51519"/>
    <w:rsid w:val="00E55029"/>
    <w:rsid w:val="00E5609A"/>
    <w:rsid w:val="00E6029A"/>
    <w:rsid w:val="00E64ECC"/>
    <w:rsid w:val="00E67145"/>
    <w:rsid w:val="00E6738F"/>
    <w:rsid w:val="00E729AD"/>
    <w:rsid w:val="00E74F3B"/>
    <w:rsid w:val="00E914EF"/>
    <w:rsid w:val="00EA1E36"/>
    <w:rsid w:val="00EA27E2"/>
    <w:rsid w:val="00EA4117"/>
    <w:rsid w:val="00EA4EFA"/>
    <w:rsid w:val="00EB186C"/>
    <w:rsid w:val="00EB53CD"/>
    <w:rsid w:val="00EC4FE5"/>
    <w:rsid w:val="00EC6EEA"/>
    <w:rsid w:val="00EC77F6"/>
    <w:rsid w:val="00ED1706"/>
    <w:rsid w:val="00EE2D23"/>
    <w:rsid w:val="00EE5036"/>
    <w:rsid w:val="00EF64A4"/>
    <w:rsid w:val="00F0046D"/>
    <w:rsid w:val="00F03338"/>
    <w:rsid w:val="00F05387"/>
    <w:rsid w:val="00F05564"/>
    <w:rsid w:val="00F055FC"/>
    <w:rsid w:val="00F068AB"/>
    <w:rsid w:val="00F13288"/>
    <w:rsid w:val="00F13C8E"/>
    <w:rsid w:val="00F14B3A"/>
    <w:rsid w:val="00F24574"/>
    <w:rsid w:val="00F30CF3"/>
    <w:rsid w:val="00F34661"/>
    <w:rsid w:val="00F357B9"/>
    <w:rsid w:val="00F44880"/>
    <w:rsid w:val="00F44DA9"/>
    <w:rsid w:val="00F50E1E"/>
    <w:rsid w:val="00F51E0A"/>
    <w:rsid w:val="00F60676"/>
    <w:rsid w:val="00F6425C"/>
    <w:rsid w:val="00F65D32"/>
    <w:rsid w:val="00F73D9B"/>
    <w:rsid w:val="00F76196"/>
    <w:rsid w:val="00F772A7"/>
    <w:rsid w:val="00F77851"/>
    <w:rsid w:val="00F77B90"/>
    <w:rsid w:val="00F77F43"/>
    <w:rsid w:val="00F82384"/>
    <w:rsid w:val="00F83DE5"/>
    <w:rsid w:val="00F83F8B"/>
    <w:rsid w:val="00F90C1D"/>
    <w:rsid w:val="00F91EEC"/>
    <w:rsid w:val="00F97499"/>
    <w:rsid w:val="00FA5131"/>
    <w:rsid w:val="00FA5786"/>
    <w:rsid w:val="00FB0635"/>
    <w:rsid w:val="00FB1FE5"/>
    <w:rsid w:val="00FB253A"/>
    <w:rsid w:val="00FB6C18"/>
    <w:rsid w:val="00FC187D"/>
    <w:rsid w:val="00FC5B4C"/>
    <w:rsid w:val="00FD16F6"/>
    <w:rsid w:val="00FD707B"/>
    <w:rsid w:val="00FD7CB6"/>
    <w:rsid w:val="00FF2CA2"/>
    <w:rsid w:val="00FF3CA9"/>
    <w:rsid w:val="00FF41CA"/>
    <w:rsid w:val="00FF7D25"/>
    <w:rsid w:val="00FF7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7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0337D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54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0337D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54F3"/>
    <w:rPr>
      <w:rFonts w:ascii="Arial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40337D"/>
    <w:pPr>
      <w:jc w:val="both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0337D"/>
  </w:style>
  <w:style w:type="character" w:styleId="Strong">
    <w:name w:val="Strong"/>
    <w:basedOn w:val="DefaultParagraphFont"/>
    <w:uiPriority w:val="99"/>
    <w:qFormat/>
    <w:rsid w:val="007A18D8"/>
    <w:rPr>
      <w:b/>
      <w:bCs/>
    </w:rPr>
  </w:style>
  <w:style w:type="paragraph" w:customStyle="1" w:styleId="paraf">
    <w:name w:val="paraf"/>
    <w:basedOn w:val="Normal"/>
    <w:uiPriority w:val="99"/>
    <w:rsid w:val="007A18D8"/>
    <w:pPr>
      <w:spacing w:before="100" w:beforeAutospacing="1" w:after="100" w:afterAutospacing="1"/>
      <w:ind w:firstLine="600"/>
      <w:jc w:val="both"/>
    </w:pPr>
    <w:rPr>
      <w:rFonts w:ascii="Verdana" w:hAnsi="Verdana" w:cs="Verdan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5E5F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E5F8A"/>
    <w:rPr>
      <w:sz w:val="24"/>
      <w:szCs w:val="24"/>
    </w:rPr>
  </w:style>
  <w:style w:type="table" w:styleId="TableGrid">
    <w:name w:val="Table Grid"/>
    <w:basedOn w:val="TableNormal"/>
    <w:uiPriority w:val="99"/>
    <w:rsid w:val="005E5F8A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372CE"/>
    <w:pPr>
      <w:spacing w:before="100" w:beforeAutospacing="1" w:after="100" w:afterAutospacing="1"/>
      <w:ind w:firstLine="17"/>
    </w:pPr>
  </w:style>
  <w:style w:type="character" w:customStyle="1" w:styleId="stil14nk">
    <w:name w:val="stil14nk"/>
    <w:basedOn w:val="DefaultParagraphFont"/>
    <w:uiPriority w:val="99"/>
    <w:rsid w:val="00D372CE"/>
  </w:style>
  <w:style w:type="character" w:customStyle="1" w:styleId="style11">
    <w:name w:val="style11"/>
    <w:basedOn w:val="DefaultParagraphFont"/>
    <w:uiPriority w:val="99"/>
    <w:rsid w:val="00D372CE"/>
    <w:rPr>
      <w:b/>
      <w:bCs/>
      <w:color w:val="FF0000"/>
    </w:rPr>
  </w:style>
  <w:style w:type="paragraph" w:styleId="Footer">
    <w:name w:val="footer"/>
    <w:basedOn w:val="Normal"/>
    <w:link w:val="FooterChar"/>
    <w:uiPriority w:val="99"/>
    <w:rsid w:val="00785E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85E9F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ED1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D1706"/>
    <w:rPr>
      <w:sz w:val="24"/>
      <w:szCs w:val="24"/>
    </w:rPr>
  </w:style>
  <w:style w:type="paragraph" w:customStyle="1" w:styleId="Default">
    <w:name w:val="Default"/>
    <w:uiPriority w:val="99"/>
    <w:rsid w:val="0058415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il14nk0">
    <w:name w:val="Stil 14 nk"/>
    <w:basedOn w:val="DefaultParagraphFont"/>
    <w:uiPriority w:val="99"/>
    <w:rsid w:val="00391D77"/>
    <w:rPr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609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8587A"/>
    <w:rPr>
      <w:sz w:val="24"/>
      <w:szCs w:val="24"/>
    </w:rPr>
  </w:style>
  <w:style w:type="character" w:styleId="Hyperlink">
    <w:name w:val="Hyperlink"/>
    <w:basedOn w:val="DefaultParagraphFont"/>
    <w:uiPriority w:val="99"/>
    <w:rsid w:val="00A60CDC"/>
    <w:rPr>
      <w:color w:val="0000FF"/>
      <w:u w:val="single"/>
    </w:rPr>
  </w:style>
  <w:style w:type="paragraph" w:styleId="NoSpacing">
    <w:name w:val="No Spacing"/>
    <w:link w:val="NoSpacingChar"/>
    <w:uiPriority w:val="99"/>
    <w:qFormat/>
    <w:rsid w:val="00FC187D"/>
    <w:rPr>
      <w:rFonts w:ascii="Calibri" w:hAnsi="Calibri" w:cs="Calibri"/>
    </w:rPr>
  </w:style>
  <w:style w:type="character" w:customStyle="1" w:styleId="NoSpacingChar">
    <w:name w:val="No Spacing Char"/>
    <w:link w:val="NoSpacing"/>
    <w:uiPriority w:val="99"/>
    <w:locked/>
    <w:rsid w:val="00FC187D"/>
    <w:rPr>
      <w:rFonts w:ascii="Calibri" w:hAnsi="Calibri" w:cs="Calibri"/>
      <w:sz w:val="22"/>
      <w:szCs w:val="22"/>
    </w:rPr>
  </w:style>
  <w:style w:type="paragraph" w:customStyle="1" w:styleId="GvdeMetni21">
    <w:name w:val="Gövde Metni 21"/>
    <w:basedOn w:val="Normal"/>
    <w:uiPriority w:val="99"/>
    <w:rsid w:val="000F15A1"/>
    <w:pPr>
      <w:widowControl w:val="0"/>
      <w:tabs>
        <w:tab w:val="left" w:pos="9000"/>
      </w:tabs>
      <w:suppressAutoHyphens/>
    </w:pPr>
    <w:rPr>
      <w:kern w:val="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0774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774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29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7</Pages>
  <Words>1048</Words>
  <Characters>5980</Characters>
  <Application>Microsoft Office Outlook</Application>
  <DocSecurity>0</DocSecurity>
  <Lines>0</Lines>
  <Paragraphs>0</Paragraphs>
  <ScaleCrop>false</ScaleCrop>
  <Company>yek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[YEŞİLCE İLKÖĞRETİM OKULU 2006-2007 EĞİTİM-ÖĞRETİM YILI 1</dc:title>
  <dc:subject/>
  <dc:creator>key</dc:creator>
  <cp:keywords/>
  <dc:description/>
  <cp:lastModifiedBy>Edanur</cp:lastModifiedBy>
  <cp:revision>2</cp:revision>
  <cp:lastPrinted>2016-10-06T11:26:00Z</cp:lastPrinted>
  <dcterms:created xsi:type="dcterms:W3CDTF">2017-09-06T16:49:00Z</dcterms:created>
  <dcterms:modified xsi:type="dcterms:W3CDTF">2017-09-06T16:49:00Z</dcterms:modified>
</cp:coreProperties>
</file>