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5C" w:rsidRPr="000819E7" w:rsidRDefault="005A715C" w:rsidP="000819E7">
      <w:pPr>
        <w:pStyle w:val="NoSpacing"/>
        <w:sectPr w:rsidR="005A715C" w:rsidRPr="000819E7">
          <w:headerReference w:type="default" r:id="rId6"/>
          <w:pgSz w:w="11906" w:h="17338"/>
          <w:pgMar w:top="980" w:right="478" w:bottom="477" w:left="480" w:header="708" w:footer="708" w:gutter="0"/>
          <w:cols w:space="708"/>
          <w:noEndnote/>
        </w:sect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margin-left:330.35pt;margin-top:9.2pt;width:14.4pt;height:12.15pt;z-index:251660288"/>
        </w:pict>
      </w:r>
      <w:r>
        <w:rPr>
          <w:noProof/>
          <w:lang w:eastAsia="tr-TR"/>
        </w:rPr>
        <w:pict>
          <v:shape id="_x0000_s1027" type="#_x0000_t74" style="position:absolute;margin-left:428.75pt;margin-top:9.2pt;width:14.4pt;height:12.15pt;z-index:251666432"/>
        </w:pict>
      </w:r>
      <w:r>
        <w:rPr>
          <w:noProof/>
          <w:lang w:eastAsia="tr-TR"/>
        </w:rPr>
        <w:pict>
          <v:shape id="_x0000_s1028" type="#_x0000_t74" style="position:absolute;margin-left:399.95pt;margin-top:9.2pt;width:14.4pt;height:12.15pt;z-index:251664384"/>
        </w:pict>
      </w:r>
      <w:r>
        <w:rPr>
          <w:noProof/>
          <w:lang w:eastAsia="tr-TR"/>
        </w:rPr>
        <w:pict>
          <v:shape id="_x0000_s1029" type="#_x0000_t74" style="position:absolute;margin-left:363.95pt;margin-top:9.2pt;width:14.4pt;height:12.15pt;z-index:251662336"/>
        </w:pict>
      </w:r>
      <w:r w:rsidRPr="000819E7">
        <w:t xml:space="preserve"> Adı, Soyadı : </w:t>
      </w:r>
      <w:r>
        <w:tab/>
      </w:r>
      <w:r w:rsidRPr="000819E7">
        <w:t xml:space="preserve"> </w:t>
      </w:r>
    </w:p>
    <w:p w:rsidR="005A715C" w:rsidRPr="000819E7" w:rsidRDefault="005A715C" w:rsidP="000819E7">
      <w:pPr>
        <w:pStyle w:val="NoSpacing"/>
      </w:pPr>
      <w:r w:rsidRPr="000819E7">
        <w:t xml:space="preserve">1) Furkan’ın boya kalemleri 1 desteden 6 tane fazla olduğuna göre, Furkan’ın kaç tane boya kalemi vardır 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>A) 25</w:t>
      </w:r>
      <w:r w:rsidRPr="000819E7">
        <w:tab/>
        <w:t xml:space="preserve"> B) 12 </w:t>
      </w:r>
      <w:r w:rsidRPr="000819E7">
        <w:tab/>
        <w:t xml:space="preserve">C) 16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2) Bir simitçi, bir günde 30 tane simit satmaya çalışmış, elinde ise 7 tane simit kalmıştır.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Buna göre simitçi bir günde kaç tane simit satmıştır ? </w:t>
      </w:r>
    </w:p>
    <w:p w:rsidR="005A715C" w:rsidRPr="000819E7" w:rsidRDefault="005A715C" w:rsidP="000819E7">
      <w:pPr>
        <w:pStyle w:val="NoSpacing"/>
      </w:pPr>
      <w:r w:rsidRPr="000819E7">
        <w:t xml:space="preserve">A) 2 desteden 2 simit eksik. </w:t>
      </w:r>
    </w:p>
    <w:p w:rsidR="005A715C" w:rsidRPr="000819E7" w:rsidRDefault="005A715C" w:rsidP="000819E7">
      <w:pPr>
        <w:pStyle w:val="NoSpacing"/>
      </w:pPr>
      <w:r w:rsidRPr="000819E7">
        <w:t xml:space="preserve">B) 1 düzineden 6 simit fazla. </w:t>
      </w:r>
    </w:p>
    <w:p w:rsidR="005A715C" w:rsidRPr="000819E7" w:rsidRDefault="005A715C" w:rsidP="000819E7">
      <w:pPr>
        <w:pStyle w:val="NoSpacing"/>
      </w:pPr>
      <w:r w:rsidRPr="000819E7">
        <w:t xml:space="preserve">C) 2 desteden 3 simit fazla.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3) Kardeşimin 3 deste bilyesi vardı. Ben de bilyelerimden 2 deste ona verdim. Kardeşimin kaç tane bilyesi oldu 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>A) 50</w:t>
      </w:r>
      <w:r w:rsidRPr="000819E7">
        <w:tab/>
        <w:t xml:space="preserve"> B) 25 </w:t>
      </w:r>
      <w:r w:rsidRPr="000819E7">
        <w:tab/>
        <w:t xml:space="preserve">C) 32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4) Bir manav, elindeki 2 deste karpuzun 1 düzinesini sattı. Satıcının kaç tane karpuzu kaldı 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A) 12 </w:t>
      </w:r>
      <w:r w:rsidRPr="000819E7">
        <w:tab/>
        <w:t xml:space="preserve">B) 8 </w:t>
      </w:r>
      <w:r w:rsidRPr="000819E7">
        <w:tab/>
        <w:t xml:space="preserve">C) 10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5) Aşağıdaki ifadelerden hangisi yanlıştır?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>A) Deste, düzineden çoktur.</w:t>
      </w:r>
    </w:p>
    <w:p w:rsidR="005A715C" w:rsidRPr="000819E7" w:rsidRDefault="005A715C" w:rsidP="000819E7">
      <w:pPr>
        <w:pStyle w:val="NoSpacing"/>
      </w:pPr>
      <w:r w:rsidRPr="000819E7">
        <w:t xml:space="preserve">B) Deste,10 tane nesneden oluşur. </w:t>
      </w:r>
    </w:p>
    <w:p w:rsidR="005A715C" w:rsidRPr="000819E7" w:rsidRDefault="005A715C" w:rsidP="000819E7">
      <w:pPr>
        <w:pStyle w:val="NoSpacing"/>
      </w:pPr>
      <w:r w:rsidRPr="000819E7">
        <w:t xml:space="preserve">C) Düzine, 12 tane nesneden oluşur.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>6) Bir satıcı elindeki 56 yumurtanın 1 düzinesinin kırıldığını görüyor. Buna göre sağlam kalan yumurtaların sayısı kaçtır ?</w:t>
      </w:r>
    </w:p>
    <w:p w:rsidR="005A715C" w:rsidRPr="000819E7" w:rsidRDefault="005A715C" w:rsidP="000819E7">
      <w:pPr>
        <w:pStyle w:val="NoSpacing"/>
      </w:pPr>
      <w:r w:rsidRPr="000819E7">
        <w:t xml:space="preserve"> </w:t>
      </w:r>
    </w:p>
    <w:p w:rsidR="005A715C" w:rsidRPr="000819E7" w:rsidRDefault="005A715C" w:rsidP="000819E7">
      <w:pPr>
        <w:pStyle w:val="NoSpacing"/>
      </w:pPr>
      <w:r w:rsidRPr="000819E7">
        <w:t xml:space="preserve">A) 55 </w:t>
      </w:r>
      <w:r w:rsidRPr="000819E7">
        <w:tab/>
        <w:t xml:space="preserve">B) 12 </w:t>
      </w:r>
      <w:r w:rsidRPr="000819E7">
        <w:tab/>
        <w:t>C) 44</w:t>
      </w:r>
    </w:p>
    <w:p w:rsidR="005A715C" w:rsidRPr="000819E7" w:rsidRDefault="005A715C" w:rsidP="000819E7">
      <w:pPr>
        <w:pStyle w:val="NoSpacing"/>
      </w:pPr>
      <w:r w:rsidRPr="000819E7">
        <w:t xml:space="preserve"> </w:t>
      </w:r>
    </w:p>
    <w:p w:rsidR="005A715C" w:rsidRPr="000819E7" w:rsidRDefault="005A715C" w:rsidP="000819E7">
      <w:pPr>
        <w:pStyle w:val="NoSpacing"/>
      </w:pPr>
      <w:r w:rsidRPr="000819E7">
        <w:t xml:space="preserve">7) 2 düzine balona bir deste balon daha eklersek toplam kaç tane balon olur?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A) 34 </w:t>
      </w:r>
      <w:r w:rsidRPr="000819E7">
        <w:tab/>
        <w:t xml:space="preserve">B) 14 </w:t>
      </w:r>
      <w:r w:rsidRPr="000819E7">
        <w:tab/>
        <w:t xml:space="preserve">C) 24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8) Mehmet’in 3 deste balonu vardı. Bunlardan 1 düzinesi patladı. Geriye kaç tane balonu kaldı?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A) 20 </w:t>
      </w:r>
      <w:r w:rsidRPr="000819E7">
        <w:tab/>
        <w:t xml:space="preserve">B) 18 </w:t>
      </w:r>
      <w:r w:rsidRPr="000819E7">
        <w:tab/>
        <w:t xml:space="preserve">C) 10 </w:t>
      </w:r>
    </w:p>
    <w:p w:rsidR="005A715C" w:rsidRPr="000819E7" w:rsidRDefault="005A715C" w:rsidP="000819E7">
      <w:pPr>
        <w:pStyle w:val="NoSpacing"/>
      </w:pPr>
      <w:r w:rsidRPr="000819E7">
        <w:t>9) 6 tane cevizi 2 düzineye tamamlamak istersek üzerine kaç tane ceviz eklememiz gerekir ?</w:t>
      </w:r>
    </w:p>
    <w:p w:rsidR="005A715C" w:rsidRPr="000819E7" w:rsidRDefault="005A715C" w:rsidP="000819E7">
      <w:pPr>
        <w:pStyle w:val="NoSpacing"/>
      </w:pPr>
      <w:r w:rsidRPr="000819E7">
        <w:t xml:space="preserve"> </w:t>
      </w:r>
    </w:p>
    <w:p w:rsidR="005A715C" w:rsidRPr="000819E7" w:rsidRDefault="005A715C" w:rsidP="000819E7">
      <w:pPr>
        <w:pStyle w:val="NoSpacing"/>
      </w:pPr>
      <w:r w:rsidRPr="000819E7">
        <w:t>A) 12</w:t>
      </w:r>
      <w:r w:rsidRPr="000819E7">
        <w:tab/>
        <w:t xml:space="preserve"> B) 10 </w:t>
      </w:r>
      <w:r w:rsidRPr="000819E7">
        <w:tab/>
        <w:t xml:space="preserve">C) 18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10) Sınıfımız 36 tane öğrenciden oluştuğuna göre aşağıdaki ifadelerden hangisi yanlıştır?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A) Sınıfımızda 3 düzine öğrenci vardır. </w:t>
      </w:r>
    </w:p>
    <w:p w:rsidR="005A715C" w:rsidRPr="000819E7" w:rsidRDefault="005A715C" w:rsidP="000819E7">
      <w:pPr>
        <w:pStyle w:val="NoSpacing"/>
      </w:pPr>
      <w:r w:rsidRPr="000819E7">
        <w:t xml:space="preserve">B) Sınıfımızdaki öğrenci sayısı 3 destedir. </w:t>
      </w:r>
    </w:p>
    <w:p w:rsidR="005A715C" w:rsidRPr="000819E7" w:rsidRDefault="005A715C" w:rsidP="000819E7">
      <w:pPr>
        <w:pStyle w:val="NoSpacing"/>
      </w:pPr>
      <w:r w:rsidRPr="000819E7">
        <w:t>C) Sınıfımızdaki öğrenci sayısı 3 desteden 6 tane daha fazladır.</w:t>
      </w:r>
    </w:p>
    <w:p w:rsidR="005A715C" w:rsidRPr="000819E7" w:rsidRDefault="005A715C" w:rsidP="000819E7">
      <w:pPr>
        <w:pStyle w:val="NoSpacing"/>
      </w:pPr>
      <w:r>
        <w:rPr>
          <w:noProof/>
          <w:lang w:eastAsia="tr-TR"/>
        </w:rPr>
        <w:pict>
          <v:shape id="_x0000_s1030" type="#_x0000_t74" style="position:absolute;margin-left:122.95pt;margin-top:4.6pt;width:14.4pt;height:12.15pt;z-index:251665408"/>
        </w:pict>
      </w:r>
      <w:r>
        <w:rPr>
          <w:noProof/>
          <w:lang w:eastAsia="tr-TR"/>
        </w:rPr>
        <w:pict>
          <v:shape id="_x0000_s1031" type="#_x0000_t74" style="position:absolute;margin-left:92.7pt;margin-top:.85pt;width:14.4pt;height:12.15pt;z-index:251663360"/>
        </w:pict>
      </w:r>
      <w:r>
        <w:rPr>
          <w:noProof/>
          <w:lang w:eastAsia="tr-TR"/>
        </w:rPr>
        <w:pict>
          <v:shape id="_x0000_s1032" type="#_x0000_t74" style="position:absolute;margin-left:56.7pt;margin-top:.85pt;width:14.4pt;height:12.15pt;z-index:251661312"/>
        </w:pict>
      </w:r>
      <w:r>
        <w:rPr>
          <w:noProof/>
          <w:lang w:eastAsia="tr-TR"/>
        </w:rPr>
        <w:pict>
          <v:shape id="_x0000_s1033" type="#_x0000_t74" style="position:absolute;margin-left:18.3pt;margin-top:.85pt;width:14.4pt;height:12.15pt;z-index:251659264"/>
        </w:pict>
      </w:r>
      <w:r w:rsidRPr="000819E7">
        <w:t xml:space="preserve">11) </w:t>
      </w:r>
    </w:p>
    <w:p w:rsidR="005A715C" w:rsidRPr="000819E7" w:rsidRDefault="005A715C" w:rsidP="000819E7">
      <w:pPr>
        <w:pStyle w:val="NoSpacing"/>
      </w:pPr>
      <w:r w:rsidRPr="000819E7">
        <w:t xml:space="preserve">Şekildeki </w:t>
      </w:r>
      <w:r>
        <w:t>kalpler</w:t>
      </w:r>
      <w:r w:rsidRPr="000819E7">
        <w:t xml:space="preserve"> </w:t>
      </w:r>
      <w:r w:rsidRPr="00313E19">
        <w:rPr>
          <w:b/>
          <w:bCs/>
          <w:u w:val="single"/>
        </w:rPr>
        <w:t>2 düzineden</w:t>
      </w:r>
      <w:r w:rsidRPr="000819E7">
        <w:t xml:space="preserve"> kaç tane eksiktir? </w:t>
      </w:r>
    </w:p>
    <w:p w:rsidR="005A715C" w:rsidRDefault="005A715C" w:rsidP="000819E7">
      <w:pPr>
        <w:pStyle w:val="NoSpacing"/>
      </w:pPr>
      <w:r w:rsidRPr="000819E7">
        <w:t xml:space="preserve">A) 15 </w:t>
      </w:r>
      <w:r>
        <w:tab/>
      </w:r>
      <w:r w:rsidRPr="000819E7">
        <w:t xml:space="preserve">B) 16 </w:t>
      </w:r>
      <w:r>
        <w:tab/>
      </w:r>
      <w:r w:rsidRPr="000819E7">
        <w:t xml:space="preserve">C) 12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210.25pt;margin-top:-.3pt;width:16.25pt;height:14.4pt;z-index:251658240"/>
        </w:pict>
      </w:r>
      <w:r>
        <w:rPr>
          <w:noProof/>
          <w:lang w:eastAsia="tr-TR"/>
        </w:rPr>
        <w:pict>
          <v:shape id="_x0000_s1035" type="#_x0000_t12" style="position:absolute;margin-left:189.95pt;margin-top:-.3pt;width:16.25pt;height:14.4pt;z-index:251657216"/>
        </w:pict>
      </w:r>
      <w:r>
        <w:rPr>
          <w:noProof/>
          <w:lang w:eastAsia="tr-TR"/>
        </w:rPr>
        <w:pict>
          <v:shape id="_x0000_s1036" type="#_x0000_t12" style="position:absolute;margin-left:169.1pt;margin-top:-.3pt;width:16.25pt;height:14.4pt;z-index:251656192"/>
        </w:pict>
      </w:r>
      <w:r>
        <w:rPr>
          <w:noProof/>
          <w:lang w:eastAsia="tr-TR"/>
        </w:rPr>
        <w:pict>
          <v:shape id="_x0000_s1037" type="#_x0000_t12" style="position:absolute;margin-left:149.05pt;margin-top:-.3pt;width:16.25pt;height:14.4pt;z-index:251655168"/>
        </w:pict>
      </w:r>
      <w:r>
        <w:rPr>
          <w:noProof/>
          <w:lang w:eastAsia="tr-TR"/>
        </w:rPr>
        <w:pict>
          <v:shape id="_x0000_s1038" type="#_x0000_t12" style="position:absolute;margin-left:127.75pt;margin-top:-.3pt;width:16.25pt;height:14.4pt;z-index:251654144"/>
        </w:pict>
      </w:r>
      <w:r>
        <w:rPr>
          <w:noProof/>
          <w:lang w:eastAsia="tr-TR"/>
        </w:rPr>
        <w:pict>
          <v:shape id="_x0000_s1039" type="#_x0000_t12" style="position:absolute;margin-left:106.7pt;margin-top:-.3pt;width:16.25pt;height:14.4pt;z-index:251653120"/>
        </w:pict>
      </w:r>
      <w:r>
        <w:rPr>
          <w:noProof/>
          <w:lang w:eastAsia="tr-TR"/>
        </w:rPr>
        <w:pict>
          <v:shape id="_x0000_s1040" type="#_x0000_t12" style="position:absolute;margin-left:86.95pt;margin-top:-.3pt;width:16.25pt;height:14.4pt;z-index:251652096"/>
        </w:pict>
      </w:r>
      <w:r>
        <w:rPr>
          <w:noProof/>
          <w:lang w:eastAsia="tr-TR"/>
        </w:rPr>
        <w:pict>
          <v:shape id="_x0000_s1041" type="#_x0000_t12" style="position:absolute;margin-left:66.45pt;margin-top:-.3pt;width:16.25pt;height:14.4pt;z-index:251651072"/>
        </w:pict>
      </w:r>
      <w:r>
        <w:rPr>
          <w:noProof/>
          <w:lang w:eastAsia="tr-TR"/>
        </w:rPr>
        <w:pict>
          <v:shape id="_x0000_s1042" type="#_x0000_t12" style="position:absolute;margin-left:45.35pt;margin-top:-.3pt;width:16.25pt;height:14.4pt;z-index:251650048"/>
        </w:pict>
      </w:r>
      <w:r>
        <w:rPr>
          <w:noProof/>
          <w:lang w:eastAsia="tr-TR"/>
        </w:rPr>
        <w:pict>
          <v:shape id="_x0000_s1043" type="#_x0000_t12" style="position:absolute;margin-left:22.7pt;margin-top:-.3pt;width:16.25pt;height:14.4pt;z-index:251649024"/>
        </w:pict>
      </w:r>
      <w:r w:rsidRPr="000819E7">
        <w:t xml:space="preserve">12) </w:t>
      </w:r>
      <w:r>
        <w:t xml:space="preserve">  </w:t>
      </w:r>
    </w:p>
    <w:p w:rsidR="005A715C" w:rsidRDefault="005A715C" w:rsidP="000819E7">
      <w:pPr>
        <w:pStyle w:val="NoSpacing"/>
      </w:pPr>
      <w:r w:rsidRPr="000819E7">
        <w:t xml:space="preserve">Yukarıdaki yıldızların sayısı için aşağıdaki ifadelerden hangisi </w:t>
      </w:r>
      <w:r w:rsidRPr="00313E19">
        <w:rPr>
          <w:b/>
          <w:bCs/>
          <w:u w:val="single"/>
        </w:rPr>
        <w:t>doğrudur</w:t>
      </w:r>
      <w:r w:rsidRPr="000819E7">
        <w:t xml:space="preserve">?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A) Bir düzinedir. </w:t>
      </w:r>
    </w:p>
    <w:p w:rsidR="005A715C" w:rsidRPr="000819E7" w:rsidRDefault="005A715C" w:rsidP="000819E7">
      <w:pPr>
        <w:pStyle w:val="NoSpacing"/>
      </w:pPr>
      <w:r w:rsidRPr="000819E7">
        <w:t xml:space="preserve">B) Bir destedir. </w:t>
      </w:r>
    </w:p>
    <w:p w:rsidR="005A715C" w:rsidRDefault="005A715C" w:rsidP="000819E7">
      <w:pPr>
        <w:pStyle w:val="NoSpacing"/>
      </w:pPr>
      <w:r w:rsidRPr="000819E7">
        <w:t xml:space="preserve">C) Bir desteden 2 tane eksiktir.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13) 38 tane şekerin kaç tanesini yersek geriye </w:t>
      </w:r>
      <w:r w:rsidRPr="00313E19">
        <w:rPr>
          <w:b/>
          <w:bCs/>
          <w:u w:val="single"/>
        </w:rPr>
        <w:t xml:space="preserve">3 deste şeker kalır </w:t>
      </w:r>
      <w:r w:rsidRPr="000819E7">
        <w:t xml:space="preserve">? </w:t>
      </w:r>
    </w:p>
    <w:p w:rsidR="005A715C" w:rsidRDefault="005A715C" w:rsidP="000819E7">
      <w:pPr>
        <w:pStyle w:val="NoSpacing"/>
      </w:pPr>
      <w:r w:rsidRPr="000819E7">
        <w:t xml:space="preserve">A) 8 </w:t>
      </w:r>
      <w:r>
        <w:tab/>
      </w:r>
      <w:r w:rsidRPr="000819E7">
        <w:t xml:space="preserve">B) 2 </w:t>
      </w:r>
      <w:r>
        <w:tab/>
      </w:r>
      <w:r w:rsidRPr="000819E7">
        <w:t xml:space="preserve">C) 10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14) Aşağıdakilerden hangisi </w:t>
      </w:r>
      <w:r w:rsidRPr="00313E19">
        <w:rPr>
          <w:b/>
          <w:bCs/>
        </w:rPr>
        <w:t>5 desteden 5 tane</w:t>
      </w:r>
      <w:r w:rsidRPr="000819E7">
        <w:t xml:space="preserve"> fazladır eşittir? </w:t>
      </w:r>
    </w:p>
    <w:p w:rsidR="005A715C" w:rsidRDefault="005A715C" w:rsidP="000819E7">
      <w:pPr>
        <w:pStyle w:val="NoSpacing"/>
      </w:pPr>
      <w:r w:rsidRPr="000819E7">
        <w:t xml:space="preserve">A) 45 </w:t>
      </w:r>
      <w:r>
        <w:tab/>
      </w:r>
      <w:r w:rsidRPr="000819E7">
        <w:t xml:space="preserve">B) 55 </w:t>
      </w:r>
      <w:r>
        <w:tab/>
      </w:r>
      <w:r w:rsidRPr="000819E7">
        <w:t xml:space="preserve">C) 65 </w:t>
      </w:r>
    </w:p>
    <w:p w:rsidR="005A715C" w:rsidRPr="000819E7" w:rsidRDefault="005A715C" w:rsidP="000819E7">
      <w:pPr>
        <w:pStyle w:val="NoSpacing"/>
      </w:pPr>
    </w:p>
    <w:p w:rsidR="005A715C" w:rsidRDefault="005A715C" w:rsidP="000819E7">
      <w:pPr>
        <w:pStyle w:val="NoSpacing"/>
      </w:pPr>
      <w:r w:rsidRPr="000819E7">
        <w:t xml:space="preserve">Aşağıdaki boşlukları doldurunuz. </w:t>
      </w:r>
    </w:p>
    <w:p w:rsidR="005A715C" w:rsidRPr="000819E7" w:rsidRDefault="005A715C" w:rsidP="000819E7">
      <w:pPr>
        <w:pStyle w:val="NoSpacing"/>
      </w:pPr>
    </w:p>
    <w:p w:rsidR="005A715C" w:rsidRDefault="005A715C" w:rsidP="000819E7">
      <w:pPr>
        <w:pStyle w:val="NoSpacing"/>
      </w:pPr>
      <w:r w:rsidRPr="000819E7">
        <w:rPr>
          <w:rFonts w:ascii="Wingdings" w:hAnsi="Wingdings" w:cs="Wingdings"/>
        </w:rPr>
        <w:t></w:t>
      </w:r>
      <w:r w:rsidRPr="000819E7">
        <w:rPr>
          <w:rFonts w:ascii="Wingdings" w:hAnsi="Wingdings" w:cs="Wingdings"/>
        </w:rPr>
        <w:t></w:t>
      </w:r>
      <w:r w:rsidRPr="000819E7">
        <w:t>Deste ………</w:t>
      </w:r>
      <w:r>
        <w:t>………….</w:t>
      </w:r>
      <w:r w:rsidRPr="000819E7">
        <w:t xml:space="preserve"> tane nesnenin bir araya gelmesiyle oluşan gruba denir.</w:t>
      </w:r>
    </w:p>
    <w:p w:rsidR="005A715C" w:rsidRPr="000819E7" w:rsidRDefault="005A715C" w:rsidP="000819E7">
      <w:pPr>
        <w:pStyle w:val="NoSpacing"/>
      </w:pPr>
      <w:r w:rsidRPr="000819E7">
        <w:t xml:space="preserve"> </w:t>
      </w:r>
    </w:p>
    <w:p w:rsidR="005A715C" w:rsidRDefault="005A715C" w:rsidP="000819E7">
      <w:pPr>
        <w:pStyle w:val="NoSpacing"/>
      </w:pPr>
      <w:r w:rsidRPr="000819E7">
        <w:rPr>
          <w:rFonts w:ascii="Wingdings" w:hAnsi="Wingdings" w:cs="Wingdings"/>
        </w:rPr>
        <w:t></w:t>
      </w:r>
      <w:r w:rsidRPr="000819E7">
        <w:rPr>
          <w:rFonts w:ascii="Wingdings" w:hAnsi="Wingdings" w:cs="Wingdings"/>
        </w:rPr>
        <w:t></w:t>
      </w:r>
      <w:r w:rsidRPr="000819E7">
        <w:t>Düzine ………</w:t>
      </w:r>
      <w:r>
        <w:t>…</w:t>
      </w:r>
      <w:r w:rsidRPr="000819E7">
        <w:t>tane …………</w:t>
      </w:r>
      <w:r>
        <w:t>…….</w:t>
      </w:r>
      <w:r w:rsidRPr="000819E7">
        <w:t xml:space="preserve">bir araya gelmesiyle oluşan gruba denir. </w:t>
      </w:r>
    </w:p>
    <w:p w:rsidR="005A715C" w:rsidRPr="000819E7" w:rsidRDefault="005A715C" w:rsidP="000819E7">
      <w:pPr>
        <w:pStyle w:val="NoSpacing"/>
      </w:pPr>
    </w:p>
    <w:p w:rsidR="005A715C" w:rsidRDefault="005A715C" w:rsidP="000819E7">
      <w:pPr>
        <w:pStyle w:val="NoSpacing"/>
      </w:pPr>
      <w:r w:rsidRPr="000819E7">
        <w:rPr>
          <w:rFonts w:ascii="Wingdings" w:hAnsi="Wingdings" w:cs="Wingdings"/>
        </w:rPr>
        <w:t></w:t>
      </w:r>
      <w:r w:rsidRPr="000819E7">
        <w:rPr>
          <w:rFonts w:ascii="Wingdings" w:hAnsi="Wingdings" w:cs="Wingdings"/>
        </w:rPr>
        <w:t></w:t>
      </w:r>
      <w:r w:rsidRPr="000819E7">
        <w:t>15 tane kuşu 2 düzineye tamamlamamız için</w:t>
      </w:r>
      <w:r>
        <w:t xml:space="preserve"> ……………</w:t>
      </w:r>
      <w:r w:rsidRPr="000819E7">
        <w:t xml:space="preserve">……… tane kuş daha eklememiz gerekir. </w:t>
      </w:r>
    </w:p>
    <w:p w:rsidR="005A715C" w:rsidRPr="000819E7" w:rsidRDefault="005A715C" w:rsidP="000819E7">
      <w:pPr>
        <w:pStyle w:val="NoSpacing"/>
      </w:pPr>
    </w:p>
    <w:p w:rsidR="005A715C" w:rsidRDefault="005A715C" w:rsidP="000819E7">
      <w:pPr>
        <w:pStyle w:val="NoSpacing"/>
      </w:pPr>
      <w:r w:rsidRPr="000819E7">
        <w:rPr>
          <w:rFonts w:ascii="Wingdings" w:hAnsi="Wingdings" w:cs="Wingdings"/>
        </w:rPr>
        <w:t></w:t>
      </w:r>
      <w:r w:rsidRPr="000819E7">
        <w:rPr>
          <w:rFonts w:ascii="Wingdings" w:hAnsi="Wingdings" w:cs="Wingdings"/>
        </w:rPr>
        <w:t></w:t>
      </w:r>
      <w:r w:rsidRPr="000819E7">
        <w:t xml:space="preserve">20 sayısı 2 düzineden ……….. tane eksiktir. </w:t>
      </w:r>
    </w:p>
    <w:p w:rsidR="005A715C" w:rsidRPr="000819E7" w:rsidRDefault="005A715C" w:rsidP="000819E7">
      <w:pPr>
        <w:pStyle w:val="NoSpacing"/>
      </w:pPr>
    </w:p>
    <w:p w:rsidR="005A715C" w:rsidRDefault="005A715C" w:rsidP="000819E7">
      <w:pPr>
        <w:pStyle w:val="NoSpacing"/>
      </w:pPr>
      <w:r w:rsidRPr="000819E7">
        <w:rPr>
          <w:rFonts w:ascii="Wingdings" w:hAnsi="Wingdings" w:cs="Wingdings"/>
        </w:rPr>
        <w:t></w:t>
      </w:r>
      <w:r w:rsidRPr="000819E7">
        <w:rPr>
          <w:rFonts w:ascii="Wingdings" w:hAnsi="Wingdings" w:cs="Wingdings"/>
        </w:rPr>
        <w:t></w:t>
      </w:r>
      <w:r w:rsidRPr="000819E7">
        <w:t xml:space="preserve">36 sayısı ……… düzineye eşittir. </w:t>
      </w:r>
    </w:p>
    <w:p w:rsidR="005A715C" w:rsidRPr="000819E7" w:rsidRDefault="005A715C" w:rsidP="000819E7">
      <w:pPr>
        <w:pStyle w:val="NoSpacing"/>
      </w:pPr>
    </w:p>
    <w:p w:rsidR="005A715C" w:rsidRDefault="005A715C" w:rsidP="000819E7">
      <w:pPr>
        <w:pStyle w:val="NoSpacing"/>
      </w:pPr>
      <w:r w:rsidRPr="000819E7">
        <w:rPr>
          <w:rFonts w:ascii="Wingdings" w:hAnsi="Wingdings" w:cs="Wingdings"/>
        </w:rPr>
        <w:t></w:t>
      </w:r>
      <w:r w:rsidRPr="000819E7">
        <w:rPr>
          <w:rFonts w:ascii="Wingdings" w:hAnsi="Wingdings" w:cs="Wingdings"/>
        </w:rPr>
        <w:t></w:t>
      </w:r>
      <w:r w:rsidRPr="000819E7">
        <w:t xml:space="preserve">3 düzine çorabın 1 destesi satılırsa geriye ……… tane çorap kalır. </w:t>
      </w:r>
    </w:p>
    <w:p w:rsidR="005A715C" w:rsidRPr="000819E7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rPr>
          <w:rFonts w:ascii="Wingdings" w:hAnsi="Wingdings" w:cs="Wingdings"/>
        </w:rPr>
        <w:t></w:t>
      </w:r>
      <w:r w:rsidRPr="000819E7">
        <w:rPr>
          <w:rFonts w:ascii="Wingdings" w:hAnsi="Wingdings" w:cs="Wingdings"/>
        </w:rPr>
        <w:t></w:t>
      </w:r>
      <w:r w:rsidRPr="000819E7">
        <w:t xml:space="preserve">30 sayısı 3 ……… ye eşittir. </w:t>
      </w:r>
    </w:p>
    <w:p w:rsidR="005A715C" w:rsidRDefault="005A715C" w:rsidP="000819E7">
      <w:pPr>
        <w:pStyle w:val="NoSpacing"/>
      </w:pPr>
    </w:p>
    <w:p w:rsidR="005A715C" w:rsidRPr="000819E7" w:rsidRDefault="005A715C" w:rsidP="000819E7">
      <w:pPr>
        <w:pStyle w:val="NoSpacing"/>
      </w:pPr>
      <w:r w:rsidRPr="000819E7">
        <w:t xml:space="preserve">Aşağıdaki cümlelerden doğru olanların başına “D” yanlış olanların başına “Y” yazınız. </w:t>
      </w:r>
    </w:p>
    <w:p w:rsidR="005A715C" w:rsidRPr="000819E7" w:rsidRDefault="005A715C" w:rsidP="000819E7">
      <w:pPr>
        <w:pStyle w:val="NoSpacing"/>
      </w:pPr>
      <w:r w:rsidRPr="000819E7">
        <w:t xml:space="preserve">(……) Düzine,aynı tür varlıklardan oluşur. </w:t>
      </w:r>
    </w:p>
    <w:p w:rsidR="005A715C" w:rsidRPr="000819E7" w:rsidRDefault="005A715C" w:rsidP="000819E7">
      <w:pPr>
        <w:pStyle w:val="NoSpacing"/>
      </w:pPr>
      <w:r w:rsidRPr="000819E7">
        <w:t xml:space="preserve">(……) Deste, düzineden çoktur. </w:t>
      </w:r>
    </w:p>
    <w:p w:rsidR="005A715C" w:rsidRPr="000819E7" w:rsidRDefault="005A715C" w:rsidP="000819E7">
      <w:pPr>
        <w:pStyle w:val="NoSpacing"/>
      </w:pPr>
      <w:r w:rsidRPr="000819E7">
        <w:t xml:space="preserve">(……) Bir deste,bir düzineye eşittir. </w:t>
      </w:r>
    </w:p>
    <w:p w:rsidR="005A715C" w:rsidRPr="000819E7" w:rsidRDefault="005A715C" w:rsidP="000819E7">
      <w:pPr>
        <w:pStyle w:val="NoSpacing"/>
      </w:pPr>
      <w:r w:rsidRPr="000819E7">
        <w:t xml:space="preserve">(……) Düzine ,12 tane nesneden oluşur. </w:t>
      </w:r>
    </w:p>
    <w:p w:rsidR="005A715C" w:rsidRPr="000819E7" w:rsidRDefault="005A715C" w:rsidP="000819E7">
      <w:pPr>
        <w:pStyle w:val="NoSpacing"/>
      </w:pPr>
      <w:r w:rsidRPr="000819E7">
        <w:t xml:space="preserve">(……) 10 tane kediden bir düzine oluşur. </w:t>
      </w:r>
    </w:p>
    <w:p w:rsidR="005A715C" w:rsidRPr="000819E7" w:rsidRDefault="005A715C" w:rsidP="000819E7">
      <w:pPr>
        <w:pStyle w:val="NoSpacing"/>
      </w:pPr>
      <w:r w:rsidRPr="000819E7">
        <w:t xml:space="preserve">(……) 12 tane elmadan 1 düzine oluşur. </w:t>
      </w:r>
    </w:p>
    <w:p w:rsidR="005A715C" w:rsidRPr="000819E7" w:rsidRDefault="005A715C" w:rsidP="000819E7">
      <w:pPr>
        <w:pStyle w:val="NoSpacing"/>
      </w:pPr>
      <w:r w:rsidRPr="000819E7">
        <w:t xml:space="preserve">(……) 5 tane kediye 5 tane elma eklersek 1 deste oluşur. </w:t>
      </w:r>
    </w:p>
    <w:p w:rsidR="005A715C" w:rsidRDefault="005A715C" w:rsidP="000819E7">
      <w:pPr>
        <w:pStyle w:val="NoSpacing"/>
      </w:pPr>
      <w:r w:rsidRPr="000819E7">
        <w:t>(……) 2 deste bir düzineye eşittir</w:t>
      </w:r>
      <w:r>
        <w:t>.</w:t>
      </w:r>
    </w:p>
    <w:p w:rsidR="005A715C" w:rsidRDefault="005A715C" w:rsidP="000819E7">
      <w:pPr>
        <w:pStyle w:val="NoSpacing"/>
      </w:pPr>
    </w:p>
    <w:p w:rsidR="005A715C" w:rsidRDefault="005A715C" w:rsidP="000819E7">
      <w:pPr>
        <w:pStyle w:val="NoSpacing"/>
      </w:pPr>
      <w:r>
        <w:t xml:space="preserve">                   CEVAPLARINI KONTROL ETMEYİ UNUTMA!</w:t>
      </w:r>
    </w:p>
    <w:p w:rsidR="005A715C" w:rsidRDefault="005A715C" w:rsidP="000819E7">
      <w:pPr>
        <w:pStyle w:val="NoSpacing"/>
      </w:pPr>
    </w:p>
    <w:p w:rsidR="005A715C" w:rsidRPr="000819E7" w:rsidRDefault="005A715C" w:rsidP="00656DED">
      <w:pPr>
        <w:pStyle w:val="NoSpacing"/>
        <w:jc w:val="center"/>
        <w:sectPr w:rsidR="005A715C" w:rsidRPr="000819E7" w:rsidSect="00656DED">
          <w:type w:val="continuous"/>
          <w:pgSz w:w="11906" w:h="17338"/>
          <w:pgMar w:top="980" w:right="478" w:bottom="477" w:left="480" w:header="708" w:footer="708" w:gutter="0"/>
          <w:cols w:num="2" w:sep="1" w:space="284"/>
          <w:noEndnote/>
        </w:sectPr>
      </w:pPr>
      <w:hyperlink r:id="rId7" w:history="1">
        <w:r w:rsidRPr="005F3FBB">
          <w:rPr>
            <w:rStyle w:val="Hyperlink"/>
          </w:rPr>
          <w:t>www.sorubak.com</w:t>
        </w:r>
      </w:hyperlink>
      <w:r>
        <w:t xml:space="preserve"> </w:t>
      </w:r>
    </w:p>
    <w:p w:rsidR="005A715C" w:rsidRPr="000819E7" w:rsidRDefault="005A715C" w:rsidP="000819E7">
      <w:pPr>
        <w:pStyle w:val="NoSpacing"/>
      </w:pPr>
    </w:p>
    <w:sectPr w:rsidR="005A715C" w:rsidRPr="000819E7" w:rsidSect="000819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15C" w:rsidRDefault="005A715C" w:rsidP="000819E7">
      <w:pPr>
        <w:spacing w:after="0" w:line="240" w:lineRule="auto"/>
      </w:pPr>
      <w:r>
        <w:separator/>
      </w:r>
    </w:p>
  </w:endnote>
  <w:endnote w:type="continuationSeparator" w:id="1">
    <w:p w:rsidR="005A715C" w:rsidRDefault="005A715C" w:rsidP="00081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15C" w:rsidRDefault="005A715C" w:rsidP="000819E7">
      <w:pPr>
        <w:spacing w:after="0" w:line="240" w:lineRule="auto"/>
      </w:pPr>
      <w:r>
        <w:separator/>
      </w:r>
    </w:p>
  </w:footnote>
  <w:footnote w:type="continuationSeparator" w:id="1">
    <w:p w:rsidR="005A715C" w:rsidRDefault="005A715C" w:rsidP="00081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15C" w:rsidRDefault="005A715C">
    <w:pPr>
      <w:pStyle w:val="Header"/>
      <w:pBdr>
        <w:bottom w:val="thickThinSmallGap" w:sz="24" w:space="1" w:color="622423"/>
      </w:pBdr>
      <w:jc w:val="center"/>
      <w:rPr>
        <w:rFonts w:ascii="Cambria" w:hAnsi="Cambria" w:cs="Cambria"/>
        <w:sz w:val="32"/>
        <w:szCs w:val="32"/>
      </w:rPr>
    </w:pPr>
    <w:r>
      <w:rPr>
        <w:rFonts w:ascii="Cambria" w:hAnsi="Cambria" w:cs="Cambria"/>
        <w:sz w:val="24"/>
        <w:szCs w:val="24"/>
      </w:rPr>
      <w:t>DESTE DÜZİNE ÇALIŞMA YAPRAĞI</w:t>
    </w:r>
  </w:p>
  <w:p w:rsidR="005A715C" w:rsidRDefault="005A715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9E7"/>
    <w:rsid w:val="000819E7"/>
    <w:rsid w:val="00313E19"/>
    <w:rsid w:val="003701C3"/>
    <w:rsid w:val="003A3817"/>
    <w:rsid w:val="003A7B19"/>
    <w:rsid w:val="005A715C"/>
    <w:rsid w:val="005E06F1"/>
    <w:rsid w:val="005F3FBB"/>
    <w:rsid w:val="00656DED"/>
    <w:rsid w:val="006A3CF8"/>
    <w:rsid w:val="006C6EB7"/>
    <w:rsid w:val="00916D29"/>
    <w:rsid w:val="00AA659C"/>
    <w:rsid w:val="00B45EB2"/>
    <w:rsid w:val="00CA1CED"/>
    <w:rsid w:val="00D2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CE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819E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0819E7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081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819E7"/>
  </w:style>
  <w:style w:type="paragraph" w:styleId="Footer">
    <w:name w:val="footer"/>
    <w:basedOn w:val="Normal"/>
    <w:link w:val="FooterChar"/>
    <w:uiPriority w:val="99"/>
    <w:semiHidden/>
    <w:rsid w:val="00081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19E7"/>
  </w:style>
  <w:style w:type="paragraph" w:styleId="BalloonText">
    <w:name w:val="Balloon Text"/>
    <w:basedOn w:val="Normal"/>
    <w:link w:val="BalloonTextChar"/>
    <w:uiPriority w:val="99"/>
    <w:semiHidden/>
    <w:rsid w:val="00081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19E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E06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435</Words>
  <Characters>2486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DESTE DÜZİNE ÇALIŞMA YAPRAĞI</dc:title>
  <dc:subject/>
  <dc:creator>Millennium</dc:creator>
  <cp:keywords>www.sorubak.com</cp:keywords>
  <dc:description/>
  <cp:lastModifiedBy>edanur</cp:lastModifiedBy>
  <cp:revision>3</cp:revision>
  <dcterms:created xsi:type="dcterms:W3CDTF">2016-09-21T18:07:00Z</dcterms:created>
  <dcterms:modified xsi:type="dcterms:W3CDTF">2016-09-24T20:43:00Z</dcterms:modified>
  <cp:category>www.sorubak.com</cp:category>
  <cp:contentStatus>www.sorubak.com</cp:contentStatus>
</cp:coreProperties>
</file>