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34" w:rsidRPr="00C808D4" w:rsidRDefault="00CF1E34" w:rsidP="007B1C60">
      <w:pPr>
        <w:pStyle w:val="NoSpacing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……….. İLKOKULU 2/E</w:t>
      </w:r>
      <w:r w:rsidRPr="00C808D4">
        <w:rPr>
          <w:b/>
          <w:bCs/>
          <w:sz w:val="24"/>
          <w:szCs w:val="24"/>
        </w:rPr>
        <w:t xml:space="preserve"> SINIFI İHTİYAÇ LİSTESİ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0"/>
        <w:gridCol w:w="4117"/>
      </w:tblGrid>
      <w:tr w:rsidR="00CF1E34" w:rsidRPr="009104EE">
        <w:tc>
          <w:tcPr>
            <w:tcW w:w="1130" w:type="dxa"/>
            <w:vAlign w:val="center"/>
          </w:tcPr>
          <w:p w:rsidR="00CF1E34" w:rsidRPr="009104EE" w:rsidRDefault="00CF1E34" w:rsidP="009104EE">
            <w:pPr>
              <w:pStyle w:val="NoSpacing"/>
              <w:jc w:val="center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MALZEME</w:t>
            </w:r>
          </w:p>
          <w:p w:rsidR="00CF1E34" w:rsidRPr="009104EE" w:rsidRDefault="00CF1E34" w:rsidP="009104EE">
            <w:pPr>
              <w:pStyle w:val="NoSpacing"/>
              <w:jc w:val="center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SAYISI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</w:p>
          <w:p w:rsidR="00CF1E34" w:rsidRPr="009104EE" w:rsidRDefault="00CF1E34" w:rsidP="009104EE">
            <w:pPr>
              <w:pStyle w:val="NoSpacing"/>
              <w:jc w:val="center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MALZEMENİN ADI VE ÇEŞİDİ</w:t>
            </w:r>
          </w:p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2 adet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60 yaprak büyük boy telli çizgili defter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80 yaprak büyük telli boy kareli defter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 xml:space="preserve"> 1 adet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20 yaprak orta boy telli resim defteri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 xml:space="preserve">1 adet 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40 yaprak müzik defteri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60 yaprak büyük boy güzel yazı defteri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Pritt (dönerek açılan) yapıştırıcı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paket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 xml:space="preserve">Fotokopi kağıdı 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Geometri takımı (Cetvel,gönye, iletki,pergel)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Türkçe sözlük (mümkünse resimli) Geçen Yıl Kullanılan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A4 Boyutunda Fon Kartonu 10 lu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12 li pastel boya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12 li kuru boya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 xml:space="preserve">12 li sulu boya 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2 şer adet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Kurşun Kalem,Kırmızı Kalem silgi, Kalemtıraş Not Defteri bant, etiket, ataç , çıt çıtlı üün dosyası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paket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Elişi kağıdı 10 lu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Küt uçlu makas</w:t>
            </w:r>
          </w:p>
        </w:tc>
      </w:tr>
      <w:tr w:rsidR="00CF1E34" w:rsidRPr="009104EE">
        <w:tc>
          <w:tcPr>
            <w:tcW w:w="5247" w:type="dxa"/>
            <w:gridSpan w:val="2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Temizlik için dolaplarına Kağıt Havlu Tuvalet Kağıdı ve Islak Mendil</w:t>
            </w:r>
          </w:p>
        </w:tc>
      </w:tr>
    </w:tbl>
    <w:p w:rsidR="00CF1E34" w:rsidRPr="00C808D4" w:rsidRDefault="00CF1E34" w:rsidP="007B1C60">
      <w:pPr>
        <w:pStyle w:val="NoSpacing"/>
        <w:rPr>
          <w:b/>
          <w:bCs/>
        </w:rPr>
      </w:pPr>
    </w:p>
    <w:p w:rsidR="00CF1E34" w:rsidRPr="00C808D4" w:rsidRDefault="00CF1E34" w:rsidP="007B1C60">
      <w:pPr>
        <w:pStyle w:val="NoSpacing"/>
        <w:rPr>
          <w:b/>
          <w:bCs/>
        </w:rPr>
      </w:pPr>
      <w:r w:rsidRPr="00C808D4">
        <w:rPr>
          <w:b/>
          <w:bCs/>
        </w:rPr>
        <w:t>AÇIKLAMALAR:</w:t>
      </w:r>
    </w:p>
    <w:p w:rsidR="00CF1E34" w:rsidRPr="00C808D4" w:rsidRDefault="00CF1E34" w:rsidP="007B1C60">
      <w:pPr>
        <w:pStyle w:val="NoSpacing"/>
        <w:jc w:val="both"/>
      </w:pPr>
      <w:r w:rsidRPr="00C808D4">
        <w:t>***-Geçen yıldan kalan sağlam malzeme varsa yenisini almayınız.Fakat eksik boyalar, yıpranmış defterler kabul edilmeyecektir.</w:t>
      </w:r>
    </w:p>
    <w:p w:rsidR="00CF1E34" w:rsidRPr="00C808D4" w:rsidRDefault="00CF1E34" w:rsidP="007B1C60">
      <w:pPr>
        <w:pStyle w:val="NoSpacing"/>
        <w:jc w:val="both"/>
      </w:pPr>
      <w:r w:rsidRPr="00C808D4">
        <w:t>***-Kitap ve defterler mutlaka şeffaf kaplıkla kaplanacaktır. Resimli kaplar kabul edilmeyecek.</w:t>
      </w:r>
    </w:p>
    <w:p w:rsidR="00CF1E34" w:rsidRPr="00C808D4" w:rsidRDefault="00CF1E34" w:rsidP="007B1C60">
      <w:pPr>
        <w:pStyle w:val="NoSpacing"/>
        <w:jc w:val="both"/>
      </w:pPr>
      <w:r w:rsidRPr="00C808D4">
        <w:t>***-Bütün malzemeler etiketlenecektir.</w:t>
      </w:r>
    </w:p>
    <w:p w:rsidR="00CF1E34" w:rsidRPr="00C808D4" w:rsidRDefault="00CF1E34" w:rsidP="007B1C60">
      <w:pPr>
        <w:pStyle w:val="NoSpacing"/>
        <w:jc w:val="both"/>
      </w:pPr>
      <w:r w:rsidRPr="00C808D4">
        <w:t>***-Uçlu kalem kullanılmayacak, kurşun kalem kullanıla- caktır. Kalitesiz çabuk kırılan kalem almayınız.</w:t>
      </w:r>
    </w:p>
    <w:p w:rsidR="00CF1E34" w:rsidRPr="00C808D4" w:rsidRDefault="00CF1E34" w:rsidP="007B1C60">
      <w:pPr>
        <w:pStyle w:val="NoSpacing"/>
        <w:jc w:val="both"/>
      </w:pPr>
      <w:r w:rsidRPr="00C808D4">
        <w:t>***-</w:t>
      </w:r>
      <w:r>
        <w:t>Fon kartonu ve elişi kağıdı evde</w:t>
      </w:r>
      <w:r w:rsidRPr="00C808D4">
        <w:t xml:space="preserve"> duracak istenildiği zaman okula gönderilecektir.</w:t>
      </w:r>
    </w:p>
    <w:p w:rsidR="00CF1E34" w:rsidRPr="00C808D4" w:rsidRDefault="00CF1E34" w:rsidP="007B1C60">
      <w:pPr>
        <w:pStyle w:val="NoSpacing"/>
        <w:jc w:val="both"/>
      </w:pPr>
      <w:r w:rsidRPr="00C808D4">
        <w:t xml:space="preserve">***-1 paket fotokopi kağıdı öğretmene teslim edilsin. </w:t>
      </w:r>
    </w:p>
    <w:p w:rsidR="00CF1E34" w:rsidRPr="00C808D4" w:rsidRDefault="00CF1E34" w:rsidP="007B1C60">
      <w:pPr>
        <w:pStyle w:val="NoSpacing"/>
      </w:pPr>
    </w:p>
    <w:tbl>
      <w:tblPr>
        <w:tblW w:w="53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4077"/>
      </w:tblGrid>
      <w:tr w:rsidR="00CF1E34" w:rsidRPr="009104EE">
        <w:trPr>
          <w:trHeight w:val="499"/>
        </w:trPr>
        <w:tc>
          <w:tcPr>
            <w:tcW w:w="5353" w:type="dxa"/>
            <w:gridSpan w:val="2"/>
          </w:tcPr>
          <w:p w:rsidR="00CF1E34" w:rsidRPr="009104EE" w:rsidRDefault="00CF1E34" w:rsidP="009104EE">
            <w:pPr>
              <w:pStyle w:val="NoSpacing"/>
              <w:jc w:val="center"/>
              <w:rPr>
                <w:sz w:val="36"/>
                <w:szCs w:val="36"/>
              </w:rPr>
            </w:pPr>
            <w:r w:rsidRPr="009104EE">
              <w:rPr>
                <w:sz w:val="36"/>
                <w:szCs w:val="36"/>
              </w:rPr>
              <w:t>BESLENME LİSTESİ</w:t>
            </w:r>
          </w:p>
        </w:tc>
      </w:tr>
      <w:tr w:rsidR="00CF1E34" w:rsidRPr="009104EE">
        <w:tc>
          <w:tcPr>
            <w:tcW w:w="1276" w:type="dxa"/>
          </w:tcPr>
          <w:p w:rsidR="00CF1E34" w:rsidRPr="009104EE" w:rsidRDefault="00CF1E34" w:rsidP="007B1C60">
            <w:pPr>
              <w:pStyle w:val="NoSpacing"/>
              <w:rPr>
                <w:b/>
                <w:bCs/>
              </w:rPr>
            </w:pPr>
            <w:r w:rsidRPr="009104EE">
              <w:rPr>
                <w:b/>
                <w:bCs/>
              </w:rPr>
              <w:t>PAZARTESİ</w:t>
            </w:r>
          </w:p>
        </w:tc>
        <w:tc>
          <w:tcPr>
            <w:tcW w:w="4077" w:type="dxa"/>
          </w:tcPr>
          <w:p w:rsidR="00CF1E34" w:rsidRPr="009104EE" w:rsidRDefault="00CF1E34" w:rsidP="007B1C60">
            <w:pPr>
              <w:pStyle w:val="NoSpacing"/>
              <w:rPr>
                <w:sz w:val="28"/>
                <w:szCs w:val="28"/>
              </w:rPr>
            </w:pPr>
            <w:r w:rsidRPr="009104EE">
              <w:rPr>
                <w:sz w:val="28"/>
                <w:szCs w:val="28"/>
              </w:rPr>
              <w:t>Ekmek arası patates,ayran,1 tane meyve</w:t>
            </w:r>
          </w:p>
        </w:tc>
      </w:tr>
      <w:tr w:rsidR="00CF1E34" w:rsidRPr="009104EE">
        <w:tc>
          <w:tcPr>
            <w:tcW w:w="1276" w:type="dxa"/>
          </w:tcPr>
          <w:p w:rsidR="00CF1E34" w:rsidRPr="009104EE" w:rsidRDefault="00CF1E34" w:rsidP="007B1C60">
            <w:pPr>
              <w:pStyle w:val="NoSpacing"/>
              <w:rPr>
                <w:b/>
                <w:bCs/>
              </w:rPr>
            </w:pPr>
            <w:r w:rsidRPr="009104EE">
              <w:rPr>
                <w:b/>
                <w:bCs/>
              </w:rPr>
              <w:t>SALI</w:t>
            </w:r>
          </w:p>
        </w:tc>
        <w:tc>
          <w:tcPr>
            <w:tcW w:w="4077" w:type="dxa"/>
          </w:tcPr>
          <w:p w:rsidR="00CF1E34" w:rsidRPr="009104EE" w:rsidRDefault="00CF1E34" w:rsidP="007B1C60">
            <w:pPr>
              <w:pStyle w:val="NoSpacing"/>
              <w:rPr>
                <w:sz w:val="28"/>
                <w:szCs w:val="28"/>
              </w:rPr>
            </w:pPr>
            <w:r w:rsidRPr="009104EE">
              <w:rPr>
                <w:sz w:val="28"/>
                <w:szCs w:val="28"/>
              </w:rPr>
              <w:t>Ekmek arası sarelle,meyve suyu, kuru üzüm</w:t>
            </w:r>
          </w:p>
        </w:tc>
      </w:tr>
      <w:tr w:rsidR="00CF1E34" w:rsidRPr="009104EE">
        <w:tc>
          <w:tcPr>
            <w:tcW w:w="1276" w:type="dxa"/>
          </w:tcPr>
          <w:p w:rsidR="00CF1E34" w:rsidRPr="009104EE" w:rsidRDefault="00CF1E34" w:rsidP="007B1C60">
            <w:pPr>
              <w:pStyle w:val="NoSpacing"/>
              <w:rPr>
                <w:b/>
                <w:bCs/>
              </w:rPr>
            </w:pPr>
            <w:r w:rsidRPr="009104EE">
              <w:rPr>
                <w:b/>
                <w:bCs/>
              </w:rPr>
              <w:t>ÇARŞAMBA</w:t>
            </w:r>
          </w:p>
        </w:tc>
        <w:tc>
          <w:tcPr>
            <w:tcW w:w="4077" w:type="dxa"/>
          </w:tcPr>
          <w:p w:rsidR="00CF1E34" w:rsidRPr="009104EE" w:rsidRDefault="00CF1E34" w:rsidP="007B1C60">
            <w:pPr>
              <w:pStyle w:val="NoSpacing"/>
              <w:rPr>
                <w:sz w:val="28"/>
                <w:szCs w:val="28"/>
              </w:rPr>
            </w:pPr>
            <w:r w:rsidRPr="009104EE">
              <w:rPr>
                <w:sz w:val="28"/>
                <w:szCs w:val="28"/>
              </w:rPr>
              <w:t>Makarna,   ayran,    1 adet meyve</w:t>
            </w:r>
          </w:p>
          <w:p w:rsidR="00CF1E34" w:rsidRPr="009104EE" w:rsidRDefault="00CF1E34" w:rsidP="007B1C60">
            <w:pPr>
              <w:pStyle w:val="NoSpacing"/>
              <w:rPr>
                <w:sz w:val="28"/>
                <w:szCs w:val="28"/>
              </w:rPr>
            </w:pPr>
          </w:p>
        </w:tc>
      </w:tr>
      <w:tr w:rsidR="00CF1E34" w:rsidRPr="009104EE">
        <w:tc>
          <w:tcPr>
            <w:tcW w:w="1276" w:type="dxa"/>
          </w:tcPr>
          <w:p w:rsidR="00CF1E34" w:rsidRPr="009104EE" w:rsidRDefault="00CF1E34" w:rsidP="007B1C60">
            <w:pPr>
              <w:pStyle w:val="NoSpacing"/>
              <w:rPr>
                <w:b/>
                <w:bCs/>
              </w:rPr>
            </w:pPr>
            <w:r w:rsidRPr="009104EE">
              <w:rPr>
                <w:b/>
                <w:bCs/>
              </w:rPr>
              <w:t>PERŞEMBE</w:t>
            </w:r>
          </w:p>
        </w:tc>
        <w:tc>
          <w:tcPr>
            <w:tcW w:w="4077" w:type="dxa"/>
          </w:tcPr>
          <w:p w:rsidR="00CF1E34" w:rsidRPr="009104EE" w:rsidRDefault="00CF1E34" w:rsidP="007B1C60">
            <w:pPr>
              <w:pStyle w:val="NoSpacing"/>
              <w:rPr>
                <w:sz w:val="28"/>
                <w:szCs w:val="28"/>
              </w:rPr>
            </w:pPr>
            <w:r w:rsidRPr="009104EE">
              <w:rPr>
                <w:sz w:val="28"/>
                <w:szCs w:val="28"/>
              </w:rPr>
              <w:t>Ekmek arası domates,peynir veya zeytin, meyve suyu</w:t>
            </w:r>
          </w:p>
        </w:tc>
      </w:tr>
      <w:tr w:rsidR="00CF1E34" w:rsidRPr="009104EE">
        <w:tc>
          <w:tcPr>
            <w:tcW w:w="1276" w:type="dxa"/>
          </w:tcPr>
          <w:p w:rsidR="00CF1E34" w:rsidRPr="009104EE" w:rsidRDefault="00CF1E34" w:rsidP="007B1C60">
            <w:pPr>
              <w:pStyle w:val="NoSpacing"/>
              <w:rPr>
                <w:b/>
                <w:bCs/>
              </w:rPr>
            </w:pPr>
            <w:r w:rsidRPr="009104EE">
              <w:rPr>
                <w:b/>
                <w:bCs/>
              </w:rPr>
              <w:t>CUMA</w:t>
            </w:r>
          </w:p>
        </w:tc>
        <w:tc>
          <w:tcPr>
            <w:tcW w:w="4077" w:type="dxa"/>
          </w:tcPr>
          <w:p w:rsidR="00CF1E34" w:rsidRPr="009104EE" w:rsidRDefault="00CF1E34" w:rsidP="007B1C60">
            <w:pPr>
              <w:pStyle w:val="NoSpacing"/>
              <w:rPr>
                <w:sz w:val="28"/>
                <w:szCs w:val="28"/>
              </w:rPr>
            </w:pPr>
            <w:r w:rsidRPr="009104EE">
              <w:rPr>
                <w:sz w:val="28"/>
                <w:szCs w:val="28"/>
              </w:rPr>
              <w:t>Poğaça veya simit, meyve suyu</w:t>
            </w:r>
          </w:p>
        </w:tc>
      </w:tr>
    </w:tbl>
    <w:p w:rsidR="00CF1E34" w:rsidRPr="00C808D4" w:rsidRDefault="00CF1E34" w:rsidP="007B1C60">
      <w:pPr>
        <w:pStyle w:val="NoSpacing"/>
      </w:pPr>
    </w:p>
    <w:p w:rsidR="00CF1E34" w:rsidRPr="00C808D4" w:rsidRDefault="00CF1E34" w:rsidP="00F43032">
      <w:pPr>
        <w:pStyle w:val="NoSpacing"/>
        <w:jc w:val="both"/>
      </w:pPr>
      <w:r w:rsidRPr="00C808D4">
        <w:t>*** Bütün beslenmeler ekmek arası olacağı için ekmeği düzgün şekilde keserek veya dürüm yaparak hazırlayınız.</w:t>
      </w:r>
    </w:p>
    <w:p w:rsidR="00CF1E34" w:rsidRPr="00C808D4" w:rsidRDefault="00CF1E34" w:rsidP="007B1C60">
      <w:pPr>
        <w:pStyle w:val="NoSpacing"/>
      </w:pPr>
      <w:r w:rsidRPr="00C808D4">
        <w:t>***Lütfen verilen listeye uyunuz ve çok önemli olmadıkça liste dışına çıkmayınız.</w:t>
      </w:r>
    </w:p>
    <w:p w:rsidR="00CF1E34" w:rsidRPr="00C808D4" w:rsidRDefault="00CF1E34" w:rsidP="007B1C60">
      <w:pPr>
        <w:pStyle w:val="NoSpacing"/>
      </w:pPr>
    </w:p>
    <w:p w:rsidR="00CF1E34" w:rsidRDefault="00CF1E34" w:rsidP="007B1C60">
      <w:pPr>
        <w:pStyle w:val="NoSpacing"/>
        <w:rPr>
          <w:sz w:val="24"/>
          <w:szCs w:val="24"/>
        </w:rPr>
      </w:pPr>
      <w:r w:rsidRPr="00C808D4">
        <w:rPr>
          <w:sz w:val="24"/>
          <w:szCs w:val="24"/>
          <w:highlight w:val="darkGray"/>
        </w:rPr>
        <w:t>Kazasız , belasız, başarılı bir yıl olması temennisiyle</w:t>
      </w:r>
    </w:p>
    <w:p w:rsidR="00CF1E34" w:rsidRPr="00C808D4" w:rsidRDefault="00CF1E34" w:rsidP="007B1C60">
      <w:pPr>
        <w:pStyle w:val="NoSpacing"/>
        <w:rPr>
          <w:sz w:val="24"/>
          <w:szCs w:val="24"/>
        </w:rPr>
      </w:pPr>
    </w:p>
    <w:p w:rsidR="00CF1E34" w:rsidRPr="00C808D4" w:rsidRDefault="00CF1E34" w:rsidP="00C808D4">
      <w:pPr>
        <w:pStyle w:val="NoSpacing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………….  İLKOKULU 2/E</w:t>
      </w:r>
      <w:r w:rsidRPr="00C808D4">
        <w:rPr>
          <w:b/>
          <w:bCs/>
          <w:sz w:val="24"/>
          <w:szCs w:val="24"/>
        </w:rPr>
        <w:t xml:space="preserve"> SINIFI İHTİYAÇ LİSTESİ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0"/>
        <w:gridCol w:w="4117"/>
      </w:tblGrid>
      <w:tr w:rsidR="00CF1E34" w:rsidRPr="009104EE">
        <w:tc>
          <w:tcPr>
            <w:tcW w:w="1130" w:type="dxa"/>
            <w:vAlign w:val="center"/>
          </w:tcPr>
          <w:p w:rsidR="00CF1E34" w:rsidRPr="009104EE" w:rsidRDefault="00CF1E34" w:rsidP="009104EE">
            <w:pPr>
              <w:pStyle w:val="NoSpacing"/>
              <w:jc w:val="center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MALZEME</w:t>
            </w:r>
          </w:p>
          <w:p w:rsidR="00CF1E34" w:rsidRPr="009104EE" w:rsidRDefault="00CF1E34" w:rsidP="009104EE">
            <w:pPr>
              <w:pStyle w:val="NoSpacing"/>
              <w:jc w:val="center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SAYISI</w:t>
            </w:r>
          </w:p>
        </w:tc>
        <w:tc>
          <w:tcPr>
            <w:tcW w:w="4117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</w:p>
          <w:p w:rsidR="00CF1E34" w:rsidRPr="009104EE" w:rsidRDefault="00CF1E34" w:rsidP="009104EE">
            <w:pPr>
              <w:pStyle w:val="NoSpacing"/>
              <w:jc w:val="center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MALZEMENİN ADI VE ÇEŞİDİ</w:t>
            </w:r>
          </w:p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2  adet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60 yaprak büyük boy telli çizgili defter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80 yaprak büyük telli boy kareli defter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 xml:space="preserve"> 1 adet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20 yaprak orta boy telli resim defteri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 xml:space="preserve">1 adet 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40 yaprak müzik defteri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60 yaprak büyük boy güzel yazı defteri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Pritt (dönerek açılan) yapıştırıcı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paket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 xml:space="preserve">Fotokopi kağıdı 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Geometri takımı (Cetvel,gönye, iletki,pergel)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Türkçe sözlük (mümkünse resimli) Geçen Yıl Kullanılan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A4 Boyutunda Fon Kartonu 10 lu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12 li pastel boya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12 li kuru boya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 xml:space="preserve">12 li sulu boya 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2 şer adet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Kurşun Kalem,Kırmızı Kalem silgi, Kalemtıraş Not Defteri bant, etiket, ataç , çıt çıtlı üün dosyası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paket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Elişi kağıdı 10 lu</w:t>
            </w:r>
          </w:p>
        </w:tc>
      </w:tr>
      <w:tr w:rsidR="00CF1E34" w:rsidRPr="009104EE">
        <w:tc>
          <w:tcPr>
            <w:tcW w:w="1130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CF1E34" w:rsidRPr="009104EE" w:rsidRDefault="00CF1E34" w:rsidP="000453FA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Küt uçlu makas</w:t>
            </w:r>
          </w:p>
        </w:tc>
      </w:tr>
      <w:tr w:rsidR="00CF1E34" w:rsidRPr="009104EE">
        <w:tc>
          <w:tcPr>
            <w:tcW w:w="5247" w:type="dxa"/>
            <w:gridSpan w:val="2"/>
          </w:tcPr>
          <w:p w:rsidR="00CF1E34" w:rsidRPr="009104EE" w:rsidRDefault="00CF1E34" w:rsidP="00B131E7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9104EE">
              <w:rPr>
                <w:b/>
                <w:bCs/>
                <w:sz w:val="20"/>
                <w:szCs w:val="20"/>
              </w:rPr>
              <w:t>Temizlik için dolaplarına Kağıt Havlu Tuvalet Kağıdı ve Islak Mendil</w:t>
            </w:r>
          </w:p>
        </w:tc>
      </w:tr>
    </w:tbl>
    <w:p w:rsidR="00CF1E34" w:rsidRPr="00C808D4" w:rsidRDefault="00CF1E34" w:rsidP="00C808D4">
      <w:pPr>
        <w:pStyle w:val="NoSpacing"/>
        <w:rPr>
          <w:b/>
          <w:bCs/>
        </w:rPr>
      </w:pPr>
    </w:p>
    <w:p w:rsidR="00CF1E34" w:rsidRPr="00C808D4" w:rsidRDefault="00CF1E34" w:rsidP="00C808D4">
      <w:pPr>
        <w:pStyle w:val="NoSpacing"/>
        <w:rPr>
          <w:b/>
          <w:bCs/>
        </w:rPr>
      </w:pPr>
      <w:r w:rsidRPr="00C808D4">
        <w:rPr>
          <w:b/>
          <w:bCs/>
        </w:rPr>
        <w:t>AÇIKLAMALAR:</w:t>
      </w:r>
    </w:p>
    <w:p w:rsidR="00CF1E34" w:rsidRPr="00C808D4" w:rsidRDefault="00CF1E34" w:rsidP="00C808D4">
      <w:pPr>
        <w:pStyle w:val="NoSpacing"/>
        <w:jc w:val="both"/>
      </w:pPr>
      <w:r w:rsidRPr="00C808D4">
        <w:t>***-Geçen yıldan kalan sağlam malzeme varsa yenisini almayınız.Fakat eksik boyalar, yıpranmış defterler kabul edilmeyecektir.</w:t>
      </w:r>
    </w:p>
    <w:p w:rsidR="00CF1E34" w:rsidRPr="00C808D4" w:rsidRDefault="00CF1E34" w:rsidP="00C808D4">
      <w:pPr>
        <w:pStyle w:val="NoSpacing"/>
        <w:jc w:val="both"/>
      </w:pPr>
      <w:r w:rsidRPr="00C808D4">
        <w:t>***-Kitap ve defterler mutlaka şeffaf kaplıkla kaplanacaktır. Resimli kaplar kabul edilmeyecek.</w:t>
      </w:r>
    </w:p>
    <w:p w:rsidR="00CF1E34" w:rsidRPr="00C808D4" w:rsidRDefault="00CF1E34" w:rsidP="00C808D4">
      <w:pPr>
        <w:pStyle w:val="NoSpacing"/>
        <w:jc w:val="both"/>
      </w:pPr>
      <w:r w:rsidRPr="00C808D4">
        <w:t>***-Bütün malzemeler etiketlenecektir.</w:t>
      </w:r>
    </w:p>
    <w:p w:rsidR="00CF1E34" w:rsidRPr="00C808D4" w:rsidRDefault="00CF1E34" w:rsidP="00C808D4">
      <w:pPr>
        <w:pStyle w:val="NoSpacing"/>
        <w:jc w:val="both"/>
      </w:pPr>
      <w:r w:rsidRPr="00C808D4">
        <w:t>***-Uçlu kalem kullanılmayacak, kurşun kalem kullanıla- caktır. Kalitesiz çabuk kırılan kalem almayınız.</w:t>
      </w:r>
    </w:p>
    <w:p w:rsidR="00CF1E34" w:rsidRPr="00C808D4" w:rsidRDefault="00CF1E34" w:rsidP="00C808D4">
      <w:pPr>
        <w:pStyle w:val="NoSpacing"/>
        <w:jc w:val="both"/>
      </w:pPr>
      <w:r w:rsidRPr="00C808D4">
        <w:t>***-Fon kartonu ve elişi kağıdı evde duracak istenildiği zaman okula gönderilecektir.</w:t>
      </w:r>
    </w:p>
    <w:p w:rsidR="00CF1E34" w:rsidRPr="00C808D4" w:rsidRDefault="00CF1E34" w:rsidP="00C808D4">
      <w:pPr>
        <w:pStyle w:val="NoSpacing"/>
        <w:jc w:val="both"/>
      </w:pPr>
      <w:r w:rsidRPr="00C808D4">
        <w:t xml:space="preserve">***-1 paket fotokopi kağıdı öğretmene teslim edilsin. </w:t>
      </w:r>
    </w:p>
    <w:p w:rsidR="00CF1E34" w:rsidRPr="00C808D4" w:rsidRDefault="00CF1E34" w:rsidP="00C808D4">
      <w:pPr>
        <w:pStyle w:val="NoSpacing"/>
      </w:pPr>
    </w:p>
    <w:tbl>
      <w:tblPr>
        <w:tblW w:w="53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4077"/>
      </w:tblGrid>
      <w:tr w:rsidR="00CF1E34" w:rsidRPr="009104EE">
        <w:trPr>
          <w:trHeight w:val="499"/>
        </w:trPr>
        <w:tc>
          <w:tcPr>
            <w:tcW w:w="5353" w:type="dxa"/>
            <w:gridSpan w:val="2"/>
          </w:tcPr>
          <w:p w:rsidR="00CF1E34" w:rsidRPr="009104EE" w:rsidRDefault="00CF1E34" w:rsidP="009104EE">
            <w:pPr>
              <w:pStyle w:val="NoSpacing"/>
              <w:jc w:val="center"/>
              <w:rPr>
                <w:sz w:val="36"/>
                <w:szCs w:val="36"/>
              </w:rPr>
            </w:pPr>
            <w:r w:rsidRPr="009104EE">
              <w:rPr>
                <w:sz w:val="36"/>
                <w:szCs w:val="36"/>
              </w:rPr>
              <w:t>BESLENME LİSTESİ</w:t>
            </w:r>
          </w:p>
        </w:tc>
      </w:tr>
      <w:tr w:rsidR="00CF1E34" w:rsidRPr="009104EE">
        <w:tc>
          <w:tcPr>
            <w:tcW w:w="1276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</w:rPr>
            </w:pPr>
            <w:r w:rsidRPr="009104EE">
              <w:rPr>
                <w:b/>
                <w:bCs/>
              </w:rPr>
              <w:t>PAZARTESİ</w:t>
            </w:r>
          </w:p>
        </w:tc>
        <w:tc>
          <w:tcPr>
            <w:tcW w:w="4077" w:type="dxa"/>
          </w:tcPr>
          <w:p w:rsidR="00CF1E34" w:rsidRPr="009104EE" w:rsidRDefault="00CF1E34" w:rsidP="00102895">
            <w:pPr>
              <w:pStyle w:val="NoSpacing"/>
              <w:rPr>
                <w:sz w:val="28"/>
                <w:szCs w:val="28"/>
              </w:rPr>
            </w:pPr>
            <w:r w:rsidRPr="009104EE">
              <w:rPr>
                <w:sz w:val="28"/>
                <w:szCs w:val="28"/>
              </w:rPr>
              <w:t>Ekmek arası patates,ayran,1 tane meyve</w:t>
            </w:r>
          </w:p>
        </w:tc>
      </w:tr>
      <w:tr w:rsidR="00CF1E34" w:rsidRPr="009104EE">
        <w:tc>
          <w:tcPr>
            <w:tcW w:w="1276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</w:rPr>
            </w:pPr>
            <w:r w:rsidRPr="009104EE">
              <w:rPr>
                <w:b/>
                <w:bCs/>
              </w:rPr>
              <w:t>SALI</w:t>
            </w:r>
          </w:p>
        </w:tc>
        <w:tc>
          <w:tcPr>
            <w:tcW w:w="4077" w:type="dxa"/>
          </w:tcPr>
          <w:p w:rsidR="00CF1E34" w:rsidRPr="009104EE" w:rsidRDefault="00CF1E34" w:rsidP="00102895">
            <w:pPr>
              <w:pStyle w:val="NoSpacing"/>
              <w:rPr>
                <w:sz w:val="28"/>
                <w:szCs w:val="28"/>
              </w:rPr>
            </w:pPr>
            <w:r w:rsidRPr="009104EE">
              <w:rPr>
                <w:sz w:val="28"/>
                <w:szCs w:val="28"/>
              </w:rPr>
              <w:t>Ekmek arası sarelle,meyve suyu, kuru üzüm</w:t>
            </w:r>
          </w:p>
        </w:tc>
      </w:tr>
      <w:tr w:rsidR="00CF1E34" w:rsidRPr="009104EE">
        <w:tc>
          <w:tcPr>
            <w:tcW w:w="1276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</w:rPr>
            </w:pPr>
            <w:r w:rsidRPr="009104EE">
              <w:rPr>
                <w:b/>
                <w:bCs/>
              </w:rPr>
              <w:t>ÇARŞAMBA</w:t>
            </w:r>
          </w:p>
        </w:tc>
        <w:tc>
          <w:tcPr>
            <w:tcW w:w="4077" w:type="dxa"/>
          </w:tcPr>
          <w:p w:rsidR="00CF1E34" w:rsidRPr="009104EE" w:rsidRDefault="00CF1E34" w:rsidP="00102895">
            <w:pPr>
              <w:pStyle w:val="NoSpacing"/>
              <w:rPr>
                <w:sz w:val="28"/>
                <w:szCs w:val="28"/>
              </w:rPr>
            </w:pPr>
            <w:r w:rsidRPr="009104EE">
              <w:rPr>
                <w:sz w:val="28"/>
                <w:szCs w:val="28"/>
              </w:rPr>
              <w:t>Makarna,   ayran,    1 adet meyve</w:t>
            </w:r>
          </w:p>
          <w:p w:rsidR="00CF1E34" w:rsidRPr="009104EE" w:rsidRDefault="00CF1E34" w:rsidP="00102895">
            <w:pPr>
              <w:pStyle w:val="NoSpacing"/>
              <w:rPr>
                <w:sz w:val="28"/>
                <w:szCs w:val="28"/>
              </w:rPr>
            </w:pPr>
          </w:p>
        </w:tc>
      </w:tr>
      <w:tr w:rsidR="00CF1E34" w:rsidRPr="009104EE">
        <w:tc>
          <w:tcPr>
            <w:tcW w:w="1276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</w:rPr>
            </w:pPr>
            <w:r w:rsidRPr="009104EE">
              <w:rPr>
                <w:b/>
                <w:bCs/>
              </w:rPr>
              <w:t>PERŞEMBE</w:t>
            </w:r>
          </w:p>
        </w:tc>
        <w:tc>
          <w:tcPr>
            <w:tcW w:w="4077" w:type="dxa"/>
          </w:tcPr>
          <w:p w:rsidR="00CF1E34" w:rsidRPr="009104EE" w:rsidRDefault="00CF1E34" w:rsidP="00102895">
            <w:pPr>
              <w:pStyle w:val="NoSpacing"/>
              <w:rPr>
                <w:sz w:val="28"/>
                <w:szCs w:val="28"/>
              </w:rPr>
            </w:pPr>
            <w:r w:rsidRPr="009104EE">
              <w:rPr>
                <w:sz w:val="28"/>
                <w:szCs w:val="28"/>
              </w:rPr>
              <w:t>Ekmek arası domates,peynir veya zeytin, meyve suyu</w:t>
            </w:r>
          </w:p>
        </w:tc>
      </w:tr>
      <w:tr w:rsidR="00CF1E34" w:rsidRPr="009104EE">
        <w:tc>
          <w:tcPr>
            <w:tcW w:w="1276" w:type="dxa"/>
          </w:tcPr>
          <w:p w:rsidR="00CF1E34" w:rsidRPr="009104EE" w:rsidRDefault="00CF1E34" w:rsidP="00102895">
            <w:pPr>
              <w:pStyle w:val="NoSpacing"/>
              <w:rPr>
                <w:b/>
                <w:bCs/>
              </w:rPr>
            </w:pPr>
            <w:r w:rsidRPr="009104EE">
              <w:rPr>
                <w:b/>
                <w:bCs/>
              </w:rPr>
              <w:t>CUMA</w:t>
            </w:r>
          </w:p>
        </w:tc>
        <w:tc>
          <w:tcPr>
            <w:tcW w:w="4077" w:type="dxa"/>
          </w:tcPr>
          <w:p w:rsidR="00CF1E34" w:rsidRPr="009104EE" w:rsidRDefault="00CF1E34" w:rsidP="00102895">
            <w:pPr>
              <w:pStyle w:val="NoSpacing"/>
              <w:rPr>
                <w:sz w:val="28"/>
                <w:szCs w:val="28"/>
              </w:rPr>
            </w:pPr>
            <w:r w:rsidRPr="009104EE">
              <w:rPr>
                <w:sz w:val="28"/>
                <w:szCs w:val="28"/>
              </w:rPr>
              <w:t>Poğaça veya simit, meyve suyu</w:t>
            </w:r>
          </w:p>
        </w:tc>
      </w:tr>
    </w:tbl>
    <w:p w:rsidR="00CF1E34" w:rsidRPr="00C808D4" w:rsidRDefault="00CF1E34" w:rsidP="00C808D4">
      <w:pPr>
        <w:pStyle w:val="NoSpacing"/>
      </w:pPr>
    </w:p>
    <w:p w:rsidR="00CF1E34" w:rsidRPr="00C808D4" w:rsidRDefault="00CF1E34" w:rsidP="00C808D4">
      <w:pPr>
        <w:pStyle w:val="NoSpacing"/>
        <w:jc w:val="both"/>
      </w:pPr>
      <w:r w:rsidRPr="00C808D4">
        <w:t>*** Bütün beslenmeler ekmek arası olacağı için ekmeği düzgün şekilde keserek veya dürüm yaparak hazırlayınız.</w:t>
      </w:r>
    </w:p>
    <w:p w:rsidR="00CF1E34" w:rsidRPr="00C808D4" w:rsidRDefault="00CF1E34" w:rsidP="00C808D4">
      <w:pPr>
        <w:pStyle w:val="NoSpacing"/>
      </w:pPr>
      <w:r w:rsidRPr="00C808D4">
        <w:t>***Lütfen verilen listeye uyunuz ve çok önemli olmadıkça liste dışına çıkmayınız.</w:t>
      </w:r>
    </w:p>
    <w:p w:rsidR="00CF1E34" w:rsidRPr="00C808D4" w:rsidRDefault="00CF1E34" w:rsidP="00C808D4">
      <w:pPr>
        <w:pStyle w:val="NoSpacing"/>
      </w:pPr>
    </w:p>
    <w:p w:rsidR="00CF1E34" w:rsidRPr="005E523B" w:rsidRDefault="00CF1E34" w:rsidP="00EE4D25">
      <w:pPr>
        <w:pStyle w:val="NoSpacing"/>
        <w:rPr>
          <w:sz w:val="24"/>
          <w:szCs w:val="24"/>
        </w:rPr>
      </w:pPr>
      <w:r w:rsidRPr="00C808D4">
        <w:rPr>
          <w:sz w:val="24"/>
          <w:szCs w:val="24"/>
          <w:highlight w:val="darkGray"/>
        </w:rPr>
        <w:t>Kazasız , belasız, başarılı bir yıl olması temennisiyle</w:t>
      </w:r>
    </w:p>
    <w:sectPr w:rsidR="00CF1E34" w:rsidRPr="005E523B" w:rsidSect="00C808D4">
      <w:pgSz w:w="11906" w:h="16838"/>
      <w:pgMar w:top="284" w:right="567" w:bottom="284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1C60"/>
    <w:rsid w:val="000453FA"/>
    <w:rsid w:val="000F405D"/>
    <w:rsid w:val="00102895"/>
    <w:rsid w:val="00173B54"/>
    <w:rsid w:val="00371EEA"/>
    <w:rsid w:val="003A3817"/>
    <w:rsid w:val="003D573B"/>
    <w:rsid w:val="004A2A40"/>
    <w:rsid w:val="004D5BBD"/>
    <w:rsid w:val="005411A9"/>
    <w:rsid w:val="005E523B"/>
    <w:rsid w:val="00741165"/>
    <w:rsid w:val="007B1C60"/>
    <w:rsid w:val="009104EE"/>
    <w:rsid w:val="00932391"/>
    <w:rsid w:val="00977342"/>
    <w:rsid w:val="00A20011"/>
    <w:rsid w:val="00A36490"/>
    <w:rsid w:val="00B131E7"/>
    <w:rsid w:val="00C23DBC"/>
    <w:rsid w:val="00C33AFB"/>
    <w:rsid w:val="00C808D4"/>
    <w:rsid w:val="00CD5624"/>
    <w:rsid w:val="00CF1E34"/>
    <w:rsid w:val="00DD274E"/>
    <w:rsid w:val="00EE4D25"/>
    <w:rsid w:val="00F43032"/>
    <w:rsid w:val="00FD7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C6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B1C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B1C60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80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08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559</Words>
  <Characters>3188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</dc:title>
  <dc:subject/>
  <dc:creator>msı</dc:creator>
  <cp:keywords/>
  <dc:description/>
  <cp:lastModifiedBy>Edanur</cp:lastModifiedBy>
  <cp:revision>2</cp:revision>
  <cp:lastPrinted>2014-09-12T09:51:00Z</cp:lastPrinted>
  <dcterms:created xsi:type="dcterms:W3CDTF">2017-06-22T11:54:00Z</dcterms:created>
  <dcterms:modified xsi:type="dcterms:W3CDTF">2017-06-22T11:54:00Z</dcterms:modified>
</cp:coreProperties>
</file>